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0C153B" w14:textId="77777777" w:rsidR="007E6AB2" w:rsidRDefault="007E6AB2" w:rsidP="007E6AB2">
      <w:pPr>
        <w:pStyle w:val="CRCoverPage"/>
        <w:tabs>
          <w:tab w:val="right" w:pos="9639"/>
        </w:tabs>
        <w:spacing w:after="0"/>
        <w:rPr>
          <w:b/>
          <w:i/>
          <w:noProof/>
          <w:sz w:val="28"/>
        </w:rPr>
      </w:pPr>
      <w:bookmarkStart w:id="0" w:name="_Toc135002564"/>
      <w:bookmarkStart w:id="1" w:name="_Toc149657140"/>
      <w:r>
        <w:rPr>
          <w:b/>
          <w:noProof/>
          <w:sz w:val="24"/>
        </w:rPr>
        <w:t>3GPP TSG-</w:t>
      </w:r>
      <w:r>
        <w:fldChar w:fldCharType="begin"/>
      </w:r>
      <w:r>
        <w:instrText xml:space="preserve"> DOCPROPERTY  TSG/WGRef  \* MERGEFORMAT </w:instrText>
      </w:r>
      <w:r>
        <w:fldChar w:fldCharType="separate"/>
      </w:r>
      <w:r>
        <w:rPr>
          <w:b/>
          <w:noProof/>
          <w:sz w:val="24"/>
        </w:rPr>
        <w:t>RAN</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105</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RP-24</w:t>
      </w:r>
      <w:r>
        <w:rPr>
          <w:b/>
          <w:i/>
          <w:noProof/>
          <w:sz w:val="28"/>
        </w:rPr>
        <w:fldChar w:fldCharType="end"/>
      </w:r>
      <w:r>
        <w:rPr>
          <w:b/>
          <w:i/>
          <w:noProof/>
          <w:sz w:val="28"/>
        </w:rPr>
        <w:t>1911</w:t>
      </w:r>
    </w:p>
    <w:p w14:paraId="3797545F" w14:textId="77777777" w:rsidR="007E6AB2" w:rsidRDefault="007E6AB2" w:rsidP="007E6AB2">
      <w:pPr>
        <w:pStyle w:val="CRCoverPage"/>
        <w:outlineLvl w:val="0"/>
        <w:rPr>
          <w:b/>
          <w:noProof/>
          <w:sz w:val="24"/>
        </w:rPr>
      </w:pPr>
      <w:r>
        <w:fldChar w:fldCharType="begin"/>
      </w:r>
      <w:r>
        <w:instrText xml:space="preserve"> DOCPROPERTY  Location  \* MERGEFORMAT </w:instrText>
      </w:r>
      <w:r>
        <w:fldChar w:fldCharType="separate"/>
      </w:r>
      <w:r>
        <w:rPr>
          <w:b/>
          <w:noProof/>
          <w:sz w:val="24"/>
        </w:rPr>
        <w:t>Melbourne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Australia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 xml:space="preserve"> </w:t>
      </w:r>
      <w:r>
        <w:rPr>
          <w:b/>
          <w:noProof/>
          <w:sz w:val="24"/>
        </w:rPr>
        <w:t>September 9-12,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6AB2" w14:paraId="034F68C7" w14:textId="77777777" w:rsidTr="00A765B2">
        <w:tc>
          <w:tcPr>
            <w:tcW w:w="9641" w:type="dxa"/>
            <w:gridSpan w:val="9"/>
            <w:tcBorders>
              <w:top w:val="single" w:sz="4" w:space="0" w:color="auto"/>
              <w:left w:val="single" w:sz="4" w:space="0" w:color="auto"/>
              <w:right w:val="single" w:sz="4" w:space="0" w:color="auto"/>
            </w:tcBorders>
          </w:tcPr>
          <w:p w14:paraId="438C957B" w14:textId="77777777" w:rsidR="007E6AB2" w:rsidRDefault="007E6AB2" w:rsidP="00A765B2">
            <w:pPr>
              <w:pStyle w:val="CRCoverPage"/>
              <w:spacing w:after="0"/>
              <w:jc w:val="right"/>
              <w:rPr>
                <w:i/>
                <w:noProof/>
              </w:rPr>
            </w:pPr>
            <w:r>
              <w:rPr>
                <w:i/>
                <w:noProof/>
                <w:sz w:val="14"/>
              </w:rPr>
              <w:t>CR-Form-v12.3</w:t>
            </w:r>
          </w:p>
        </w:tc>
      </w:tr>
      <w:tr w:rsidR="007E6AB2" w14:paraId="1A50322F" w14:textId="77777777" w:rsidTr="00A765B2">
        <w:tc>
          <w:tcPr>
            <w:tcW w:w="9641" w:type="dxa"/>
            <w:gridSpan w:val="9"/>
            <w:tcBorders>
              <w:left w:val="single" w:sz="4" w:space="0" w:color="auto"/>
              <w:right w:val="single" w:sz="4" w:space="0" w:color="auto"/>
            </w:tcBorders>
          </w:tcPr>
          <w:p w14:paraId="18734CA6" w14:textId="77777777" w:rsidR="007E6AB2" w:rsidRDefault="007E6AB2" w:rsidP="00A765B2">
            <w:pPr>
              <w:pStyle w:val="CRCoverPage"/>
              <w:spacing w:after="0"/>
              <w:jc w:val="center"/>
              <w:rPr>
                <w:noProof/>
              </w:rPr>
            </w:pPr>
            <w:r>
              <w:rPr>
                <w:b/>
                <w:noProof/>
                <w:sz w:val="32"/>
              </w:rPr>
              <w:t>CHANGE REQUEST</w:t>
            </w:r>
          </w:p>
        </w:tc>
      </w:tr>
      <w:tr w:rsidR="007E6AB2" w14:paraId="0C886DB5" w14:textId="77777777" w:rsidTr="00A765B2">
        <w:tc>
          <w:tcPr>
            <w:tcW w:w="9641" w:type="dxa"/>
            <w:gridSpan w:val="9"/>
            <w:tcBorders>
              <w:left w:val="single" w:sz="4" w:space="0" w:color="auto"/>
              <w:right w:val="single" w:sz="4" w:space="0" w:color="auto"/>
            </w:tcBorders>
          </w:tcPr>
          <w:p w14:paraId="11A1F032" w14:textId="77777777" w:rsidR="007E6AB2" w:rsidRDefault="007E6AB2" w:rsidP="00A765B2">
            <w:pPr>
              <w:pStyle w:val="CRCoverPage"/>
              <w:spacing w:after="0"/>
              <w:rPr>
                <w:noProof/>
                <w:sz w:val="8"/>
                <w:szCs w:val="8"/>
              </w:rPr>
            </w:pPr>
          </w:p>
        </w:tc>
      </w:tr>
      <w:tr w:rsidR="007E6AB2" w14:paraId="51ECFD18" w14:textId="77777777" w:rsidTr="00A765B2">
        <w:tc>
          <w:tcPr>
            <w:tcW w:w="142" w:type="dxa"/>
            <w:tcBorders>
              <w:left w:val="single" w:sz="4" w:space="0" w:color="auto"/>
            </w:tcBorders>
          </w:tcPr>
          <w:p w14:paraId="68E56D6D" w14:textId="77777777" w:rsidR="007E6AB2" w:rsidRDefault="007E6AB2" w:rsidP="00A765B2">
            <w:pPr>
              <w:pStyle w:val="CRCoverPage"/>
              <w:spacing w:after="0"/>
              <w:jc w:val="right"/>
              <w:rPr>
                <w:noProof/>
              </w:rPr>
            </w:pPr>
          </w:p>
        </w:tc>
        <w:tc>
          <w:tcPr>
            <w:tcW w:w="1559" w:type="dxa"/>
            <w:shd w:val="pct30" w:color="FFFF00" w:fill="auto"/>
          </w:tcPr>
          <w:p w14:paraId="44A3E309" w14:textId="77777777" w:rsidR="007E6AB2" w:rsidRPr="00410371" w:rsidRDefault="007E6AB2" w:rsidP="00A765B2">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38.843</w:t>
            </w:r>
            <w:r>
              <w:rPr>
                <w:b/>
                <w:noProof/>
                <w:sz w:val="28"/>
              </w:rPr>
              <w:fldChar w:fldCharType="end"/>
            </w:r>
          </w:p>
        </w:tc>
        <w:tc>
          <w:tcPr>
            <w:tcW w:w="709" w:type="dxa"/>
          </w:tcPr>
          <w:p w14:paraId="5E49B472" w14:textId="77777777" w:rsidR="007E6AB2" w:rsidRDefault="007E6AB2" w:rsidP="00A765B2">
            <w:pPr>
              <w:pStyle w:val="CRCoverPage"/>
              <w:spacing w:after="0"/>
              <w:jc w:val="center"/>
              <w:rPr>
                <w:noProof/>
              </w:rPr>
            </w:pPr>
            <w:r>
              <w:rPr>
                <w:b/>
                <w:noProof/>
                <w:sz w:val="28"/>
              </w:rPr>
              <w:t>CR</w:t>
            </w:r>
          </w:p>
        </w:tc>
        <w:tc>
          <w:tcPr>
            <w:tcW w:w="1276" w:type="dxa"/>
            <w:shd w:val="pct30" w:color="FFFF00" w:fill="auto"/>
          </w:tcPr>
          <w:p w14:paraId="4C9C73FF" w14:textId="77777777" w:rsidR="007E6AB2" w:rsidRPr="00410371" w:rsidRDefault="007E6AB2" w:rsidP="00A765B2">
            <w:pPr>
              <w:pStyle w:val="CRCoverPage"/>
              <w:spacing w:after="0"/>
              <w:rPr>
                <w:noProof/>
              </w:rPr>
            </w:pPr>
            <w:r>
              <w:fldChar w:fldCharType="begin"/>
            </w:r>
            <w:r>
              <w:instrText xml:space="preserve"> DOCPROPERTY  Cr#  \* MERGEFORMAT </w:instrText>
            </w:r>
            <w:r>
              <w:fldChar w:fldCharType="separate"/>
            </w:r>
            <w:r>
              <w:rPr>
                <w:b/>
                <w:noProof/>
                <w:sz w:val="28"/>
              </w:rPr>
              <w:t>001</w:t>
            </w:r>
            <w:r>
              <w:rPr>
                <w:b/>
                <w:noProof/>
                <w:sz w:val="28"/>
              </w:rPr>
              <w:fldChar w:fldCharType="end"/>
            </w:r>
          </w:p>
        </w:tc>
        <w:tc>
          <w:tcPr>
            <w:tcW w:w="709" w:type="dxa"/>
          </w:tcPr>
          <w:p w14:paraId="291ADDC5" w14:textId="77777777" w:rsidR="007E6AB2" w:rsidRDefault="007E6AB2" w:rsidP="00A765B2">
            <w:pPr>
              <w:pStyle w:val="CRCoverPage"/>
              <w:tabs>
                <w:tab w:val="right" w:pos="625"/>
              </w:tabs>
              <w:spacing w:after="0"/>
              <w:jc w:val="center"/>
              <w:rPr>
                <w:noProof/>
              </w:rPr>
            </w:pPr>
            <w:r>
              <w:rPr>
                <w:b/>
                <w:bCs/>
                <w:noProof/>
                <w:sz w:val="28"/>
              </w:rPr>
              <w:t>rev</w:t>
            </w:r>
          </w:p>
        </w:tc>
        <w:tc>
          <w:tcPr>
            <w:tcW w:w="992" w:type="dxa"/>
            <w:shd w:val="pct30" w:color="FFFF00" w:fill="auto"/>
          </w:tcPr>
          <w:p w14:paraId="06BAAA22" w14:textId="77777777" w:rsidR="007E6AB2" w:rsidRPr="00410371" w:rsidRDefault="007E6AB2" w:rsidP="00A765B2">
            <w:pPr>
              <w:pStyle w:val="CRCoverPage"/>
              <w:spacing w:after="0"/>
              <w:jc w:val="center"/>
              <w:rPr>
                <w:b/>
                <w:noProof/>
              </w:rPr>
            </w:pPr>
            <w:r>
              <w:rPr>
                <w:b/>
                <w:noProof/>
                <w:sz w:val="28"/>
              </w:rPr>
              <w:t>-</w:t>
            </w:r>
          </w:p>
        </w:tc>
        <w:tc>
          <w:tcPr>
            <w:tcW w:w="2410" w:type="dxa"/>
          </w:tcPr>
          <w:p w14:paraId="421D8C7B" w14:textId="77777777" w:rsidR="007E6AB2" w:rsidRDefault="007E6AB2" w:rsidP="00A765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A31205" w14:textId="77777777" w:rsidR="007E6AB2" w:rsidRPr="00410371" w:rsidRDefault="007E6AB2" w:rsidP="00A765B2">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18.0.0</w:t>
            </w:r>
            <w:r>
              <w:rPr>
                <w:b/>
                <w:noProof/>
                <w:sz w:val="28"/>
              </w:rPr>
              <w:fldChar w:fldCharType="end"/>
            </w:r>
          </w:p>
        </w:tc>
        <w:tc>
          <w:tcPr>
            <w:tcW w:w="143" w:type="dxa"/>
            <w:tcBorders>
              <w:right w:val="single" w:sz="4" w:space="0" w:color="auto"/>
            </w:tcBorders>
          </w:tcPr>
          <w:p w14:paraId="44F6FA4C" w14:textId="77777777" w:rsidR="007E6AB2" w:rsidRDefault="007E6AB2" w:rsidP="00A765B2">
            <w:pPr>
              <w:pStyle w:val="CRCoverPage"/>
              <w:spacing w:after="0"/>
              <w:rPr>
                <w:noProof/>
              </w:rPr>
            </w:pPr>
          </w:p>
        </w:tc>
      </w:tr>
      <w:tr w:rsidR="007E6AB2" w14:paraId="6D39B640" w14:textId="77777777" w:rsidTr="00A765B2">
        <w:tc>
          <w:tcPr>
            <w:tcW w:w="9641" w:type="dxa"/>
            <w:gridSpan w:val="9"/>
            <w:tcBorders>
              <w:left w:val="single" w:sz="4" w:space="0" w:color="auto"/>
              <w:right w:val="single" w:sz="4" w:space="0" w:color="auto"/>
            </w:tcBorders>
          </w:tcPr>
          <w:p w14:paraId="0BB65724" w14:textId="77777777" w:rsidR="007E6AB2" w:rsidRDefault="007E6AB2" w:rsidP="00A765B2">
            <w:pPr>
              <w:pStyle w:val="CRCoverPage"/>
              <w:spacing w:after="0"/>
              <w:rPr>
                <w:noProof/>
              </w:rPr>
            </w:pPr>
          </w:p>
        </w:tc>
      </w:tr>
      <w:tr w:rsidR="007E6AB2" w14:paraId="708B4194" w14:textId="77777777" w:rsidTr="00A765B2">
        <w:tc>
          <w:tcPr>
            <w:tcW w:w="9641" w:type="dxa"/>
            <w:gridSpan w:val="9"/>
            <w:tcBorders>
              <w:top w:val="single" w:sz="4" w:space="0" w:color="auto"/>
            </w:tcBorders>
          </w:tcPr>
          <w:p w14:paraId="5A119B9A" w14:textId="77777777" w:rsidR="007E6AB2" w:rsidRPr="00F25D98" w:rsidRDefault="007E6AB2" w:rsidP="00A765B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E6AB2" w14:paraId="579924D7" w14:textId="77777777" w:rsidTr="00A765B2">
        <w:tc>
          <w:tcPr>
            <w:tcW w:w="9641" w:type="dxa"/>
            <w:gridSpan w:val="9"/>
          </w:tcPr>
          <w:p w14:paraId="295FB46B" w14:textId="77777777" w:rsidR="007E6AB2" w:rsidRDefault="007E6AB2" w:rsidP="00A765B2">
            <w:pPr>
              <w:pStyle w:val="CRCoverPage"/>
              <w:spacing w:after="0"/>
              <w:rPr>
                <w:noProof/>
                <w:sz w:val="8"/>
                <w:szCs w:val="8"/>
              </w:rPr>
            </w:pPr>
          </w:p>
        </w:tc>
      </w:tr>
    </w:tbl>
    <w:p w14:paraId="2927403F" w14:textId="77777777" w:rsidR="007E6AB2" w:rsidRDefault="007E6AB2" w:rsidP="007E6A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6AB2" w14:paraId="3271517E" w14:textId="77777777" w:rsidTr="00A765B2">
        <w:tc>
          <w:tcPr>
            <w:tcW w:w="2835" w:type="dxa"/>
          </w:tcPr>
          <w:p w14:paraId="61D87931" w14:textId="77777777" w:rsidR="007E6AB2" w:rsidRDefault="007E6AB2" w:rsidP="00A765B2">
            <w:pPr>
              <w:pStyle w:val="CRCoverPage"/>
              <w:tabs>
                <w:tab w:val="right" w:pos="2751"/>
              </w:tabs>
              <w:spacing w:after="0"/>
              <w:rPr>
                <w:b/>
                <w:i/>
                <w:noProof/>
              </w:rPr>
            </w:pPr>
            <w:r>
              <w:rPr>
                <w:b/>
                <w:i/>
                <w:noProof/>
              </w:rPr>
              <w:t>Proposed change affects:</w:t>
            </w:r>
          </w:p>
        </w:tc>
        <w:tc>
          <w:tcPr>
            <w:tcW w:w="1418" w:type="dxa"/>
          </w:tcPr>
          <w:p w14:paraId="48AE3181" w14:textId="77777777" w:rsidR="007E6AB2" w:rsidRDefault="007E6AB2" w:rsidP="00A765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AE007F" w14:textId="77777777" w:rsidR="007E6AB2" w:rsidRDefault="007E6AB2" w:rsidP="00A765B2">
            <w:pPr>
              <w:pStyle w:val="CRCoverPage"/>
              <w:spacing w:after="0"/>
              <w:jc w:val="center"/>
              <w:rPr>
                <w:b/>
                <w:caps/>
                <w:noProof/>
              </w:rPr>
            </w:pPr>
          </w:p>
        </w:tc>
        <w:tc>
          <w:tcPr>
            <w:tcW w:w="709" w:type="dxa"/>
            <w:tcBorders>
              <w:left w:val="single" w:sz="4" w:space="0" w:color="auto"/>
            </w:tcBorders>
          </w:tcPr>
          <w:p w14:paraId="7755F1C8" w14:textId="77777777" w:rsidR="007E6AB2" w:rsidRDefault="007E6AB2" w:rsidP="00A765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298A35" w14:textId="77777777" w:rsidR="007E6AB2" w:rsidRDefault="007E6AB2" w:rsidP="00A765B2">
            <w:pPr>
              <w:pStyle w:val="CRCoverPage"/>
              <w:spacing w:after="0"/>
              <w:jc w:val="center"/>
              <w:rPr>
                <w:b/>
                <w:caps/>
                <w:noProof/>
              </w:rPr>
            </w:pPr>
            <w:r>
              <w:rPr>
                <w:b/>
                <w:caps/>
                <w:noProof/>
              </w:rPr>
              <w:t>X</w:t>
            </w:r>
          </w:p>
        </w:tc>
        <w:tc>
          <w:tcPr>
            <w:tcW w:w="2126" w:type="dxa"/>
          </w:tcPr>
          <w:p w14:paraId="4FA7D32B" w14:textId="77777777" w:rsidR="007E6AB2" w:rsidRDefault="007E6AB2" w:rsidP="00A765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5CF022" w14:textId="77777777" w:rsidR="007E6AB2" w:rsidRDefault="007E6AB2" w:rsidP="00A765B2">
            <w:pPr>
              <w:pStyle w:val="CRCoverPage"/>
              <w:spacing w:after="0"/>
              <w:jc w:val="center"/>
              <w:rPr>
                <w:b/>
                <w:caps/>
                <w:noProof/>
              </w:rPr>
            </w:pPr>
            <w:r>
              <w:rPr>
                <w:b/>
                <w:caps/>
                <w:noProof/>
              </w:rPr>
              <w:t>X</w:t>
            </w:r>
          </w:p>
        </w:tc>
        <w:tc>
          <w:tcPr>
            <w:tcW w:w="1418" w:type="dxa"/>
            <w:tcBorders>
              <w:left w:val="nil"/>
            </w:tcBorders>
          </w:tcPr>
          <w:p w14:paraId="2C754E8D" w14:textId="77777777" w:rsidR="007E6AB2" w:rsidRDefault="007E6AB2" w:rsidP="00A765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5336FD" w14:textId="77777777" w:rsidR="007E6AB2" w:rsidRDefault="007E6AB2" w:rsidP="00A765B2">
            <w:pPr>
              <w:pStyle w:val="CRCoverPage"/>
              <w:spacing w:after="0"/>
              <w:jc w:val="center"/>
              <w:rPr>
                <w:b/>
                <w:bCs/>
                <w:caps/>
                <w:noProof/>
              </w:rPr>
            </w:pPr>
            <w:r>
              <w:rPr>
                <w:b/>
                <w:bCs/>
                <w:caps/>
                <w:noProof/>
              </w:rPr>
              <w:t>X</w:t>
            </w:r>
          </w:p>
        </w:tc>
      </w:tr>
    </w:tbl>
    <w:p w14:paraId="4050107C" w14:textId="77777777" w:rsidR="007E6AB2" w:rsidRDefault="007E6AB2" w:rsidP="007E6A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6AB2" w14:paraId="2C52285A" w14:textId="77777777" w:rsidTr="00A765B2">
        <w:tc>
          <w:tcPr>
            <w:tcW w:w="9640" w:type="dxa"/>
            <w:gridSpan w:val="11"/>
          </w:tcPr>
          <w:p w14:paraId="5A954A59" w14:textId="77777777" w:rsidR="007E6AB2" w:rsidRDefault="007E6AB2" w:rsidP="00A765B2">
            <w:pPr>
              <w:pStyle w:val="CRCoverPage"/>
              <w:spacing w:after="0"/>
              <w:rPr>
                <w:noProof/>
                <w:sz w:val="8"/>
                <w:szCs w:val="8"/>
              </w:rPr>
            </w:pPr>
          </w:p>
        </w:tc>
      </w:tr>
      <w:tr w:rsidR="007E6AB2" w14:paraId="2C7AB27B" w14:textId="77777777" w:rsidTr="00A765B2">
        <w:tc>
          <w:tcPr>
            <w:tcW w:w="1843" w:type="dxa"/>
            <w:tcBorders>
              <w:top w:val="single" w:sz="4" w:space="0" w:color="auto"/>
              <w:left w:val="single" w:sz="4" w:space="0" w:color="auto"/>
            </w:tcBorders>
          </w:tcPr>
          <w:p w14:paraId="66E2CD60" w14:textId="77777777" w:rsidR="007E6AB2" w:rsidRDefault="007E6AB2" w:rsidP="00A765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EDBD0F" w14:textId="77777777" w:rsidR="007E6AB2" w:rsidRDefault="007E6AB2" w:rsidP="00A765B2">
            <w:pPr>
              <w:pStyle w:val="CRCoverPage"/>
              <w:spacing w:after="0"/>
              <w:ind w:left="100"/>
              <w:rPr>
                <w:noProof/>
              </w:rPr>
            </w:pPr>
            <w:r w:rsidRPr="000545DD">
              <w:t>CR for TR 38.843 capturing agreements from study objectives</w:t>
            </w:r>
          </w:p>
        </w:tc>
      </w:tr>
      <w:tr w:rsidR="007E6AB2" w14:paraId="7F74BC68" w14:textId="77777777" w:rsidTr="00A765B2">
        <w:tc>
          <w:tcPr>
            <w:tcW w:w="1843" w:type="dxa"/>
            <w:tcBorders>
              <w:left w:val="single" w:sz="4" w:space="0" w:color="auto"/>
            </w:tcBorders>
          </w:tcPr>
          <w:p w14:paraId="7A1DDDD7" w14:textId="77777777" w:rsidR="007E6AB2" w:rsidRDefault="007E6AB2" w:rsidP="00A765B2">
            <w:pPr>
              <w:pStyle w:val="CRCoverPage"/>
              <w:spacing w:after="0"/>
              <w:rPr>
                <w:b/>
                <w:i/>
                <w:noProof/>
                <w:sz w:val="8"/>
                <w:szCs w:val="8"/>
              </w:rPr>
            </w:pPr>
          </w:p>
        </w:tc>
        <w:tc>
          <w:tcPr>
            <w:tcW w:w="7797" w:type="dxa"/>
            <w:gridSpan w:val="10"/>
            <w:tcBorders>
              <w:right w:val="single" w:sz="4" w:space="0" w:color="auto"/>
            </w:tcBorders>
          </w:tcPr>
          <w:p w14:paraId="66D4740B" w14:textId="77777777" w:rsidR="007E6AB2" w:rsidRDefault="007E6AB2" w:rsidP="00A765B2">
            <w:pPr>
              <w:pStyle w:val="CRCoverPage"/>
              <w:spacing w:after="0"/>
              <w:rPr>
                <w:noProof/>
                <w:sz w:val="8"/>
                <w:szCs w:val="8"/>
              </w:rPr>
            </w:pPr>
          </w:p>
        </w:tc>
      </w:tr>
      <w:tr w:rsidR="007E6AB2" w14:paraId="3EA22107" w14:textId="77777777" w:rsidTr="00A765B2">
        <w:tc>
          <w:tcPr>
            <w:tcW w:w="1843" w:type="dxa"/>
            <w:tcBorders>
              <w:left w:val="single" w:sz="4" w:space="0" w:color="auto"/>
            </w:tcBorders>
          </w:tcPr>
          <w:p w14:paraId="3C6CEFFF" w14:textId="77777777" w:rsidR="007E6AB2" w:rsidRDefault="007E6AB2" w:rsidP="00A765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FDA2F" w14:textId="77777777" w:rsidR="007E6AB2" w:rsidRDefault="007E6AB2" w:rsidP="00A765B2">
            <w:pPr>
              <w:pStyle w:val="CRCoverPage"/>
              <w:spacing w:after="0"/>
              <w:ind w:left="100"/>
              <w:rPr>
                <w:noProof/>
              </w:rPr>
            </w:pPr>
          </w:p>
        </w:tc>
      </w:tr>
      <w:tr w:rsidR="007E6AB2" w14:paraId="495AC98B" w14:textId="77777777" w:rsidTr="00A765B2">
        <w:tc>
          <w:tcPr>
            <w:tcW w:w="1843" w:type="dxa"/>
            <w:tcBorders>
              <w:left w:val="single" w:sz="4" w:space="0" w:color="auto"/>
            </w:tcBorders>
          </w:tcPr>
          <w:p w14:paraId="6CD9EF38" w14:textId="77777777" w:rsidR="007E6AB2" w:rsidRDefault="007E6AB2" w:rsidP="00A765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BB23D6" w14:textId="77777777" w:rsidR="007E6AB2" w:rsidRDefault="007E6AB2" w:rsidP="00A765B2">
            <w:pPr>
              <w:pStyle w:val="CRCoverPage"/>
              <w:spacing w:after="0"/>
              <w:ind w:left="100"/>
              <w:rPr>
                <w:noProof/>
              </w:rPr>
            </w:pPr>
            <w:r>
              <w:t>Qualcomm, Ericsson, CAICT</w:t>
            </w:r>
          </w:p>
        </w:tc>
      </w:tr>
      <w:tr w:rsidR="007E6AB2" w14:paraId="320F23D7" w14:textId="77777777" w:rsidTr="00A765B2">
        <w:tc>
          <w:tcPr>
            <w:tcW w:w="1843" w:type="dxa"/>
            <w:tcBorders>
              <w:left w:val="single" w:sz="4" w:space="0" w:color="auto"/>
            </w:tcBorders>
          </w:tcPr>
          <w:p w14:paraId="3AF2BCA0" w14:textId="77777777" w:rsidR="007E6AB2" w:rsidRDefault="007E6AB2" w:rsidP="00A765B2">
            <w:pPr>
              <w:pStyle w:val="CRCoverPage"/>
              <w:spacing w:after="0"/>
              <w:rPr>
                <w:b/>
                <w:i/>
                <w:noProof/>
                <w:sz w:val="8"/>
                <w:szCs w:val="8"/>
              </w:rPr>
            </w:pPr>
          </w:p>
        </w:tc>
        <w:tc>
          <w:tcPr>
            <w:tcW w:w="7797" w:type="dxa"/>
            <w:gridSpan w:val="10"/>
            <w:tcBorders>
              <w:right w:val="single" w:sz="4" w:space="0" w:color="auto"/>
            </w:tcBorders>
          </w:tcPr>
          <w:p w14:paraId="0D3B2BE2" w14:textId="77777777" w:rsidR="007E6AB2" w:rsidRDefault="007E6AB2" w:rsidP="00A765B2">
            <w:pPr>
              <w:pStyle w:val="CRCoverPage"/>
              <w:spacing w:after="0"/>
              <w:rPr>
                <w:noProof/>
                <w:sz w:val="8"/>
                <w:szCs w:val="8"/>
              </w:rPr>
            </w:pPr>
          </w:p>
        </w:tc>
      </w:tr>
      <w:tr w:rsidR="007E6AB2" w14:paraId="57E64C63" w14:textId="77777777" w:rsidTr="00A765B2">
        <w:tc>
          <w:tcPr>
            <w:tcW w:w="1843" w:type="dxa"/>
            <w:tcBorders>
              <w:left w:val="single" w:sz="4" w:space="0" w:color="auto"/>
            </w:tcBorders>
          </w:tcPr>
          <w:p w14:paraId="09DEC56D" w14:textId="77777777" w:rsidR="007E6AB2" w:rsidRDefault="007E6AB2" w:rsidP="00A765B2">
            <w:pPr>
              <w:pStyle w:val="CRCoverPage"/>
              <w:tabs>
                <w:tab w:val="right" w:pos="1759"/>
              </w:tabs>
              <w:spacing w:after="0"/>
              <w:rPr>
                <w:b/>
                <w:i/>
                <w:noProof/>
              </w:rPr>
            </w:pPr>
            <w:r>
              <w:rPr>
                <w:b/>
                <w:i/>
                <w:noProof/>
              </w:rPr>
              <w:t>Work item code:</w:t>
            </w:r>
          </w:p>
        </w:tc>
        <w:tc>
          <w:tcPr>
            <w:tcW w:w="3686" w:type="dxa"/>
            <w:gridSpan w:val="5"/>
            <w:shd w:val="pct30" w:color="FFFF00" w:fill="auto"/>
          </w:tcPr>
          <w:p w14:paraId="4248A3AA" w14:textId="77777777" w:rsidR="007E6AB2" w:rsidRDefault="007E6AB2" w:rsidP="00A765B2">
            <w:pPr>
              <w:pStyle w:val="CRCoverPage"/>
              <w:spacing w:after="0"/>
              <w:ind w:left="100"/>
              <w:rPr>
                <w:noProof/>
              </w:rPr>
            </w:pPr>
            <w:r>
              <w:t>FS_NR_AIML_Air</w:t>
            </w:r>
          </w:p>
        </w:tc>
        <w:tc>
          <w:tcPr>
            <w:tcW w:w="567" w:type="dxa"/>
            <w:tcBorders>
              <w:left w:val="nil"/>
            </w:tcBorders>
          </w:tcPr>
          <w:p w14:paraId="77BB8C04" w14:textId="77777777" w:rsidR="007E6AB2" w:rsidRDefault="007E6AB2" w:rsidP="00A765B2">
            <w:pPr>
              <w:pStyle w:val="CRCoverPage"/>
              <w:spacing w:after="0"/>
              <w:ind w:right="100"/>
              <w:rPr>
                <w:noProof/>
              </w:rPr>
            </w:pPr>
          </w:p>
        </w:tc>
        <w:tc>
          <w:tcPr>
            <w:tcW w:w="1417" w:type="dxa"/>
            <w:gridSpan w:val="3"/>
            <w:tcBorders>
              <w:left w:val="nil"/>
            </w:tcBorders>
          </w:tcPr>
          <w:p w14:paraId="70F77ECB" w14:textId="77777777" w:rsidR="007E6AB2" w:rsidRDefault="007E6AB2" w:rsidP="00A765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C83000" w14:textId="77777777" w:rsidR="007E6AB2" w:rsidRDefault="007E6AB2" w:rsidP="00A765B2">
            <w:pPr>
              <w:pStyle w:val="CRCoverPage"/>
              <w:spacing w:after="0"/>
              <w:ind w:left="100"/>
              <w:rPr>
                <w:noProof/>
              </w:rPr>
            </w:pPr>
            <w:r>
              <w:t>2024-09-02</w:t>
            </w:r>
          </w:p>
        </w:tc>
      </w:tr>
      <w:tr w:rsidR="007E6AB2" w14:paraId="66C3737E" w14:textId="77777777" w:rsidTr="00A765B2">
        <w:tc>
          <w:tcPr>
            <w:tcW w:w="1843" w:type="dxa"/>
            <w:tcBorders>
              <w:left w:val="single" w:sz="4" w:space="0" w:color="auto"/>
            </w:tcBorders>
          </w:tcPr>
          <w:p w14:paraId="390D4A62" w14:textId="77777777" w:rsidR="007E6AB2" w:rsidRDefault="007E6AB2" w:rsidP="00A765B2">
            <w:pPr>
              <w:pStyle w:val="CRCoverPage"/>
              <w:spacing w:after="0"/>
              <w:rPr>
                <w:b/>
                <w:i/>
                <w:noProof/>
                <w:sz w:val="8"/>
                <w:szCs w:val="8"/>
              </w:rPr>
            </w:pPr>
          </w:p>
        </w:tc>
        <w:tc>
          <w:tcPr>
            <w:tcW w:w="1986" w:type="dxa"/>
            <w:gridSpan w:val="4"/>
          </w:tcPr>
          <w:p w14:paraId="4DEB51F7" w14:textId="77777777" w:rsidR="007E6AB2" w:rsidRDefault="007E6AB2" w:rsidP="00A765B2">
            <w:pPr>
              <w:pStyle w:val="CRCoverPage"/>
              <w:spacing w:after="0"/>
              <w:rPr>
                <w:noProof/>
                <w:sz w:val="8"/>
                <w:szCs w:val="8"/>
              </w:rPr>
            </w:pPr>
          </w:p>
        </w:tc>
        <w:tc>
          <w:tcPr>
            <w:tcW w:w="2267" w:type="dxa"/>
            <w:gridSpan w:val="2"/>
          </w:tcPr>
          <w:p w14:paraId="57B44BB1" w14:textId="77777777" w:rsidR="007E6AB2" w:rsidRDefault="007E6AB2" w:rsidP="00A765B2">
            <w:pPr>
              <w:pStyle w:val="CRCoverPage"/>
              <w:spacing w:after="0"/>
              <w:rPr>
                <w:noProof/>
                <w:sz w:val="8"/>
                <w:szCs w:val="8"/>
              </w:rPr>
            </w:pPr>
          </w:p>
        </w:tc>
        <w:tc>
          <w:tcPr>
            <w:tcW w:w="1417" w:type="dxa"/>
            <w:gridSpan w:val="3"/>
          </w:tcPr>
          <w:p w14:paraId="3AC8B2C6" w14:textId="77777777" w:rsidR="007E6AB2" w:rsidRDefault="007E6AB2" w:rsidP="00A765B2">
            <w:pPr>
              <w:pStyle w:val="CRCoverPage"/>
              <w:spacing w:after="0"/>
              <w:rPr>
                <w:noProof/>
                <w:sz w:val="8"/>
                <w:szCs w:val="8"/>
              </w:rPr>
            </w:pPr>
          </w:p>
        </w:tc>
        <w:tc>
          <w:tcPr>
            <w:tcW w:w="2127" w:type="dxa"/>
            <w:tcBorders>
              <w:right w:val="single" w:sz="4" w:space="0" w:color="auto"/>
            </w:tcBorders>
          </w:tcPr>
          <w:p w14:paraId="407F17DE" w14:textId="77777777" w:rsidR="007E6AB2" w:rsidRDefault="007E6AB2" w:rsidP="00A765B2">
            <w:pPr>
              <w:pStyle w:val="CRCoverPage"/>
              <w:spacing w:after="0"/>
              <w:rPr>
                <w:noProof/>
                <w:sz w:val="8"/>
                <w:szCs w:val="8"/>
              </w:rPr>
            </w:pPr>
          </w:p>
        </w:tc>
      </w:tr>
      <w:tr w:rsidR="007E6AB2" w14:paraId="3CA72331" w14:textId="77777777" w:rsidTr="00A765B2">
        <w:trPr>
          <w:cantSplit/>
        </w:trPr>
        <w:tc>
          <w:tcPr>
            <w:tcW w:w="1843" w:type="dxa"/>
            <w:tcBorders>
              <w:left w:val="single" w:sz="4" w:space="0" w:color="auto"/>
            </w:tcBorders>
          </w:tcPr>
          <w:p w14:paraId="73328C6D" w14:textId="77777777" w:rsidR="007E6AB2" w:rsidRDefault="007E6AB2" w:rsidP="00A765B2">
            <w:pPr>
              <w:pStyle w:val="CRCoverPage"/>
              <w:tabs>
                <w:tab w:val="right" w:pos="1759"/>
              </w:tabs>
              <w:spacing w:after="0"/>
              <w:rPr>
                <w:b/>
                <w:i/>
                <w:noProof/>
              </w:rPr>
            </w:pPr>
            <w:r>
              <w:rPr>
                <w:b/>
                <w:i/>
                <w:noProof/>
              </w:rPr>
              <w:t>Category:</w:t>
            </w:r>
          </w:p>
        </w:tc>
        <w:tc>
          <w:tcPr>
            <w:tcW w:w="851" w:type="dxa"/>
            <w:shd w:val="pct30" w:color="FFFF00" w:fill="auto"/>
          </w:tcPr>
          <w:p w14:paraId="754221C3" w14:textId="77777777" w:rsidR="007E6AB2" w:rsidRDefault="007E6AB2" w:rsidP="00A765B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51632E6" w14:textId="77777777" w:rsidR="007E6AB2" w:rsidRDefault="007E6AB2" w:rsidP="00A765B2">
            <w:pPr>
              <w:pStyle w:val="CRCoverPage"/>
              <w:spacing w:after="0"/>
              <w:rPr>
                <w:noProof/>
              </w:rPr>
            </w:pPr>
          </w:p>
        </w:tc>
        <w:tc>
          <w:tcPr>
            <w:tcW w:w="1417" w:type="dxa"/>
            <w:gridSpan w:val="3"/>
            <w:tcBorders>
              <w:left w:val="nil"/>
            </w:tcBorders>
          </w:tcPr>
          <w:p w14:paraId="3FAB5B2D" w14:textId="77777777" w:rsidR="007E6AB2" w:rsidRDefault="007E6AB2" w:rsidP="00A765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D59AFA" w14:textId="77777777" w:rsidR="007E6AB2" w:rsidRDefault="007E6AB2" w:rsidP="00A765B2">
            <w:pPr>
              <w:pStyle w:val="CRCoverPage"/>
              <w:spacing w:after="0"/>
              <w:ind w:left="100"/>
              <w:rPr>
                <w:noProof/>
              </w:rPr>
            </w:pPr>
            <w:r>
              <w:t>Rel-19</w:t>
            </w:r>
          </w:p>
        </w:tc>
      </w:tr>
      <w:tr w:rsidR="007E6AB2" w14:paraId="37876CA6" w14:textId="77777777" w:rsidTr="00A765B2">
        <w:tc>
          <w:tcPr>
            <w:tcW w:w="1843" w:type="dxa"/>
            <w:tcBorders>
              <w:left w:val="single" w:sz="4" w:space="0" w:color="auto"/>
              <w:bottom w:val="single" w:sz="4" w:space="0" w:color="auto"/>
            </w:tcBorders>
          </w:tcPr>
          <w:p w14:paraId="72FDD561" w14:textId="77777777" w:rsidR="007E6AB2" w:rsidRDefault="007E6AB2" w:rsidP="00A765B2">
            <w:pPr>
              <w:pStyle w:val="CRCoverPage"/>
              <w:spacing w:after="0"/>
              <w:rPr>
                <w:b/>
                <w:i/>
                <w:noProof/>
              </w:rPr>
            </w:pPr>
          </w:p>
        </w:tc>
        <w:tc>
          <w:tcPr>
            <w:tcW w:w="4677" w:type="dxa"/>
            <w:gridSpan w:val="8"/>
            <w:tcBorders>
              <w:bottom w:val="single" w:sz="4" w:space="0" w:color="auto"/>
            </w:tcBorders>
          </w:tcPr>
          <w:p w14:paraId="0EEFEE7D" w14:textId="77777777" w:rsidR="007E6AB2" w:rsidRDefault="007E6AB2" w:rsidP="00A765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9CFBD1" w14:textId="77777777" w:rsidR="007E6AB2" w:rsidRDefault="007E6AB2" w:rsidP="00A765B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2754291" w14:textId="77777777" w:rsidR="007E6AB2" w:rsidRPr="007C2097" w:rsidRDefault="007E6AB2" w:rsidP="00A765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6AB2" w14:paraId="27388888" w14:textId="77777777" w:rsidTr="00A765B2">
        <w:tc>
          <w:tcPr>
            <w:tcW w:w="1843" w:type="dxa"/>
          </w:tcPr>
          <w:p w14:paraId="615FEA14" w14:textId="77777777" w:rsidR="007E6AB2" w:rsidRDefault="007E6AB2" w:rsidP="00A765B2">
            <w:pPr>
              <w:pStyle w:val="CRCoverPage"/>
              <w:spacing w:after="0"/>
              <w:rPr>
                <w:b/>
                <w:i/>
                <w:noProof/>
                <w:sz w:val="8"/>
                <w:szCs w:val="8"/>
              </w:rPr>
            </w:pPr>
          </w:p>
        </w:tc>
        <w:tc>
          <w:tcPr>
            <w:tcW w:w="7797" w:type="dxa"/>
            <w:gridSpan w:val="10"/>
          </w:tcPr>
          <w:p w14:paraId="37A3EFEF" w14:textId="77777777" w:rsidR="007E6AB2" w:rsidRDefault="007E6AB2" w:rsidP="00A765B2">
            <w:pPr>
              <w:pStyle w:val="CRCoverPage"/>
              <w:spacing w:after="0"/>
              <w:rPr>
                <w:noProof/>
                <w:sz w:val="8"/>
                <w:szCs w:val="8"/>
              </w:rPr>
            </w:pPr>
          </w:p>
        </w:tc>
      </w:tr>
      <w:tr w:rsidR="007E6AB2" w14:paraId="25CBED53" w14:textId="77777777" w:rsidTr="00A765B2">
        <w:tc>
          <w:tcPr>
            <w:tcW w:w="2694" w:type="dxa"/>
            <w:gridSpan w:val="2"/>
            <w:tcBorders>
              <w:top w:val="single" w:sz="4" w:space="0" w:color="auto"/>
              <w:left w:val="single" w:sz="4" w:space="0" w:color="auto"/>
            </w:tcBorders>
          </w:tcPr>
          <w:p w14:paraId="3EDA81AE" w14:textId="77777777" w:rsidR="007E6AB2" w:rsidRDefault="007E6AB2" w:rsidP="00A765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DB37F" w14:textId="77777777" w:rsidR="007E6AB2" w:rsidRDefault="007E6AB2" w:rsidP="00A765B2">
            <w:pPr>
              <w:pStyle w:val="CRCoverPage"/>
              <w:spacing w:after="0"/>
              <w:ind w:left="100"/>
              <w:rPr>
                <w:noProof/>
              </w:rPr>
            </w:pPr>
            <w:r>
              <w:rPr>
                <w:noProof/>
              </w:rPr>
              <w:t xml:space="preserve">Capturing in TR 38.843 the endorsed RAN1 and RAN2 agreements for the study objectives in NR_AIML_Air WI which are relevant for the TR. </w:t>
            </w:r>
          </w:p>
        </w:tc>
      </w:tr>
      <w:tr w:rsidR="007E6AB2" w14:paraId="5E84443E" w14:textId="77777777" w:rsidTr="00A765B2">
        <w:tc>
          <w:tcPr>
            <w:tcW w:w="2694" w:type="dxa"/>
            <w:gridSpan w:val="2"/>
            <w:tcBorders>
              <w:left w:val="single" w:sz="4" w:space="0" w:color="auto"/>
            </w:tcBorders>
          </w:tcPr>
          <w:p w14:paraId="1B5C48FE" w14:textId="77777777" w:rsidR="007E6AB2" w:rsidRDefault="007E6AB2" w:rsidP="00A765B2">
            <w:pPr>
              <w:pStyle w:val="CRCoverPage"/>
              <w:spacing w:after="0"/>
              <w:rPr>
                <w:b/>
                <w:i/>
                <w:noProof/>
                <w:sz w:val="8"/>
                <w:szCs w:val="8"/>
              </w:rPr>
            </w:pPr>
          </w:p>
        </w:tc>
        <w:tc>
          <w:tcPr>
            <w:tcW w:w="6946" w:type="dxa"/>
            <w:gridSpan w:val="9"/>
            <w:tcBorders>
              <w:right w:val="single" w:sz="4" w:space="0" w:color="auto"/>
            </w:tcBorders>
          </w:tcPr>
          <w:p w14:paraId="3E6908D2" w14:textId="77777777" w:rsidR="007E6AB2" w:rsidRDefault="007E6AB2" w:rsidP="00A765B2">
            <w:pPr>
              <w:pStyle w:val="CRCoverPage"/>
              <w:spacing w:after="0"/>
              <w:rPr>
                <w:noProof/>
                <w:sz w:val="8"/>
                <w:szCs w:val="8"/>
              </w:rPr>
            </w:pPr>
          </w:p>
        </w:tc>
      </w:tr>
      <w:tr w:rsidR="007E6AB2" w14:paraId="2E9D719F" w14:textId="77777777" w:rsidTr="00A765B2">
        <w:tc>
          <w:tcPr>
            <w:tcW w:w="2694" w:type="dxa"/>
            <w:gridSpan w:val="2"/>
            <w:tcBorders>
              <w:left w:val="single" w:sz="4" w:space="0" w:color="auto"/>
            </w:tcBorders>
          </w:tcPr>
          <w:p w14:paraId="133AE434" w14:textId="77777777" w:rsidR="007E6AB2" w:rsidRDefault="007E6AB2" w:rsidP="00A765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516506" w14:textId="77777777" w:rsidR="007E6AB2" w:rsidRDefault="007E6AB2" w:rsidP="00A765B2">
            <w:pPr>
              <w:pStyle w:val="CRCoverPage"/>
              <w:spacing w:after="0"/>
              <w:ind w:left="100"/>
              <w:rPr>
                <w:noProof/>
              </w:rPr>
            </w:pPr>
            <w:r>
              <w:rPr>
                <w:noProof/>
              </w:rPr>
              <w:t xml:space="preserve">RAN1 endorsed agreements for CSI prediction and Model identification. RAN2 endorsed agreements for UE data collection. </w:t>
            </w:r>
          </w:p>
        </w:tc>
      </w:tr>
      <w:tr w:rsidR="007E6AB2" w14:paraId="3D0DDA52" w14:textId="77777777" w:rsidTr="00A765B2">
        <w:tc>
          <w:tcPr>
            <w:tcW w:w="2694" w:type="dxa"/>
            <w:gridSpan w:val="2"/>
            <w:tcBorders>
              <w:left w:val="single" w:sz="4" w:space="0" w:color="auto"/>
            </w:tcBorders>
          </w:tcPr>
          <w:p w14:paraId="691C9D74" w14:textId="77777777" w:rsidR="007E6AB2" w:rsidRDefault="007E6AB2" w:rsidP="00A765B2">
            <w:pPr>
              <w:pStyle w:val="CRCoverPage"/>
              <w:spacing w:after="0"/>
              <w:rPr>
                <w:b/>
                <w:i/>
                <w:noProof/>
                <w:sz w:val="8"/>
                <w:szCs w:val="8"/>
              </w:rPr>
            </w:pPr>
          </w:p>
        </w:tc>
        <w:tc>
          <w:tcPr>
            <w:tcW w:w="6946" w:type="dxa"/>
            <w:gridSpan w:val="9"/>
            <w:tcBorders>
              <w:right w:val="single" w:sz="4" w:space="0" w:color="auto"/>
            </w:tcBorders>
          </w:tcPr>
          <w:p w14:paraId="09D149EE" w14:textId="77777777" w:rsidR="007E6AB2" w:rsidRDefault="007E6AB2" w:rsidP="00A765B2">
            <w:pPr>
              <w:pStyle w:val="CRCoverPage"/>
              <w:spacing w:after="0"/>
              <w:rPr>
                <w:noProof/>
                <w:sz w:val="8"/>
                <w:szCs w:val="8"/>
              </w:rPr>
            </w:pPr>
          </w:p>
        </w:tc>
      </w:tr>
      <w:tr w:rsidR="007E6AB2" w14:paraId="314622F9" w14:textId="77777777" w:rsidTr="00A765B2">
        <w:tc>
          <w:tcPr>
            <w:tcW w:w="2694" w:type="dxa"/>
            <w:gridSpan w:val="2"/>
            <w:tcBorders>
              <w:left w:val="single" w:sz="4" w:space="0" w:color="auto"/>
              <w:bottom w:val="single" w:sz="4" w:space="0" w:color="auto"/>
            </w:tcBorders>
          </w:tcPr>
          <w:p w14:paraId="577D51BB" w14:textId="77777777" w:rsidR="007E6AB2" w:rsidRDefault="007E6AB2" w:rsidP="00A765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B559E2" w14:textId="77777777" w:rsidR="007E6AB2" w:rsidRDefault="007E6AB2" w:rsidP="00A765B2">
            <w:pPr>
              <w:pStyle w:val="CRCoverPage"/>
              <w:spacing w:after="0"/>
              <w:ind w:left="100"/>
              <w:rPr>
                <w:noProof/>
              </w:rPr>
            </w:pPr>
            <w:r>
              <w:rPr>
                <w:noProof/>
              </w:rPr>
              <w:t xml:space="preserve">Not up to date Technical Report incorporating latest WG endorsed agreements. </w:t>
            </w:r>
          </w:p>
        </w:tc>
      </w:tr>
      <w:tr w:rsidR="007E6AB2" w14:paraId="353549D0" w14:textId="77777777" w:rsidTr="00A765B2">
        <w:tc>
          <w:tcPr>
            <w:tcW w:w="2694" w:type="dxa"/>
            <w:gridSpan w:val="2"/>
          </w:tcPr>
          <w:p w14:paraId="6AB86546" w14:textId="77777777" w:rsidR="007E6AB2" w:rsidRDefault="007E6AB2" w:rsidP="00A765B2">
            <w:pPr>
              <w:pStyle w:val="CRCoverPage"/>
              <w:spacing w:after="0"/>
              <w:rPr>
                <w:b/>
                <w:i/>
                <w:noProof/>
                <w:sz w:val="8"/>
                <w:szCs w:val="8"/>
              </w:rPr>
            </w:pPr>
          </w:p>
        </w:tc>
        <w:tc>
          <w:tcPr>
            <w:tcW w:w="6946" w:type="dxa"/>
            <w:gridSpan w:val="9"/>
          </w:tcPr>
          <w:p w14:paraId="3F121ED3" w14:textId="77777777" w:rsidR="007E6AB2" w:rsidRDefault="007E6AB2" w:rsidP="00A765B2">
            <w:pPr>
              <w:pStyle w:val="CRCoverPage"/>
              <w:spacing w:after="0"/>
              <w:rPr>
                <w:noProof/>
                <w:sz w:val="8"/>
                <w:szCs w:val="8"/>
              </w:rPr>
            </w:pPr>
          </w:p>
        </w:tc>
      </w:tr>
      <w:tr w:rsidR="007E6AB2" w14:paraId="4D9E0C19" w14:textId="77777777" w:rsidTr="00A765B2">
        <w:tc>
          <w:tcPr>
            <w:tcW w:w="2694" w:type="dxa"/>
            <w:gridSpan w:val="2"/>
            <w:tcBorders>
              <w:top w:val="single" w:sz="4" w:space="0" w:color="auto"/>
              <w:left w:val="single" w:sz="4" w:space="0" w:color="auto"/>
            </w:tcBorders>
          </w:tcPr>
          <w:p w14:paraId="585D7D23" w14:textId="77777777" w:rsidR="007E6AB2" w:rsidRDefault="007E6AB2" w:rsidP="00A765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9699FC" w14:textId="77777777" w:rsidR="007E6AB2" w:rsidRDefault="007E6AB2" w:rsidP="00A765B2">
            <w:pPr>
              <w:pStyle w:val="CRCoverPage"/>
              <w:spacing w:after="0"/>
              <w:ind w:left="100"/>
              <w:rPr>
                <w:noProof/>
              </w:rPr>
            </w:pPr>
            <w:r>
              <w:rPr>
                <w:noProof/>
              </w:rPr>
              <w:t>4.2.1, 4.2.3, 4.3, 6.2.1, 6.2.2, 6.2.2.6A, 6.2.2.7A, 6.2.2.8A, 7.1.2, 7.2.1.3, 7.2.1.3.2, 8, Annex B</w:t>
            </w:r>
          </w:p>
        </w:tc>
      </w:tr>
      <w:tr w:rsidR="007E6AB2" w14:paraId="07E677ED" w14:textId="77777777" w:rsidTr="00A765B2">
        <w:tc>
          <w:tcPr>
            <w:tcW w:w="2694" w:type="dxa"/>
            <w:gridSpan w:val="2"/>
            <w:tcBorders>
              <w:left w:val="single" w:sz="4" w:space="0" w:color="auto"/>
            </w:tcBorders>
          </w:tcPr>
          <w:p w14:paraId="4342F3B9" w14:textId="77777777" w:rsidR="007E6AB2" w:rsidRDefault="007E6AB2" w:rsidP="00A765B2">
            <w:pPr>
              <w:pStyle w:val="CRCoverPage"/>
              <w:spacing w:after="0"/>
              <w:rPr>
                <w:b/>
                <w:i/>
                <w:noProof/>
                <w:sz w:val="8"/>
                <w:szCs w:val="8"/>
              </w:rPr>
            </w:pPr>
          </w:p>
        </w:tc>
        <w:tc>
          <w:tcPr>
            <w:tcW w:w="6946" w:type="dxa"/>
            <w:gridSpan w:val="9"/>
            <w:tcBorders>
              <w:right w:val="single" w:sz="4" w:space="0" w:color="auto"/>
            </w:tcBorders>
          </w:tcPr>
          <w:p w14:paraId="7A8CD579" w14:textId="77777777" w:rsidR="007E6AB2" w:rsidRDefault="007E6AB2" w:rsidP="00A765B2">
            <w:pPr>
              <w:pStyle w:val="CRCoverPage"/>
              <w:spacing w:after="0"/>
              <w:rPr>
                <w:noProof/>
                <w:sz w:val="8"/>
                <w:szCs w:val="8"/>
              </w:rPr>
            </w:pPr>
          </w:p>
        </w:tc>
      </w:tr>
      <w:tr w:rsidR="007E6AB2" w14:paraId="3671D2FD" w14:textId="77777777" w:rsidTr="00A765B2">
        <w:tc>
          <w:tcPr>
            <w:tcW w:w="2694" w:type="dxa"/>
            <w:gridSpan w:val="2"/>
            <w:tcBorders>
              <w:left w:val="single" w:sz="4" w:space="0" w:color="auto"/>
            </w:tcBorders>
          </w:tcPr>
          <w:p w14:paraId="2F93610B" w14:textId="77777777" w:rsidR="007E6AB2" w:rsidRDefault="007E6AB2" w:rsidP="00A765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FEA156" w14:textId="77777777" w:rsidR="007E6AB2" w:rsidRDefault="007E6AB2" w:rsidP="00A765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803EE1" w14:textId="77777777" w:rsidR="007E6AB2" w:rsidRDefault="007E6AB2" w:rsidP="00A765B2">
            <w:pPr>
              <w:pStyle w:val="CRCoverPage"/>
              <w:spacing w:after="0"/>
              <w:jc w:val="center"/>
              <w:rPr>
                <w:b/>
                <w:caps/>
                <w:noProof/>
              </w:rPr>
            </w:pPr>
            <w:r>
              <w:rPr>
                <w:b/>
                <w:caps/>
                <w:noProof/>
              </w:rPr>
              <w:t>N</w:t>
            </w:r>
          </w:p>
        </w:tc>
        <w:tc>
          <w:tcPr>
            <w:tcW w:w="2977" w:type="dxa"/>
            <w:gridSpan w:val="4"/>
          </w:tcPr>
          <w:p w14:paraId="44F90106" w14:textId="77777777" w:rsidR="007E6AB2" w:rsidRDefault="007E6AB2" w:rsidP="00A765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A9215E" w14:textId="77777777" w:rsidR="007E6AB2" w:rsidRDefault="007E6AB2" w:rsidP="00A765B2">
            <w:pPr>
              <w:pStyle w:val="CRCoverPage"/>
              <w:spacing w:after="0"/>
              <w:ind w:left="99"/>
              <w:rPr>
                <w:noProof/>
              </w:rPr>
            </w:pPr>
          </w:p>
        </w:tc>
      </w:tr>
      <w:tr w:rsidR="007E6AB2" w14:paraId="6217B13F" w14:textId="77777777" w:rsidTr="00A765B2">
        <w:tc>
          <w:tcPr>
            <w:tcW w:w="2694" w:type="dxa"/>
            <w:gridSpan w:val="2"/>
            <w:tcBorders>
              <w:left w:val="single" w:sz="4" w:space="0" w:color="auto"/>
            </w:tcBorders>
          </w:tcPr>
          <w:p w14:paraId="47B80475" w14:textId="77777777" w:rsidR="007E6AB2" w:rsidRDefault="007E6AB2" w:rsidP="00A765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8FE074" w14:textId="77777777" w:rsidR="007E6AB2" w:rsidRDefault="007E6AB2" w:rsidP="00A76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2CE2F" w14:textId="77777777" w:rsidR="007E6AB2" w:rsidRDefault="007E6AB2" w:rsidP="00A765B2">
            <w:pPr>
              <w:pStyle w:val="CRCoverPage"/>
              <w:spacing w:after="0"/>
              <w:jc w:val="center"/>
              <w:rPr>
                <w:b/>
                <w:caps/>
                <w:noProof/>
              </w:rPr>
            </w:pPr>
            <w:r>
              <w:rPr>
                <w:b/>
                <w:caps/>
                <w:noProof/>
              </w:rPr>
              <w:t>X</w:t>
            </w:r>
          </w:p>
        </w:tc>
        <w:tc>
          <w:tcPr>
            <w:tcW w:w="2977" w:type="dxa"/>
            <w:gridSpan w:val="4"/>
          </w:tcPr>
          <w:p w14:paraId="43CCA748" w14:textId="77777777" w:rsidR="007E6AB2" w:rsidRDefault="007E6AB2" w:rsidP="00A765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3A5691" w14:textId="77777777" w:rsidR="007E6AB2" w:rsidRDefault="007E6AB2" w:rsidP="00A765B2">
            <w:pPr>
              <w:pStyle w:val="CRCoverPage"/>
              <w:spacing w:after="0"/>
              <w:ind w:left="99"/>
              <w:rPr>
                <w:noProof/>
              </w:rPr>
            </w:pPr>
            <w:r>
              <w:rPr>
                <w:noProof/>
              </w:rPr>
              <w:t xml:space="preserve">TS/TR ... CR ... </w:t>
            </w:r>
          </w:p>
        </w:tc>
      </w:tr>
      <w:tr w:rsidR="007E6AB2" w14:paraId="31C8928F" w14:textId="77777777" w:rsidTr="00A765B2">
        <w:tc>
          <w:tcPr>
            <w:tcW w:w="2694" w:type="dxa"/>
            <w:gridSpan w:val="2"/>
            <w:tcBorders>
              <w:left w:val="single" w:sz="4" w:space="0" w:color="auto"/>
            </w:tcBorders>
          </w:tcPr>
          <w:p w14:paraId="41F79D0C" w14:textId="77777777" w:rsidR="007E6AB2" w:rsidRDefault="007E6AB2" w:rsidP="00A765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50A30F" w14:textId="77777777" w:rsidR="007E6AB2" w:rsidRDefault="007E6AB2" w:rsidP="00A76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C5E26" w14:textId="77777777" w:rsidR="007E6AB2" w:rsidRDefault="007E6AB2" w:rsidP="00A765B2">
            <w:pPr>
              <w:pStyle w:val="CRCoverPage"/>
              <w:spacing w:after="0"/>
              <w:jc w:val="center"/>
              <w:rPr>
                <w:b/>
                <w:caps/>
                <w:noProof/>
              </w:rPr>
            </w:pPr>
            <w:r>
              <w:rPr>
                <w:b/>
                <w:caps/>
                <w:noProof/>
              </w:rPr>
              <w:t>X</w:t>
            </w:r>
          </w:p>
        </w:tc>
        <w:tc>
          <w:tcPr>
            <w:tcW w:w="2977" w:type="dxa"/>
            <w:gridSpan w:val="4"/>
          </w:tcPr>
          <w:p w14:paraId="3F04C0A1" w14:textId="77777777" w:rsidR="007E6AB2" w:rsidRDefault="007E6AB2" w:rsidP="00A765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5EBEC0" w14:textId="77777777" w:rsidR="007E6AB2" w:rsidRDefault="007E6AB2" w:rsidP="00A765B2">
            <w:pPr>
              <w:pStyle w:val="CRCoverPage"/>
              <w:spacing w:after="0"/>
              <w:ind w:left="99"/>
              <w:rPr>
                <w:noProof/>
              </w:rPr>
            </w:pPr>
            <w:r>
              <w:rPr>
                <w:noProof/>
              </w:rPr>
              <w:t xml:space="preserve">TS/TR ... CR ... </w:t>
            </w:r>
          </w:p>
        </w:tc>
      </w:tr>
      <w:tr w:rsidR="007E6AB2" w14:paraId="4F1E8CF6" w14:textId="77777777" w:rsidTr="00A765B2">
        <w:tc>
          <w:tcPr>
            <w:tcW w:w="2694" w:type="dxa"/>
            <w:gridSpan w:val="2"/>
            <w:tcBorders>
              <w:left w:val="single" w:sz="4" w:space="0" w:color="auto"/>
            </w:tcBorders>
          </w:tcPr>
          <w:p w14:paraId="76AB4460" w14:textId="77777777" w:rsidR="007E6AB2" w:rsidRDefault="007E6AB2" w:rsidP="00A765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6AFB35" w14:textId="77777777" w:rsidR="007E6AB2" w:rsidRDefault="007E6AB2" w:rsidP="00A76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3DC1F" w14:textId="77777777" w:rsidR="007E6AB2" w:rsidRDefault="007E6AB2" w:rsidP="00A765B2">
            <w:pPr>
              <w:pStyle w:val="CRCoverPage"/>
              <w:spacing w:after="0"/>
              <w:jc w:val="center"/>
              <w:rPr>
                <w:b/>
                <w:caps/>
                <w:noProof/>
              </w:rPr>
            </w:pPr>
            <w:r>
              <w:rPr>
                <w:b/>
                <w:caps/>
                <w:noProof/>
              </w:rPr>
              <w:t>X</w:t>
            </w:r>
          </w:p>
        </w:tc>
        <w:tc>
          <w:tcPr>
            <w:tcW w:w="2977" w:type="dxa"/>
            <w:gridSpan w:val="4"/>
          </w:tcPr>
          <w:p w14:paraId="12907020" w14:textId="77777777" w:rsidR="007E6AB2" w:rsidRDefault="007E6AB2" w:rsidP="00A765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2A2D74" w14:textId="77777777" w:rsidR="007E6AB2" w:rsidRDefault="007E6AB2" w:rsidP="00A765B2">
            <w:pPr>
              <w:pStyle w:val="CRCoverPage"/>
              <w:spacing w:after="0"/>
              <w:ind w:left="99"/>
              <w:rPr>
                <w:noProof/>
              </w:rPr>
            </w:pPr>
            <w:r>
              <w:rPr>
                <w:noProof/>
              </w:rPr>
              <w:t xml:space="preserve">TS/TR ... CR ... </w:t>
            </w:r>
          </w:p>
        </w:tc>
      </w:tr>
      <w:tr w:rsidR="007E6AB2" w14:paraId="7425B6CE" w14:textId="77777777" w:rsidTr="00A765B2">
        <w:tc>
          <w:tcPr>
            <w:tcW w:w="2694" w:type="dxa"/>
            <w:gridSpan w:val="2"/>
            <w:tcBorders>
              <w:left w:val="single" w:sz="4" w:space="0" w:color="auto"/>
            </w:tcBorders>
          </w:tcPr>
          <w:p w14:paraId="6212A0B1" w14:textId="77777777" w:rsidR="007E6AB2" w:rsidRDefault="007E6AB2" w:rsidP="00A765B2">
            <w:pPr>
              <w:pStyle w:val="CRCoverPage"/>
              <w:spacing w:after="0"/>
              <w:rPr>
                <w:b/>
                <w:i/>
                <w:noProof/>
              </w:rPr>
            </w:pPr>
          </w:p>
        </w:tc>
        <w:tc>
          <w:tcPr>
            <w:tcW w:w="6946" w:type="dxa"/>
            <w:gridSpan w:val="9"/>
            <w:tcBorders>
              <w:right w:val="single" w:sz="4" w:space="0" w:color="auto"/>
            </w:tcBorders>
          </w:tcPr>
          <w:p w14:paraId="7FAB92A5" w14:textId="77777777" w:rsidR="007E6AB2" w:rsidRDefault="007E6AB2" w:rsidP="00A765B2">
            <w:pPr>
              <w:pStyle w:val="CRCoverPage"/>
              <w:spacing w:after="0"/>
              <w:rPr>
                <w:noProof/>
              </w:rPr>
            </w:pPr>
          </w:p>
        </w:tc>
      </w:tr>
      <w:tr w:rsidR="007E6AB2" w14:paraId="25DF7DFE" w14:textId="77777777" w:rsidTr="00A765B2">
        <w:tc>
          <w:tcPr>
            <w:tcW w:w="2694" w:type="dxa"/>
            <w:gridSpan w:val="2"/>
            <w:tcBorders>
              <w:left w:val="single" w:sz="4" w:space="0" w:color="auto"/>
              <w:bottom w:val="single" w:sz="4" w:space="0" w:color="auto"/>
            </w:tcBorders>
          </w:tcPr>
          <w:p w14:paraId="65E2E835" w14:textId="77777777" w:rsidR="007E6AB2" w:rsidRDefault="007E6AB2" w:rsidP="00A765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F31E55" w14:textId="13374090" w:rsidR="007E6AB2" w:rsidRDefault="007562EB" w:rsidP="00A765B2">
            <w:pPr>
              <w:pStyle w:val="CRCoverPage"/>
              <w:spacing w:after="0"/>
              <w:ind w:left="100"/>
              <w:rPr>
                <w:noProof/>
              </w:rPr>
            </w:pPr>
            <w:r>
              <w:rPr>
                <w:noProof/>
              </w:rPr>
              <w:t xml:space="preserve">Three additional spreadsheets are attached with </w:t>
            </w:r>
            <w:r w:rsidR="00A43C69">
              <w:rPr>
                <w:noProof/>
              </w:rPr>
              <w:t xml:space="preserve">tables containing </w:t>
            </w:r>
            <w:r>
              <w:rPr>
                <w:noProof/>
              </w:rPr>
              <w:t xml:space="preserve">more CSI prediction </w:t>
            </w:r>
            <w:r w:rsidR="00A87565">
              <w:rPr>
                <w:noProof/>
              </w:rPr>
              <w:t>evaluations</w:t>
            </w:r>
            <w:r>
              <w:rPr>
                <w:noProof/>
              </w:rPr>
              <w:t xml:space="preserve">. </w:t>
            </w:r>
            <w:r w:rsidR="00A43C69">
              <w:rPr>
                <w:noProof/>
              </w:rPr>
              <w:t xml:space="preserve">These are new spreadsheets which need to be added to the zip file with the other </w:t>
            </w:r>
            <w:r w:rsidR="00985C0E">
              <w:rPr>
                <w:noProof/>
              </w:rPr>
              <w:t xml:space="preserve">CSI </w:t>
            </w:r>
            <w:r w:rsidR="00A87565">
              <w:rPr>
                <w:noProof/>
              </w:rPr>
              <w:t xml:space="preserve">evaluations </w:t>
            </w:r>
            <w:r w:rsidR="00317BF0">
              <w:rPr>
                <w:noProof/>
              </w:rPr>
              <w:t>results</w:t>
            </w:r>
            <w:r w:rsidR="00703F2E">
              <w:rPr>
                <w:noProof/>
              </w:rPr>
              <w:t>, i.e., “CSI_Evaluations_spreadsheets.zip"</w:t>
            </w:r>
            <w:r w:rsidR="00A678D1">
              <w:rPr>
                <w:noProof/>
              </w:rPr>
              <w:t>.</w:t>
            </w:r>
            <w:r w:rsidR="00A43C69">
              <w:rPr>
                <w:noProof/>
              </w:rPr>
              <w:t xml:space="preserve"> </w:t>
            </w:r>
          </w:p>
        </w:tc>
      </w:tr>
      <w:tr w:rsidR="007E6AB2" w:rsidRPr="008863B9" w14:paraId="50B3BEA4" w14:textId="77777777" w:rsidTr="00A765B2">
        <w:tc>
          <w:tcPr>
            <w:tcW w:w="2694" w:type="dxa"/>
            <w:gridSpan w:val="2"/>
            <w:tcBorders>
              <w:top w:val="single" w:sz="4" w:space="0" w:color="auto"/>
              <w:bottom w:val="single" w:sz="4" w:space="0" w:color="auto"/>
            </w:tcBorders>
          </w:tcPr>
          <w:p w14:paraId="09F14E52" w14:textId="77777777" w:rsidR="007E6AB2" w:rsidRPr="008863B9" w:rsidRDefault="007E6AB2" w:rsidP="00A765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56597D" w14:textId="77777777" w:rsidR="007E6AB2" w:rsidRPr="008863B9" w:rsidRDefault="007E6AB2" w:rsidP="00A765B2">
            <w:pPr>
              <w:pStyle w:val="CRCoverPage"/>
              <w:spacing w:after="0"/>
              <w:ind w:left="100"/>
              <w:rPr>
                <w:noProof/>
                <w:sz w:val="8"/>
                <w:szCs w:val="8"/>
              </w:rPr>
            </w:pPr>
          </w:p>
        </w:tc>
      </w:tr>
      <w:tr w:rsidR="007E6AB2" w14:paraId="0BF478D8" w14:textId="77777777" w:rsidTr="00A765B2">
        <w:tc>
          <w:tcPr>
            <w:tcW w:w="2694" w:type="dxa"/>
            <w:gridSpan w:val="2"/>
            <w:tcBorders>
              <w:top w:val="single" w:sz="4" w:space="0" w:color="auto"/>
              <w:left w:val="single" w:sz="4" w:space="0" w:color="auto"/>
              <w:bottom w:val="single" w:sz="4" w:space="0" w:color="auto"/>
            </w:tcBorders>
          </w:tcPr>
          <w:p w14:paraId="1AA57631" w14:textId="77777777" w:rsidR="007E6AB2" w:rsidRDefault="007E6AB2" w:rsidP="00A765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B3FCC2" w14:textId="77777777" w:rsidR="007E6AB2" w:rsidRDefault="007E6AB2" w:rsidP="00A765B2">
            <w:pPr>
              <w:pStyle w:val="CRCoverPage"/>
              <w:spacing w:after="0"/>
              <w:ind w:left="100"/>
              <w:rPr>
                <w:noProof/>
              </w:rPr>
            </w:pPr>
          </w:p>
        </w:tc>
      </w:tr>
    </w:tbl>
    <w:p w14:paraId="3CCCAC31" w14:textId="77777777" w:rsidR="007E6AB2" w:rsidRDefault="007E6AB2" w:rsidP="007E6AB2">
      <w:pPr>
        <w:pStyle w:val="CRCoverPage"/>
        <w:spacing w:after="0"/>
        <w:rPr>
          <w:noProof/>
          <w:sz w:val="8"/>
          <w:szCs w:val="8"/>
        </w:rPr>
      </w:pPr>
    </w:p>
    <w:p w14:paraId="12F6B6B6" w14:textId="77777777" w:rsidR="007E6AB2" w:rsidRDefault="007E6AB2" w:rsidP="007E6AB2">
      <w:pPr>
        <w:rPr>
          <w:noProof/>
        </w:rPr>
        <w:sectPr w:rsidR="007E6AB2" w:rsidSect="007E6AB2">
          <w:headerReference w:type="even" r:id="rId14"/>
          <w:footnotePr>
            <w:numRestart w:val="eachSect"/>
          </w:footnotePr>
          <w:pgSz w:w="11907" w:h="16840" w:code="9"/>
          <w:pgMar w:top="1418" w:right="1134" w:bottom="1134" w:left="1134" w:header="680" w:footer="567" w:gutter="0"/>
          <w:cols w:space="720"/>
        </w:sectPr>
      </w:pPr>
    </w:p>
    <w:p w14:paraId="1DCC0E9B" w14:textId="77777777" w:rsidR="007E6AB2" w:rsidRDefault="007E6AB2" w:rsidP="007E6AB2">
      <w:pPr>
        <w:rPr>
          <w:noProof/>
        </w:rPr>
      </w:pPr>
    </w:p>
    <w:p w14:paraId="6B9DFE00" w14:textId="290F87F2" w:rsidR="00151FD5" w:rsidRPr="00BF7D7F" w:rsidRDefault="00151FD5" w:rsidP="00151FD5">
      <w:pPr>
        <w:pStyle w:val="Heading3"/>
      </w:pPr>
      <w:r w:rsidRPr="00BF7D7F">
        <w:t>4.2.1</w:t>
      </w:r>
      <w:r w:rsidRPr="00BF7D7F">
        <w:tab/>
        <w:t>LCM Flavours</w:t>
      </w:r>
    </w:p>
    <w:p w14:paraId="27262D07" w14:textId="2CCE66DE" w:rsidR="00151FD5" w:rsidRPr="00BF7D7F" w:rsidRDefault="00151FD5" w:rsidP="00151FD5">
      <w:r w:rsidRPr="00BF7D7F">
        <w:t xml:space="preserve">The LCM procedure is studied for the case that an AI/ML model has a </w:t>
      </w:r>
      <w:r w:rsidRPr="00BF7D7F">
        <w:rPr>
          <w:i/>
          <w:iCs/>
        </w:rPr>
        <w:t>model ID</w:t>
      </w:r>
      <w:r w:rsidRPr="00BF7D7F">
        <w:t xml:space="preserve"> with associated information and</w:t>
      </w:r>
      <w:r w:rsidR="00B70D2E" w:rsidRPr="00BF7D7F">
        <w:t>/or</w:t>
      </w:r>
      <w:r w:rsidRPr="00BF7D7F">
        <w:t xml:space="preserve"> for the case that a given </w:t>
      </w:r>
      <w:r w:rsidRPr="00BF7D7F">
        <w:rPr>
          <w:i/>
          <w:iCs/>
        </w:rPr>
        <w:t>functionality</w:t>
      </w:r>
      <w:r w:rsidRPr="00BF7D7F">
        <w:t xml:space="preserve"> is provided by some AI/ML operations. Note: Applicability of functionality-based LCM and model-ID-based LCM is a separate discussion.</w:t>
      </w:r>
    </w:p>
    <w:p w14:paraId="7E9A3616" w14:textId="77777777" w:rsidR="00151FD5" w:rsidRPr="00BF7D7F" w:rsidRDefault="00151FD5" w:rsidP="00151FD5">
      <w:pPr>
        <w:rPr>
          <w:rFonts w:eastAsia="Calibri"/>
        </w:rPr>
      </w:pPr>
      <w:r w:rsidRPr="00BF7D7F">
        <w:t xml:space="preserve">From RAN1 perspective, an AI/ML model identified by a model ID may be </w:t>
      </w:r>
      <w:r w:rsidRPr="00BF7D7F">
        <w:rPr>
          <w:i/>
        </w:rPr>
        <w:t>logical</w:t>
      </w:r>
      <w:r w:rsidRPr="00BF7D7F">
        <w:t>, and how it maps to physical AI/ML model(s) may be up to implementation.</w:t>
      </w:r>
      <w:r w:rsidRPr="00BF7D7F">
        <w:rPr>
          <w:rFonts w:eastAsia="Calibri"/>
        </w:rPr>
        <w:t xml:space="preserve"> When distinction is necessary for discussion purposes, companies may use the term a </w:t>
      </w:r>
      <w:r w:rsidRPr="00BF7D7F">
        <w:rPr>
          <w:rFonts w:eastAsia="Calibri"/>
          <w:i/>
          <w:iCs/>
        </w:rPr>
        <w:t>logical AI/ML model</w:t>
      </w:r>
      <w:r w:rsidRPr="00BF7D7F">
        <w:rPr>
          <w:rFonts w:eastAsia="Calibri"/>
        </w:rPr>
        <w:t xml:space="preserve"> to refer to a model that is identified and assigned a model ID, and </w:t>
      </w:r>
      <w:r w:rsidRPr="00BF7D7F">
        <w:rPr>
          <w:rFonts w:eastAsia="Calibri"/>
          <w:i/>
          <w:iCs/>
        </w:rPr>
        <w:t>physical AI/ML model(s)</w:t>
      </w:r>
      <w:r w:rsidRPr="00BF7D7F">
        <w:rPr>
          <w:rFonts w:eastAsia="Calibri"/>
        </w:rPr>
        <w:t xml:space="preserve"> to refer to an actual implementation of such a model.</w:t>
      </w:r>
      <w:r w:rsidRPr="00BF7D7F">
        <w:rPr>
          <w:i/>
          <w:iCs/>
        </w:rPr>
        <w:t xml:space="preserve"> </w:t>
      </w:r>
    </w:p>
    <w:p w14:paraId="7D19F44E" w14:textId="77777777" w:rsidR="00151FD5" w:rsidRPr="00BF7D7F" w:rsidRDefault="00151FD5" w:rsidP="00151FD5">
      <w:r w:rsidRPr="00BF7D7F">
        <w:t>For UE-side models and UE-part of two-sided models:</w:t>
      </w:r>
    </w:p>
    <w:p w14:paraId="67BE6086" w14:textId="77777777" w:rsidR="00151FD5" w:rsidRPr="00BF7D7F" w:rsidRDefault="00151FD5" w:rsidP="00151FD5">
      <w:pPr>
        <w:pStyle w:val="B1"/>
      </w:pPr>
      <w:r w:rsidRPr="00BF7D7F">
        <w:t>-</w:t>
      </w:r>
      <w:r w:rsidRPr="00BF7D7F">
        <w:tab/>
        <w:t>For AI/ML functionality identification</w:t>
      </w:r>
    </w:p>
    <w:p w14:paraId="0D89EF31" w14:textId="77777777" w:rsidR="00151FD5" w:rsidRPr="00BF7D7F" w:rsidRDefault="00151FD5" w:rsidP="00151FD5">
      <w:pPr>
        <w:pStyle w:val="B2"/>
      </w:pPr>
      <w:r w:rsidRPr="00BF7D7F">
        <w:t>-</w:t>
      </w:r>
      <w:r w:rsidRPr="00BF7D7F">
        <w:tab/>
        <w:t>Legacy 3GPP framework of feature is taken as a starting point.</w:t>
      </w:r>
    </w:p>
    <w:p w14:paraId="7FA9DD99" w14:textId="77777777" w:rsidR="00151FD5" w:rsidRPr="00BF7D7F" w:rsidRDefault="00151FD5" w:rsidP="00151FD5">
      <w:pPr>
        <w:pStyle w:val="B2"/>
        <w:ind w:left="850" w:hanging="288"/>
      </w:pPr>
      <w:r w:rsidRPr="00BF7D7F">
        <w:t>-</w:t>
      </w:r>
      <w:r w:rsidRPr="00BF7D7F">
        <w:tab/>
        <w:t>UE indicates supported functionalities/functionality for a given sub-use-case.</w:t>
      </w:r>
    </w:p>
    <w:p w14:paraId="32A73CA1" w14:textId="77777777" w:rsidR="00151FD5" w:rsidRPr="00BF7D7F" w:rsidRDefault="00151FD5" w:rsidP="00151FD5">
      <w:pPr>
        <w:pStyle w:val="B3"/>
      </w:pPr>
      <w:r w:rsidRPr="00BF7D7F">
        <w:rPr>
          <w:lang w:eastAsia="zh-CN"/>
        </w:rPr>
        <w:t>-</w:t>
      </w:r>
      <w:r w:rsidRPr="00BF7D7F">
        <w:rPr>
          <w:lang w:eastAsia="zh-CN"/>
        </w:rPr>
        <w:tab/>
        <w:t>UE capability reporting is taken as starting point.</w:t>
      </w:r>
    </w:p>
    <w:p w14:paraId="54CDC4AE" w14:textId="77777777" w:rsidR="00151FD5" w:rsidRPr="00BF7D7F" w:rsidRDefault="00151FD5" w:rsidP="00151FD5">
      <w:pPr>
        <w:pStyle w:val="B1"/>
      </w:pPr>
      <w:r w:rsidRPr="00BF7D7F">
        <w:t>-</w:t>
      </w:r>
      <w:r w:rsidRPr="00BF7D7F">
        <w:tab/>
        <w:t xml:space="preserve">For AI/ML model identification </w:t>
      </w:r>
    </w:p>
    <w:p w14:paraId="74FF1908" w14:textId="77777777" w:rsidR="00151FD5" w:rsidRPr="00BF7D7F" w:rsidRDefault="00151FD5" w:rsidP="00151FD5">
      <w:pPr>
        <w:pStyle w:val="B2"/>
      </w:pPr>
      <w:r w:rsidRPr="00BF7D7F">
        <w:t>-</w:t>
      </w:r>
      <w:r w:rsidRPr="00BF7D7F">
        <w:tab/>
        <w:t>Models are identified by model ID at the Network. UE indicates supported AI/ML models.</w:t>
      </w:r>
    </w:p>
    <w:p w14:paraId="506185D0" w14:textId="77777777" w:rsidR="004908CC" w:rsidRPr="00BF7D7F" w:rsidRDefault="004908CC" w:rsidP="00CB68EF">
      <w:pPr>
        <w:overflowPunct w:val="0"/>
        <w:autoSpaceDE w:val="0"/>
        <w:autoSpaceDN w:val="0"/>
        <w:adjustRightInd w:val="0"/>
        <w:textAlignment w:val="baseline"/>
        <w:rPr>
          <w:ins w:id="3" w:author="Juan Montojo" w:date="2024-09-01T15:50:00Z"/>
          <w:lang w:eastAsia="ja-JP"/>
        </w:rPr>
      </w:pPr>
      <w:ins w:id="4" w:author="Juan Montojo" w:date="2024-09-01T15:50:00Z">
        <w:r w:rsidRPr="00BF7D7F">
          <w:rPr>
            <w:lang w:eastAsia="ja-JP"/>
          </w:rPr>
          <w:t>RAN1 studies the model identification type A with more details related to use cases. RAN1 studies the following options as starting point for model identification type B with more details related to all use cases.</w:t>
        </w:r>
      </w:ins>
    </w:p>
    <w:p w14:paraId="4857690F" w14:textId="77777777" w:rsidR="004908CC" w:rsidRPr="00BF7D7F" w:rsidRDefault="004908CC" w:rsidP="003F70FC">
      <w:pPr>
        <w:numPr>
          <w:ilvl w:val="0"/>
          <w:numId w:val="15"/>
        </w:numPr>
        <w:overflowPunct w:val="0"/>
        <w:autoSpaceDE w:val="0"/>
        <w:autoSpaceDN w:val="0"/>
        <w:adjustRightInd w:val="0"/>
        <w:textAlignment w:val="baseline"/>
        <w:rPr>
          <w:ins w:id="5" w:author="Juan Montojo" w:date="2024-09-01T15:50:00Z"/>
          <w:lang w:eastAsia="x-none"/>
        </w:rPr>
      </w:pPr>
      <w:ins w:id="6" w:author="Juan Montojo" w:date="2024-09-01T15:50:00Z">
        <w:r w:rsidRPr="00BF7D7F">
          <w:rPr>
            <w:lang w:eastAsia="x-none"/>
          </w:rPr>
          <w:t>MI-Option 1: Model identification with data collection related configuration(s) and/or indication(s)</w:t>
        </w:r>
      </w:ins>
    </w:p>
    <w:p w14:paraId="5C663EE3" w14:textId="77777777" w:rsidR="004908CC" w:rsidRPr="00BF7D7F" w:rsidRDefault="004908CC" w:rsidP="003F70FC">
      <w:pPr>
        <w:numPr>
          <w:ilvl w:val="0"/>
          <w:numId w:val="15"/>
        </w:numPr>
        <w:overflowPunct w:val="0"/>
        <w:autoSpaceDE w:val="0"/>
        <w:autoSpaceDN w:val="0"/>
        <w:adjustRightInd w:val="0"/>
        <w:textAlignment w:val="baseline"/>
        <w:rPr>
          <w:ins w:id="7" w:author="Juan Montojo" w:date="2024-09-01T15:50:00Z"/>
          <w:lang w:eastAsia="x-none"/>
        </w:rPr>
      </w:pPr>
      <w:ins w:id="8" w:author="Juan Montojo" w:date="2024-09-01T15:50:00Z">
        <w:r w:rsidRPr="00BF7D7F">
          <w:rPr>
            <w:lang w:eastAsia="x-none"/>
          </w:rPr>
          <w:t>MI-Option 2: Model identification with dataset transfer</w:t>
        </w:r>
      </w:ins>
    </w:p>
    <w:p w14:paraId="59876D85" w14:textId="77777777" w:rsidR="004908CC" w:rsidRPr="00BF7D7F" w:rsidRDefault="004908CC" w:rsidP="003F70FC">
      <w:pPr>
        <w:numPr>
          <w:ilvl w:val="0"/>
          <w:numId w:val="15"/>
        </w:numPr>
        <w:overflowPunct w:val="0"/>
        <w:autoSpaceDE w:val="0"/>
        <w:autoSpaceDN w:val="0"/>
        <w:adjustRightInd w:val="0"/>
        <w:textAlignment w:val="baseline"/>
        <w:rPr>
          <w:ins w:id="9" w:author="Juan Montojo" w:date="2024-09-01T15:50:00Z"/>
          <w:lang w:eastAsia="x-none"/>
        </w:rPr>
      </w:pPr>
      <w:ins w:id="10" w:author="Juan Montojo" w:date="2024-09-01T15:50:00Z">
        <w:r w:rsidRPr="00BF7D7F">
          <w:rPr>
            <w:lang w:eastAsia="x-none"/>
          </w:rPr>
          <w:t>MI-Option 3: Model identification in model transfer from NW to UE</w:t>
        </w:r>
      </w:ins>
    </w:p>
    <w:p w14:paraId="3B81661A" w14:textId="77777777" w:rsidR="004908CC" w:rsidRPr="00BF7D7F" w:rsidRDefault="004908CC" w:rsidP="003F70FC">
      <w:pPr>
        <w:numPr>
          <w:ilvl w:val="0"/>
          <w:numId w:val="15"/>
        </w:numPr>
        <w:overflowPunct w:val="0"/>
        <w:autoSpaceDE w:val="0"/>
        <w:autoSpaceDN w:val="0"/>
        <w:adjustRightInd w:val="0"/>
        <w:textAlignment w:val="baseline"/>
        <w:rPr>
          <w:ins w:id="11" w:author="Juan Montojo" w:date="2024-09-01T15:50:00Z"/>
          <w:lang w:eastAsia="x-none"/>
        </w:rPr>
      </w:pPr>
      <w:ins w:id="12" w:author="Juan Montojo" w:date="2024-09-01T15:50:00Z">
        <w:r w:rsidRPr="00BF7D7F">
          <w:rPr>
            <w:lang w:eastAsia="x-none"/>
          </w:rPr>
          <w:t>FFS: The boundary of the options</w:t>
        </w:r>
      </w:ins>
    </w:p>
    <w:p w14:paraId="6E36C4AA" w14:textId="77777777" w:rsidR="004908CC" w:rsidRPr="00BF7D7F" w:rsidRDefault="004908CC" w:rsidP="003F70FC">
      <w:pPr>
        <w:numPr>
          <w:ilvl w:val="0"/>
          <w:numId w:val="15"/>
        </w:numPr>
        <w:overflowPunct w:val="0"/>
        <w:autoSpaceDE w:val="0"/>
        <w:autoSpaceDN w:val="0"/>
        <w:adjustRightInd w:val="0"/>
        <w:textAlignment w:val="baseline"/>
        <w:rPr>
          <w:ins w:id="13" w:author="Juan Montojo" w:date="2024-09-01T15:50:00Z"/>
          <w:lang w:eastAsia="x-none"/>
        </w:rPr>
      </w:pPr>
      <w:ins w:id="14" w:author="Juan Montojo" w:date="2024-09-01T15:50:00Z">
        <w:r w:rsidRPr="00BF7D7F">
          <w:rPr>
            <w:lang w:eastAsia="x-none"/>
          </w:rPr>
          <w:t>Note: the names (MI-Opton1, MI-Option 2, MI-Option 3) are used only for discussion purpose</w:t>
        </w:r>
      </w:ins>
    </w:p>
    <w:p w14:paraId="61400ED6" w14:textId="77777777" w:rsidR="004908CC" w:rsidRPr="00BF7D7F" w:rsidRDefault="004908CC" w:rsidP="00CB68EF">
      <w:pPr>
        <w:rPr>
          <w:ins w:id="15" w:author="Juan Montojo" w:date="2024-09-01T15:50:00Z"/>
          <w:rFonts w:ascii="Times" w:eastAsia="Batang" w:hAnsi="Times"/>
        </w:rPr>
      </w:pPr>
      <w:ins w:id="16" w:author="Juan Montojo" w:date="2024-09-01T15:50:00Z">
        <w:r w:rsidRPr="00BF7D7F">
          <w:rPr>
            <w:rFonts w:ascii="Times" w:eastAsia="Batang" w:hAnsi="Times"/>
          </w:rPr>
          <w:t>Additionally, the following options are proposed for model identification type B by some companies:</w:t>
        </w:r>
      </w:ins>
    </w:p>
    <w:p w14:paraId="71861E93" w14:textId="77777777" w:rsidR="004908CC" w:rsidRPr="00BF7D7F" w:rsidRDefault="004908CC" w:rsidP="003F70FC">
      <w:pPr>
        <w:numPr>
          <w:ilvl w:val="0"/>
          <w:numId w:val="19"/>
        </w:numPr>
        <w:overflowPunct w:val="0"/>
        <w:autoSpaceDE w:val="0"/>
        <w:autoSpaceDN w:val="0"/>
        <w:adjustRightInd w:val="0"/>
        <w:textAlignment w:val="baseline"/>
        <w:rPr>
          <w:ins w:id="17" w:author="Juan Montojo" w:date="2024-09-01T15:50:00Z"/>
          <w:lang w:eastAsia="x-none"/>
        </w:rPr>
      </w:pPr>
      <w:ins w:id="18" w:author="Juan Montojo" w:date="2024-09-01T15:50:00Z">
        <w:r w:rsidRPr="00BF7D7F">
          <w:rPr>
            <w:lang w:eastAsia="x-none"/>
          </w:rPr>
          <w:t>MI-Option 4</w:t>
        </w:r>
        <w:r w:rsidRPr="00BF7D7F">
          <w:rPr>
            <w:rFonts w:ascii="SimSun" w:eastAsia="SimSun" w:hAnsi="SimSun" w:cs="SimSun"/>
            <w:lang w:eastAsia="zh-CN"/>
          </w:rPr>
          <w:t>:</w:t>
        </w:r>
        <w:r w:rsidRPr="00BF7D7F">
          <w:rPr>
            <w:lang w:eastAsia="x-none"/>
          </w:rPr>
          <w:t xml:space="preserve"> Model identification via standardization of reference models (for CSI compression) . MI-Option 4 refers to the inter-vendor collaboration Option 1 of AI-based CSI compression  </w:t>
        </w:r>
      </w:ins>
    </w:p>
    <w:p w14:paraId="414FF0C0" w14:textId="77777777" w:rsidR="004908CC" w:rsidRPr="00BF7D7F" w:rsidRDefault="004908CC" w:rsidP="003F70FC">
      <w:pPr>
        <w:numPr>
          <w:ilvl w:val="0"/>
          <w:numId w:val="19"/>
        </w:numPr>
        <w:overflowPunct w:val="0"/>
        <w:autoSpaceDE w:val="0"/>
        <w:autoSpaceDN w:val="0"/>
        <w:adjustRightInd w:val="0"/>
        <w:textAlignment w:val="baseline"/>
        <w:rPr>
          <w:ins w:id="19" w:author="Juan Montojo" w:date="2024-09-01T15:50:00Z"/>
          <w:lang w:eastAsia="x-none"/>
        </w:rPr>
      </w:pPr>
      <w:ins w:id="20" w:author="Juan Montojo" w:date="2024-09-01T15:50:00Z">
        <w:r w:rsidRPr="00BF7D7F">
          <w:rPr>
            <w:lang w:eastAsia="x-none"/>
          </w:rPr>
          <w:t>MI-Option 5: Model identification via model monitoring</w:t>
        </w:r>
      </w:ins>
    </w:p>
    <w:p w14:paraId="0536C9DB" w14:textId="77777777" w:rsidR="004908CC" w:rsidRPr="00BF7D7F" w:rsidRDefault="004908CC" w:rsidP="00CB68EF">
      <w:pPr>
        <w:rPr>
          <w:ins w:id="21" w:author="Juan Montojo" w:date="2024-09-01T15:50:00Z"/>
          <w:rFonts w:ascii="Times" w:eastAsia="Batang" w:hAnsi="Times"/>
        </w:rPr>
      </w:pPr>
      <w:ins w:id="22" w:author="Juan Montojo" w:date="2024-09-01T15:50:00Z">
        <w:r w:rsidRPr="00BF7D7F">
          <w:rPr>
            <w:rFonts w:ascii="Times" w:eastAsia="Batang" w:hAnsi="Times"/>
          </w:rPr>
          <w:t>Regarding MI-Option 1 (Model identification with data collection related configuration(s) and/or indication(s)) of model identification type B, RAN1 further study the following aspects:</w:t>
        </w:r>
      </w:ins>
    </w:p>
    <w:p w14:paraId="21EA8A09" w14:textId="77777777" w:rsidR="004908CC" w:rsidRPr="00BF7D7F" w:rsidRDefault="004908CC" w:rsidP="003F70FC">
      <w:pPr>
        <w:numPr>
          <w:ilvl w:val="0"/>
          <w:numId w:val="20"/>
        </w:numPr>
        <w:rPr>
          <w:ins w:id="23" w:author="Juan Montojo" w:date="2024-09-01T15:50:00Z"/>
          <w:rFonts w:eastAsia="Batang"/>
          <w:lang w:eastAsia="x-none"/>
        </w:rPr>
      </w:pPr>
      <w:ins w:id="24" w:author="Juan Montojo" w:date="2024-09-01T15:50:00Z">
        <w:r w:rsidRPr="00BF7D7F">
          <w:rPr>
            <w:rFonts w:eastAsia="Batang"/>
            <w:lang w:eastAsia="x-none"/>
          </w:rPr>
          <w:t xml:space="preserve">Relationship between model ID and data collection related configuration(s) and/or indication(s) </w:t>
        </w:r>
      </w:ins>
    </w:p>
    <w:p w14:paraId="3DBE4CF1" w14:textId="77777777" w:rsidR="004908CC" w:rsidRPr="00BF7D7F" w:rsidRDefault="004908CC" w:rsidP="003F70FC">
      <w:pPr>
        <w:numPr>
          <w:ilvl w:val="0"/>
          <w:numId w:val="20"/>
        </w:numPr>
        <w:rPr>
          <w:ins w:id="25" w:author="Juan Montojo" w:date="2024-09-01T15:50:00Z"/>
          <w:rFonts w:eastAsia="Batang"/>
          <w:lang w:eastAsia="x-none"/>
        </w:rPr>
      </w:pPr>
      <w:ins w:id="26" w:author="Juan Montojo" w:date="2024-09-01T15:50:00Z">
        <w:r w:rsidRPr="00BF7D7F">
          <w:rPr>
            <w:rFonts w:eastAsia="Batang"/>
            <w:lang w:eastAsia="x-none"/>
          </w:rPr>
          <w:t xml:space="preserve">Information transmitted from NW to UE (if any) </w:t>
        </w:r>
      </w:ins>
    </w:p>
    <w:p w14:paraId="489A92F1" w14:textId="77777777" w:rsidR="004908CC" w:rsidRPr="00BF7D7F" w:rsidRDefault="004908CC" w:rsidP="003F70FC">
      <w:pPr>
        <w:numPr>
          <w:ilvl w:val="0"/>
          <w:numId w:val="20"/>
        </w:numPr>
        <w:rPr>
          <w:ins w:id="27" w:author="Juan Montojo" w:date="2024-09-01T15:50:00Z"/>
          <w:rFonts w:eastAsia="Batang"/>
          <w:lang w:eastAsia="x-none"/>
        </w:rPr>
      </w:pPr>
      <w:ins w:id="28" w:author="Juan Montojo" w:date="2024-09-01T15:50:00Z">
        <w:r w:rsidRPr="00BF7D7F">
          <w:rPr>
            <w:rFonts w:eastAsia="Batang"/>
            <w:lang w:eastAsia="x-none"/>
          </w:rPr>
          <w:t>Information transmitted from UE to NW (if any)</w:t>
        </w:r>
      </w:ins>
    </w:p>
    <w:p w14:paraId="6D03F5C6" w14:textId="77777777" w:rsidR="004908CC" w:rsidRPr="00BF7D7F" w:rsidRDefault="004908CC" w:rsidP="003F70FC">
      <w:pPr>
        <w:numPr>
          <w:ilvl w:val="0"/>
          <w:numId w:val="20"/>
        </w:numPr>
        <w:rPr>
          <w:ins w:id="29" w:author="Juan Montojo" w:date="2024-09-01T15:50:00Z"/>
          <w:rFonts w:eastAsia="Batang"/>
          <w:lang w:eastAsia="x-none"/>
        </w:rPr>
      </w:pPr>
      <w:ins w:id="30" w:author="Juan Montojo" w:date="2024-09-01T15:50:00Z">
        <w:r w:rsidRPr="00BF7D7F">
          <w:rPr>
            <w:rFonts w:eastAsia="Batang"/>
            <w:lang w:eastAsia="x-none"/>
          </w:rPr>
          <w:t>The associated procedure</w:t>
        </w:r>
      </w:ins>
    </w:p>
    <w:p w14:paraId="4BF89F0C" w14:textId="77777777" w:rsidR="004908CC" w:rsidRPr="00BF7D7F" w:rsidRDefault="004908CC" w:rsidP="003F70FC">
      <w:pPr>
        <w:numPr>
          <w:ilvl w:val="0"/>
          <w:numId w:val="20"/>
        </w:numPr>
        <w:rPr>
          <w:ins w:id="31" w:author="Juan Montojo" w:date="2024-09-01T15:50:00Z"/>
        </w:rPr>
      </w:pPr>
      <w:ins w:id="32" w:author="Juan Montojo" w:date="2024-09-01T15:50:00Z">
        <w:r w:rsidRPr="00BF7D7F">
          <w:rPr>
            <w:rFonts w:eastAsia="Batang"/>
            <w:lang w:eastAsia="x-none"/>
          </w:rPr>
          <w:t xml:space="preserve">Usage/Applicable use case(s) of MI-Option 1 </w:t>
        </w:r>
      </w:ins>
    </w:p>
    <w:p w14:paraId="1BFA5B6A" w14:textId="77777777" w:rsidR="004908CC" w:rsidRPr="00BF7D7F" w:rsidRDefault="004908CC" w:rsidP="003F70FC">
      <w:pPr>
        <w:numPr>
          <w:ilvl w:val="0"/>
          <w:numId w:val="20"/>
        </w:numPr>
        <w:rPr>
          <w:ins w:id="33" w:author="Juan Montojo" w:date="2024-09-01T15:50:00Z"/>
        </w:rPr>
      </w:pPr>
      <w:ins w:id="34" w:author="Juan Montojo" w:date="2024-09-01T15:50:00Z">
        <w:r w:rsidRPr="00BF7D7F">
          <w:rPr>
            <w:rFonts w:eastAsia="Batang"/>
            <w:lang w:eastAsia="x-none"/>
          </w:rPr>
          <w:t>Note: whether MI-Option 1 is needed or not is a separate discussion.</w:t>
        </w:r>
      </w:ins>
    </w:p>
    <w:p w14:paraId="668CB108" w14:textId="77777777" w:rsidR="004908CC" w:rsidRPr="00BF7D7F" w:rsidRDefault="004908CC" w:rsidP="00CB68EF">
      <w:pPr>
        <w:rPr>
          <w:ins w:id="35" w:author="Juan Montojo" w:date="2024-09-01T15:50:00Z"/>
          <w:bCs/>
        </w:rPr>
      </w:pPr>
      <w:ins w:id="36" w:author="Juan Montojo" w:date="2024-09-01T15:50:00Z">
        <w:r w:rsidRPr="00BF7D7F">
          <w:rPr>
            <w:bCs/>
          </w:rPr>
          <w:t xml:space="preserve">From RAN1 perspective, for UE-sided model(s) developed (e.g., trained, updated) at UE side, following procedure is an example (noted as </w:t>
        </w:r>
        <w:r w:rsidRPr="00BF7D7F">
          <w:rPr>
            <w:b/>
          </w:rPr>
          <w:t>AI-Example1</w:t>
        </w:r>
        <w:r w:rsidRPr="00BF7D7F">
          <w:rPr>
            <w:bCs/>
          </w:rPr>
          <w:t>) of MI-Option1 for further study (including the feasibility/necessity)</w:t>
        </w:r>
      </w:ins>
    </w:p>
    <w:p w14:paraId="3E707C5D" w14:textId="77777777" w:rsidR="004908CC" w:rsidRPr="00BF7D7F" w:rsidRDefault="004908CC" w:rsidP="003F70FC">
      <w:pPr>
        <w:numPr>
          <w:ilvl w:val="0"/>
          <w:numId w:val="16"/>
        </w:numPr>
        <w:jc w:val="both"/>
        <w:rPr>
          <w:ins w:id="37" w:author="Juan Montojo" w:date="2024-09-01T15:50:00Z"/>
          <w:bCs/>
        </w:rPr>
      </w:pPr>
      <w:ins w:id="38" w:author="Juan Montojo" w:date="2024-09-01T15:50:00Z">
        <w:r w:rsidRPr="00BF7D7F">
          <w:rPr>
            <w:bCs/>
          </w:rPr>
          <w:t>A: For data collection, NW signals the data collection related configuration(s) and it/their associated ID(s)</w:t>
        </w:r>
        <w:r w:rsidRPr="00BF7D7F">
          <w:rPr>
            <w:rFonts w:eastAsia="DengXian"/>
            <w:bCs/>
            <w:lang w:eastAsia="zh-CN"/>
          </w:rPr>
          <w:t xml:space="preserve"> </w:t>
        </w:r>
      </w:ins>
    </w:p>
    <w:p w14:paraId="7C5FCA4F" w14:textId="77777777" w:rsidR="004908CC" w:rsidRPr="00BF7D7F" w:rsidRDefault="004908CC" w:rsidP="003F70FC">
      <w:pPr>
        <w:numPr>
          <w:ilvl w:val="1"/>
          <w:numId w:val="16"/>
        </w:numPr>
        <w:jc w:val="both"/>
        <w:rPr>
          <w:ins w:id="39" w:author="Juan Montojo" w:date="2024-09-01T15:50:00Z"/>
          <w:bCs/>
        </w:rPr>
      </w:pPr>
      <w:ins w:id="40" w:author="Juan Montojo" w:date="2024-09-01T15:50:00Z">
        <w:r w:rsidRPr="00BF7D7F">
          <w:rPr>
            <w:bCs/>
          </w:rPr>
          <w:lastRenderedPageBreak/>
          <w:t>Associated IDs for each sub use case in relation with NW-sided additional conditions</w:t>
        </w:r>
      </w:ins>
    </w:p>
    <w:p w14:paraId="01E12054" w14:textId="77777777" w:rsidR="004908CC" w:rsidRPr="00BF7D7F" w:rsidRDefault="004908CC" w:rsidP="003F70FC">
      <w:pPr>
        <w:numPr>
          <w:ilvl w:val="0"/>
          <w:numId w:val="16"/>
        </w:numPr>
        <w:jc w:val="both"/>
        <w:rPr>
          <w:ins w:id="41" w:author="Juan Montojo" w:date="2024-09-01T15:50:00Z"/>
          <w:bCs/>
          <w:strike/>
        </w:rPr>
      </w:pPr>
      <w:ins w:id="42" w:author="Juan Montojo" w:date="2024-09-01T15:50:00Z">
        <w:r w:rsidRPr="00BF7D7F">
          <w:rPr>
            <w:bCs/>
          </w:rPr>
          <w:t xml:space="preserve">B: UE(s) collects the data corresponding to the associated ID(s)  </w:t>
        </w:r>
      </w:ins>
    </w:p>
    <w:p w14:paraId="34A1F216" w14:textId="77777777" w:rsidR="004908CC" w:rsidRPr="00BF7D7F" w:rsidRDefault="004908CC" w:rsidP="003F70FC">
      <w:pPr>
        <w:numPr>
          <w:ilvl w:val="0"/>
          <w:numId w:val="16"/>
        </w:numPr>
        <w:jc w:val="both"/>
        <w:rPr>
          <w:ins w:id="43" w:author="Juan Montojo" w:date="2024-09-01T15:50:00Z"/>
          <w:bCs/>
          <w:strike/>
        </w:rPr>
      </w:pPr>
      <w:ins w:id="44" w:author="Juan Montojo" w:date="2024-09-01T15:50:00Z">
        <w:r w:rsidRPr="00BF7D7F">
          <w:rPr>
            <w:bCs/>
          </w:rPr>
          <w:t>C: AI/ML models are developed (e.g., trained, updated) at UE side based on the collected data corresponding to the associated ID(s).</w:t>
        </w:r>
        <w:r w:rsidRPr="00BF7D7F">
          <w:rPr>
            <w:bCs/>
            <w:color w:val="FF0000"/>
          </w:rPr>
          <w:t xml:space="preserve"> </w:t>
        </w:r>
      </w:ins>
    </w:p>
    <w:p w14:paraId="43D0F8FB" w14:textId="77777777" w:rsidR="004908CC" w:rsidRPr="00BF7D7F" w:rsidRDefault="004908CC" w:rsidP="003F70FC">
      <w:pPr>
        <w:numPr>
          <w:ilvl w:val="0"/>
          <w:numId w:val="16"/>
        </w:numPr>
        <w:jc w:val="both"/>
        <w:rPr>
          <w:ins w:id="45" w:author="Juan Montojo" w:date="2024-09-01T15:50:00Z"/>
          <w:bCs/>
        </w:rPr>
      </w:pPr>
      <w:ins w:id="46" w:author="Juan Montojo" w:date="2024-09-01T15:50:00Z">
        <w:r w:rsidRPr="00BF7D7F">
          <w:rPr>
            <w:bCs/>
          </w:rPr>
          <w:t xml:space="preserve">D: UE reports information of </w:t>
        </w:r>
        <w:r w:rsidRPr="00BF7D7F">
          <w:rPr>
            <w:rFonts w:eastAsia="DengXian"/>
            <w:lang w:eastAsia="zh-CN"/>
          </w:rPr>
          <w:t>its</w:t>
        </w:r>
        <w:r w:rsidRPr="00BF7D7F">
          <w:rPr>
            <w:lang w:eastAsia="ja-JP"/>
          </w:rPr>
          <w:t xml:space="preserve"> AI/ML model</w:t>
        </w:r>
        <w:r w:rsidRPr="00BF7D7F">
          <w:rPr>
            <w:rFonts w:eastAsia="DengXian"/>
            <w:lang w:eastAsia="zh-CN"/>
          </w:rPr>
          <w:t>s corresponding to associated IDs to the NW. Model ID is determined/assigned for each AI/ML model</w:t>
        </w:r>
      </w:ins>
    </w:p>
    <w:p w14:paraId="42EC8E80" w14:textId="77777777" w:rsidR="004908CC" w:rsidRPr="00BF7D7F" w:rsidRDefault="004908CC" w:rsidP="003F70FC">
      <w:pPr>
        <w:numPr>
          <w:ilvl w:val="1"/>
          <w:numId w:val="16"/>
        </w:numPr>
        <w:jc w:val="both"/>
        <w:rPr>
          <w:ins w:id="47" w:author="Juan Montojo" w:date="2024-09-01T15:50:00Z"/>
          <w:bCs/>
        </w:rPr>
      </w:pPr>
      <w:ins w:id="48" w:author="Juan Montojo" w:date="2024-09-01T15:50:00Z">
        <w:r w:rsidRPr="00BF7D7F">
          <w:rPr>
            <w:bCs/>
          </w:rPr>
          <w:t>relationship between model ID(s) and the associated ID(s)</w:t>
        </w:r>
      </w:ins>
    </w:p>
    <w:p w14:paraId="08238BC3" w14:textId="77777777" w:rsidR="004908CC" w:rsidRPr="00BF7D7F" w:rsidRDefault="004908CC" w:rsidP="003F70FC">
      <w:pPr>
        <w:numPr>
          <w:ilvl w:val="1"/>
          <w:numId w:val="16"/>
        </w:numPr>
        <w:jc w:val="both"/>
        <w:rPr>
          <w:ins w:id="49" w:author="Juan Montojo" w:date="2024-09-01T15:50:00Z"/>
          <w:bCs/>
        </w:rPr>
      </w:pPr>
      <w:ins w:id="50" w:author="Juan Montojo" w:date="2024-09-01T15:50:00Z">
        <w:r w:rsidRPr="00BF7D7F">
          <w:rPr>
            <w:rFonts w:eastAsia="DengXian"/>
            <w:bCs/>
            <w:lang w:eastAsia="zh-CN"/>
          </w:rPr>
          <w:t>H</w:t>
        </w:r>
        <w:r w:rsidRPr="00BF7D7F">
          <w:rPr>
            <w:bCs/>
          </w:rPr>
          <w:t xml:space="preserve">ow model ID(s) is determined/assigned, e.g., </w:t>
        </w:r>
      </w:ins>
    </w:p>
    <w:p w14:paraId="56B56159" w14:textId="77777777" w:rsidR="004908CC" w:rsidRPr="00BF7D7F" w:rsidRDefault="004908CC" w:rsidP="003F70FC">
      <w:pPr>
        <w:numPr>
          <w:ilvl w:val="2"/>
          <w:numId w:val="16"/>
        </w:numPr>
        <w:jc w:val="both"/>
        <w:rPr>
          <w:ins w:id="51" w:author="Juan Montojo" w:date="2024-09-01T15:50:00Z"/>
          <w:bCs/>
        </w:rPr>
      </w:pPr>
      <w:ins w:id="52" w:author="Juan Montojo" w:date="2024-09-01T15:50:00Z">
        <w:r w:rsidRPr="00BF7D7F">
          <w:rPr>
            <w:bCs/>
          </w:rPr>
          <w:t>Alt.1: NW assigns Model ID</w:t>
        </w:r>
      </w:ins>
    </w:p>
    <w:p w14:paraId="0764854D" w14:textId="77777777" w:rsidR="004908CC" w:rsidRPr="00BF7D7F" w:rsidRDefault="004908CC" w:rsidP="003F70FC">
      <w:pPr>
        <w:numPr>
          <w:ilvl w:val="2"/>
          <w:numId w:val="16"/>
        </w:numPr>
        <w:jc w:val="both"/>
        <w:rPr>
          <w:ins w:id="53" w:author="Juan Montojo" w:date="2024-09-01T15:50:00Z"/>
          <w:bCs/>
        </w:rPr>
      </w:pPr>
      <w:ins w:id="54" w:author="Juan Montojo" w:date="2024-09-01T15:50:00Z">
        <w:r w:rsidRPr="00BF7D7F">
          <w:rPr>
            <w:bCs/>
          </w:rPr>
          <w:t>Alt.2: UE assigns/reports Model ID</w:t>
        </w:r>
      </w:ins>
    </w:p>
    <w:p w14:paraId="365A9904" w14:textId="77777777" w:rsidR="004908CC" w:rsidRPr="00BF7D7F" w:rsidRDefault="004908CC" w:rsidP="003F70FC">
      <w:pPr>
        <w:numPr>
          <w:ilvl w:val="2"/>
          <w:numId w:val="16"/>
        </w:numPr>
        <w:jc w:val="both"/>
        <w:rPr>
          <w:ins w:id="55" w:author="Juan Montojo" w:date="2024-09-01T15:50:00Z"/>
          <w:bCs/>
        </w:rPr>
      </w:pPr>
      <w:ins w:id="56" w:author="Juan Montojo" w:date="2024-09-01T15:50:00Z">
        <w:r w:rsidRPr="00BF7D7F">
          <w:rPr>
            <w:bCs/>
          </w:rPr>
          <w:t>Alt.3: Associated ID(s) is assumed as model ID(s)</w:t>
        </w:r>
      </w:ins>
    </w:p>
    <w:p w14:paraId="4CACF137" w14:textId="77777777" w:rsidR="004908CC" w:rsidRPr="00BF7D7F" w:rsidRDefault="004908CC" w:rsidP="003F70FC">
      <w:pPr>
        <w:numPr>
          <w:ilvl w:val="3"/>
          <w:numId w:val="16"/>
        </w:numPr>
        <w:jc w:val="both"/>
        <w:rPr>
          <w:ins w:id="57" w:author="Juan Montojo" w:date="2024-09-01T15:50:00Z"/>
          <w:bCs/>
        </w:rPr>
      </w:pPr>
      <w:ins w:id="58" w:author="Juan Montojo" w:date="2024-09-01T15:50:00Z">
        <w:r w:rsidRPr="00BF7D7F">
          <w:rPr>
            <w:bCs/>
          </w:rPr>
          <w:t>“Model ID is determined/assigned for each AI/ML model” in D is not needed</w:t>
        </w:r>
      </w:ins>
    </w:p>
    <w:p w14:paraId="21AE9EC1" w14:textId="77777777" w:rsidR="004908CC" w:rsidRPr="00BF7D7F" w:rsidRDefault="004908CC" w:rsidP="003F70FC">
      <w:pPr>
        <w:numPr>
          <w:ilvl w:val="2"/>
          <w:numId w:val="16"/>
        </w:numPr>
        <w:jc w:val="both"/>
        <w:rPr>
          <w:ins w:id="59" w:author="Juan Montojo" w:date="2024-09-01T15:50:00Z"/>
          <w:bCs/>
        </w:rPr>
      </w:pPr>
      <w:ins w:id="60" w:author="Juan Montojo" w:date="2024-09-01T15:50:00Z">
        <w:r w:rsidRPr="00BF7D7F">
          <w:rPr>
            <w:bCs/>
          </w:rPr>
          <w:t>Alt.4: Model ID is determined by pre-defined rule(s) in the specification</w:t>
        </w:r>
      </w:ins>
    </w:p>
    <w:p w14:paraId="430D0870" w14:textId="77777777" w:rsidR="004908CC" w:rsidRPr="00BF7D7F" w:rsidRDefault="004908CC" w:rsidP="003F70FC">
      <w:pPr>
        <w:numPr>
          <w:ilvl w:val="1"/>
          <w:numId w:val="16"/>
        </w:numPr>
        <w:jc w:val="both"/>
        <w:rPr>
          <w:ins w:id="61" w:author="Juan Montojo" w:date="2024-09-01T15:50:00Z"/>
          <w:bCs/>
        </w:rPr>
      </w:pPr>
      <w:ins w:id="62" w:author="Juan Montojo" w:date="2024-09-01T15:50:00Z">
        <w:r w:rsidRPr="00BF7D7F">
          <w:rPr>
            <w:bCs/>
          </w:rPr>
          <w:t>FFS: how to report</w:t>
        </w:r>
      </w:ins>
    </w:p>
    <w:p w14:paraId="66097E9C" w14:textId="77777777" w:rsidR="004908CC" w:rsidRPr="00BF7D7F" w:rsidRDefault="004908CC" w:rsidP="003F70FC">
      <w:pPr>
        <w:numPr>
          <w:ilvl w:val="1"/>
          <w:numId w:val="16"/>
        </w:numPr>
        <w:jc w:val="both"/>
        <w:rPr>
          <w:ins w:id="63" w:author="Juan Montojo" w:date="2024-09-01T15:50:00Z"/>
          <w:bCs/>
        </w:rPr>
      </w:pPr>
      <w:ins w:id="64" w:author="Juan Montojo" w:date="2024-09-01T15:50:00Z">
        <w:r w:rsidRPr="00BF7D7F">
          <w:rPr>
            <w:bCs/>
          </w:rPr>
          <w:t>Note: D is to facilitate AI/ML model inference</w:t>
        </w:r>
      </w:ins>
    </w:p>
    <w:p w14:paraId="154B2348" w14:textId="77777777" w:rsidR="004908CC" w:rsidRPr="00BF7D7F" w:rsidRDefault="004908CC" w:rsidP="003F70FC">
      <w:pPr>
        <w:numPr>
          <w:ilvl w:val="0"/>
          <w:numId w:val="16"/>
        </w:numPr>
        <w:jc w:val="both"/>
        <w:rPr>
          <w:ins w:id="65" w:author="Juan Montojo" w:date="2024-09-01T15:50:00Z"/>
          <w:bCs/>
        </w:rPr>
      </w:pPr>
      <w:ins w:id="66" w:author="Juan Montojo" w:date="2024-09-01T15:50:00Z">
        <w:r w:rsidRPr="00BF7D7F">
          <w:rPr>
            <w:rFonts w:eastAsia="DengXian"/>
            <w:bCs/>
            <w:lang w:eastAsia="zh-CN"/>
          </w:rPr>
          <w:t>Note: Step A/B/C and additional interaction of associated IDs between UE and NW can be considered as a different solution for resolving the consistency without model identification.</w:t>
        </w:r>
      </w:ins>
    </w:p>
    <w:p w14:paraId="3D7597FF" w14:textId="77777777" w:rsidR="004908CC" w:rsidRPr="00BF7D7F" w:rsidRDefault="004908CC" w:rsidP="00CB68EF">
      <w:pPr>
        <w:rPr>
          <w:ins w:id="67" w:author="Juan Montojo" w:date="2024-09-01T15:50:00Z"/>
          <w:rFonts w:ascii="Times" w:eastAsia="Batang" w:hAnsi="Times"/>
        </w:rPr>
      </w:pPr>
      <w:ins w:id="68" w:author="Juan Montojo" w:date="2024-09-01T15:50:00Z">
        <w:r w:rsidRPr="00BF7D7F">
          <w:rPr>
            <w:rFonts w:ascii="Times" w:eastAsia="Batang" w:hAnsi="Times"/>
          </w:rPr>
          <w:t>From RAN1 perspective, for UE part of two-sided model, further study the following example of MI-Option2 (including the feasibility/necessity)</w:t>
        </w:r>
      </w:ins>
    </w:p>
    <w:p w14:paraId="6354F451" w14:textId="77777777" w:rsidR="004908CC" w:rsidRPr="00BF7D7F" w:rsidRDefault="004908CC" w:rsidP="003F70FC">
      <w:pPr>
        <w:numPr>
          <w:ilvl w:val="0"/>
          <w:numId w:val="17"/>
        </w:numPr>
        <w:overflowPunct w:val="0"/>
        <w:autoSpaceDE w:val="0"/>
        <w:autoSpaceDN w:val="0"/>
        <w:adjustRightInd w:val="0"/>
        <w:textAlignment w:val="baseline"/>
        <w:rPr>
          <w:ins w:id="69" w:author="Juan Montojo" w:date="2024-09-01T15:50:00Z"/>
          <w:lang w:eastAsia="x-none"/>
        </w:rPr>
      </w:pPr>
      <w:ins w:id="70" w:author="Juan Montojo" w:date="2024-09-01T15:50:00Z">
        <w:r w:rsidRPr="00BF7D7F">
          <w:rPr>
            <w:lang w:eastAsia="x-none"/>
          </w:rPr>
          <w:t>AI-Example2-1</w:t>
        </w:r>
      </w:ins>
    </w:p>
    <w:p w14:paraId="4D2DA9BB" w14:textId="77777777" w:rsidR="004908CC" w:rsidRPr="00BF7D7F" w:rsidRDefault="004908CC" w:rsidP="003F70FC">
      <w:pPr>
        <w:numPr>
          <w:ilvl w:val="1"/>
          <w:numId w:val="17"/>
        </w:numPr>
        <w:overflowPunct w:val="0"/>
        <w:autoSpaceDE w:val="0"/>
        <w:autoSpaceDN w:val="0"/>
        <w:adjustRightInd w:val="0"/>
        <w:textAlignment w:val="baseline"/>
        <w:rPr>
          <w:ins w:id="71" w:author="Juan Montojo" w:date="2024-09-01T15:50:00Z"/>
          <w:lang w:eastAsia="x-none"/>
        </w:rPr>
      </w:pPr>
      <w:ins w:id="72" w:author="Juan Montojo" w:date="2024-09-01T15:50:00Z">
        <w:r w:rsidRPr="00BF7D7F">
          <w:rPr>
            <w:lang w:eastAsia="x-none"/>
          </w:rPr>
          <w:t xml:space="preserve">A: A dataset is transferred from the </w:t>
        </w:r>
        <w:r w:rsidRPr="00BF7D7F">
          <w:rPr>
            <w:rFonts w:eastAsia="DengXian"/>
            <w:lang w:eastAsia="zh-CN"/>
          </w:rPr>
          <w:t>NW/NW-side to UE/UE-side via s</w:t>
        </w:r>
        <w:r w:rsidRPr="00BF7D7F">
          <w:rPr>
            <w:lang w:eastAsia="x-none"/>
          </w:rPr>
          <w:t>tandar</w:t>
        </w:r>
        <w:r w:rsidRPr="00BF7D7F">
          <w:rPr>
            <w:rFonts w:eastAsia="DengXian"/>
            <w:lang w:eastAsia="zh-CN"/>
          </w:rPr>
          <w:t>d</w:t>
        </w:r>
        <w:r w:rsidRPr="00BF7D7F">
          <w:rPr>
            <w:lang w:eastAsia="x-none"/>
          </w:rPr>
          <w:t>ized signal</w:t>
        </w:r>
        <w:r w:rsidRPr="00BF7D7F">
          <w:rPr>
            <w:rFonts w:eastAsia="DengXian"/>
            <w:lang w:eastAsia="zh-CN"/>
          </w:rPr>
          <w:t>i</w:t>
        </w:r>
        <w:r w:rsidRPr="00BF7D7F">
          <w:rPr>
            <w:lang w:eastAsia="x-none"/>
          </w:rPr>
          <w:t xml:space="preserve">ng. </w:t>
        </w:r>
      </w:ins>
    </w:p>
    <w:p w14:paraId="6BD550C2" w14:textId="77777777" w:rsidR="004908CC" w:rsidRPr="00BF7D7F" w:rsidRDefault="004908CC" w:rsidP="003F70FC">
      <w:pPr>
        <w:numPr>
          <w:ilvl w:val="2"/>
          <w:numId w:val="17"/>
        </w:numPr>
        <w:overflowPunct w:val="0"/>
        <w:autoSpaceDE w:val="0"/>
        <w:autoSpaceDN w:val="0"/>
        <w:adjustRightInd w:val="0"/>
        <w:textAlignment w:val="baseline"/>
        <w:rPr>
          <w:ins w:id="73" w:author="Juan Montojo" w:date="2024-09-01T15:50:00Z"/>
          <w:lang w:eastAsia="ja-JP"/>
        </w:rPr>
      </w:pPr>
      <w:ins w:id="74" w:author="Juan Montojo" w:date="2024-09-01T15:50:00Z">
        <w:r w:rsidRPr="00BF7D7F">
          <w:rPr>
            <w:lang w:eastAsia="ja-JP"/>
          </w:rPr>
          <w:t>Note: RAN1 study of Step A only focuses on RAN1 aspect of the data</w:t>
        </w:r>
        <w:r w:rsidRPr="00BF7D7F">
          <w:rPr>
            <w:rFonts w:eastAsia="DengXian"/>
            <w:lang w:eastAsia="zh-CN"/>
          </w:rPr>
          <w:t>set</w:t>
        </w:r>
        <w:r w:rsidRPr="00BF7D7F">
          <w:rPr>
            <w:lang w:eastAsia="ja-JP"/>
          </w:rPr>
          <w:t xml:space="preserve"> transfer from NW to UE. Other solution for dataset exchange is out of RAN1 scope. </w:t>
        </w:r>
      </w:ins>
    </w:p>
    <w:p w14:paraId="71881CE8" w14:textId="77777777" w:rsidR="004908CC" w:rsidRPr="00BF7D7F" w:rsidRDefault="004908CC" w:rsidP="003F70FC">
      <w:pPr>
        <w:numPr>
          <w:ilvl w:val="1"/>
          <w:numId w:val="17"/>
        </w:numPr>
        <w:overflowPunct w:val="0"/>
        <w:autoSpaceDE w:val="0"/>
        <w:autoSpaceDN w:val="0"/>
        <w:adjustRightInd w:val="0"/>
        <w:textAlignment w:val="baseline"/>
        <w:rPr>
          <w:ins w:id="75" w:author="Juan Montojo" w:date="2024-09-01T15:50:00Z"/>
          <w:lang w:eastAsia="ja-JP"/>
        </w:rPr>
      </w:pPr>
      <w:ins w:id="76" w:author="Juan Montojo" w:date="2024-09-01T15:50:00Z">
        <w:r w:rsidRPr="00BF7D7F">
          <w:rPr>
            <w:lang w:eastAsia="ja-JP"/>
          </w:rPr>
          <w:t>B: UE part of two-sided model</w:t>
        </w:r>
        <w:r w:rsidRPr="00BF7D7F">
          <w:rPr>
            <w:rFonts w:eastAsia="DengXian"/>
            <w:lang w:eastAsia="zh-CN"/>
          </w:rPr>
          <w:t>(s)</w:t>
        </w:r>
        <w:r w:rsidRPr="00BF7D7F">
          <w:rPr>
            <w:lang w:eastAsia="ja-JP"/>
          </w:rPr>
          <w:t xml:space="preserve"> is</w:t>
        </w:r>
        <w:r w:rsidRPr="00BF7D7F">
          <w:rPr>
            <w:rFonts w:eastAsia="DengXian"/>
            <w:lang w:eastAsia="zh-CN"/>
          </w:rPr>
          <w:t>(are)</w:t>
        </w:r>
        <w:r w:rsidRPr="00BF7D7F">
          <w:rPr>
            <w:lang w:eastAsia="ja-JP"/>
          </w:rPr>
          <w:t xml:space="preserve"> developed based on at least the above dataset. </w:t>
        </w:r>
      </w:ins>
    </w:p>
    <w:p w14:paraId="0DC9E8FE" w14:textId="77777777" w:rsidR="004908CC" w:rsidRPr="00BF7D7F" w:rsidRDefault="004908CC" w:rsidP="003F70FC">
      <w:pPr>
        <w:numPr>
          <w:ilvl w:val="1"/>
          <w:numId w:val="17"/>
        </w:numPr>
        <w:overflowPunct w:val="0"/>
        <w:autoSpaceDE w:val="0"/>
        <w:autoSpaceDN w:val="0"/>
        <w:adjustRightInd w:val="0"/>
        <w:textAlignment w:val="baseline"/>
        <w:rPr>
          <w:ins w:id="77" w:author="Juan Montojo" w:date="2024-09-01T15:50:00Z"/>
          <w:lang w:eastAsia="ja-JP"/>
        </w:rPr>
      </w:pPr>
      <w:ins w:id="78" w:author="Juan Montojo" w:date="2024-09-01T15:50:00Z">
        <w:r w:rsidRPr="00BF7D7F">
          <w:rPr>
            <w:lang w:eastAsia="ja-JP"/>
          </w:rPr>
          <w:t xml:space="preserve">C: UE reports information of </w:t>
        </w:r>
        <w:r w:rsidRPr="00BF7D7F">
          <w:rPr>
            <w:rFonts w:eastAsia="DengXian"/>
            <w:lang w:eastAsia="zh-CN"/>
          </w:rPr>
          <w:t>its</w:t>
        </w:r>
        <w:r w:rsidRPr="00BF7D7F">
          <w:rPr>
            <w:lang w:eastAsia="ja-JP"/>
          </w:rPr>
          <w:t xml:space="preserve"> UE part of two-sided model</w:t>
        </w:r>
        <w:r w:rsidRPr="00BF7D7F">
          <w:rPr>
            <w:rFonts w:eastAsia="DengXian"/>
            <w:lang w:eastAsia="zh-CN"/>
          </w:rPr>
          <w:t xml:space="preserve">(s) corresponding to the above dataset to the NW. </w:t>
        </w:r>
      </w:ins>
    </w:p>
    <w:p w14:paraId="15FC23BB" w14:textId="77777777" w:rsidR="004908CC" w:rsidRPr="00BF7D7F" w:rsidRDefault="004908CC" w:rsidP="003F70FC">
      <w:pPr>
        <w:numPr>
          <w:ilvl w:val="1"/>
          <w:numId w:val="17"/>
        </w:numPr>
        <w:overflowPunct w:val="0"/>
        <w:autoSpaceDE w:val="0"/>
        <w:autoSpaceDN w:val="0"/>
        <w:adjustRightInd w:val="0"/>
        <w:textAlignment w:val="baseline"/>
        <w:rPr>
          <w:ins w:id="79" w:author="Juan Montojo" w:date="2024-09-01T15:50:00Z"/>
          <w:lang w:eastAsia="ja-JP"/>
        </w:rPr>
      </w:pPr>
      <w:ins w:id="80" w:author="Juan Montojo" w:date="2024-09-01T15:50:00Z">
        <w:r w:rsidRPr="00BF7D7F">
          <w:rPr>
            <w:lang w:eastAsia="ja-JP"/>
          </w:rPr>
          <w:t>FFS: How m</w:t>
        </w:r>
        <w:r w:rsidRPr="00BF7D7F">
          <w:rPr>
            <w:rFonts w:eastAsia="DengXian"/>
            <w:lang w:eastAsia="zh-CN"/>
          </w:rPr>
          <w:t>odel ID is determined/assigned for each AI/ML model (including relationship between dataset and model ID)</w:t>
        </w:r>
      </w:ins>
    </w:p>
    <w:p w14:paraId="04F36D0B" w14:textId="77777777" w:rsidR="004908CC" w:rsidRPr="00BF7D7F" w:rsidRDefault="004908CC" w:rsidP="003F70FC">
      <w:pPr>
        <w:numPr>
          <w:ilvl w:val="1"/>
          <w:numId w:val="17"/>
        </w:numPr>
        <w:overflowPunct w:val="0"/>
        <w:autoSpaceDE w:val="0"/>
        <w:autoSpaceDN w:val="0"/>
        <w:adjustRightInd w:val="0"/>
        <w:textAlignment w:val="baseline"/>
        <w:rPr>
          <w:ins w:id="81" w:author="Juan Montojo" w:date="2024-09-01T15:50:00Z"/>
          <w:lang w:eastAsia="ja-JP"/>
        </w:rPr>
      </w:pPr>
      <w:ins w:id="82" w:author="Juan Montojo" w:date="2024-09-01T15:50:00Z">
        <w:r w:rsidRPr="00BF7D7F">
          <w:rPr>
            <w:lang w:eastAsia="ja-JP"/>
          </w:rPr>
          <w:t>Note: Some step(s) may not be needed for MI-Option2</w:t>
        </w:r>
      </w:ins>
    </w:p>
    <w:p w14:paraId="09AAE3A4" w14:textId="77777777" w:rsidR="004908CC" w:rsidRPr="00BF7D7F" w:rsidRDefault="004908CC" w:rsidP="003F70FC">
      <w:pPr>
        <w:numPr>
          <w:ilvl w:val="0"/>
          <w:numId w:val="17"/>
        </w:numPr>
        <w:overflowPunct w:val="0"/>
        <w:autoSpaceDE w:val="0"/>
        <w:autoSpaceDN w:val="0"/>
        <w:adjustRightInd w:val="0"/>
        <w:textAlignment w:val="baseline"/>
        <w:rPr>
          <w:ins w:id="83" w:author="Juan Montojo" w:date="2024-09-01T15:50:00Z"/>
          <w:lang w:eastAsia="ja-JP"/>
        </w:rPr>
      </w:pPr>
      <w:ins w:id="84" w:author="Juan Montojo" w:date="2024-09-01T15:50:00Z">
        <w:r w:rsidRPr="00BF7D7F">
          <w:rPr>
            <w:lang w:eastAsia="ja-JP"/>
          </w:rPr>
          <w:t xml:space="preserve">Note: The above example is based on the assumption of NW-first training. It is separate discussion for the assumption of UE-first training. </w:t>
        </w:r>
      </w:ins>
    </w:p>
    <w:p w14:paraId="7BEBB73B" w14:textId="77777777" w:rsidR="004908CC" w:rsidRPr="00BF7D7F" w:rsidRDefault="004908CC" w:rsidP="003F70FC">
      <w:pPr>
        <w:numPr>
          <w:ilvl w:val="0"/>
          <w:numId w:val="17"/>
        </w:numPr>
        <w:overflowPunct w:val="0"/>
        <w:autoSpaceDE w:val="0"/>
        <w:autoSpaceDN w:val="0"/>
        <w:adjustRightInd w:val="0"/>
        <w:textAlignment w:val="baseline"/>
        <w:rPr>
          <w:ins w:id="85" w:author="Juan Montojo" w:date="2024-09-01T15:50:00Z"/>
          <w:lang w:eastAsia="ja-JP"/>
        </w:rPr>
      </w:pPr>
      <w:ins w:id="86" w:author="Juan Montojo" w:date="2024-09-01T15:50:00Z">
        <w:r w:rsidRPr="00BF7D7F">
          <w:rPr>
            <w:lang w:eastAsia="ja-JP"/>
          </w:rPr>
          <w:t>Note: The study should consider the impact on inter-vendor collaboration</w:t>
        </w:r>
        <w:r w:rsidRPr="00BF7D7F">
          <w:rPr>
            <w:rFonts w:eastAsia="DengXian"/>
            <w:lang w:eastAsia="zh-CN"/>
          </w:rPr>
          <w:t>, at least including complexity, performance, interoperability in RAN4/testing related aspects and feasibility.</w:t>
        </w:r>
      </w:ins>
    </w:p>
    <w:p w14:paraId="1CE15C87" w14:textId="77777777" w:rsidR="004908CC" w:rsidRPr="00BF7D7F" w:rsidRDefault="004908CC" w:rsidP="003F70FC">
      <w:pPr>
        <w:numPr>
          <w:ilvl w:val="0"/>
          <w:numId w:val="17"/>
        </w:numPr>
        <w:overflowPunct w:val="0"/>
        <w:autoSpaceDE w:val="0"/>
        <w:autoSpaceDN w:val="0"/>
        <w:adjustRightInd w:val="0"/>
        <w:textAlignment w:val="baseline"/>
        <w:rPr>
          <w:ins w:id="87" w:author="Juan Montojo" w:date="2024-09-01T15:50:00Z"/>
          <w:lang w:eastAsia="ja-JP"/>
        </w:rPr>
      </w:pPr>
      <w:ins w:id="88" w:author="Juan Montojo" w:date="2024-09-01T15:50:00Z">
        <w:r w:rsidRPr="00BF7D7F">
          <w:rPr>
            <w:lang w:eastAsia="ja-JP"/>
          </w:rPr>
          <w:t>FFS: whether/how to consider UE-side additional condition(s) for the dataset</w:t>
        </w:r>
      </w:ins>
    </w:p>
    <w:p w14:paraId="79702F3B" w14:textId="22D6CFA6" w:rsidR="00151FD5" w:rsidRPr="00BF7D7F" w:rsidRDefault="00151FD5" w:rsidP="00151FD5">
      <w:r w:rsidRPr="00BF7D7F">
        <w:t xml:space="preserve">In </w:t>
      </w:r>
      <w:r w:rsidRPr="00BF7D7F">
        <w:rPr>
          <w:i/>
          <w:iCs/>
        </w:rPr>
        <w:t>functionality-based</w:t>
      </w:r>
      <w:r w:rsidRPr="00BF7D7F">
        <w:t xml:space="preserve"> LCM, network indicates activation/deactivation/fallback/switching of AI/ML functionality via 3GPP signalling (e.g., RRC, MAC-CE, DCI). Models </w:t>
      </w:r>
      <w:r w:rsidR="00822A92" w:rsidRPr="00BF7D7F">
        <w:tab/>
      </w:r>
      <w:r w:rsidRPr="00BF7D7F">
        <w:t>may not be identified at the Network, and UE may perform model-level LCM. Whether and how much awareness/interaction NW should have about model-level LCM requires further study. For functionality identification, there may be either one or more than one Functionalities defined within an AI/ML-enabled feature, whereby AI/ML-enabled Feature refers to a Feature where AI/ML may be used. Note: UE may have one AI/ML model for the functionality, or UE may have multiple AI/ML models for the functionality.</w:t>
      </w:r>
    </w:p>
    <w:p w14:paraId="5FD0D6DA" w14:textId="77777777" w:rsidR="00151FD5" w:rsidRPr="00BF7D7F" w:rsidRDefault="00151FD5" w:rsidP="00151FD5">
      <w:r w:rsidRPr="00BF7D7F">
        <w:lastRenderedPageBreak/>
        <w:t xml:space="preserve">For </w:t>
      </w:r>
      <w:r w:rsidRPr="00BF7D7F">
        <w:rPr>
          <w:i/>
          <w:iCs/>
        </w:rPr>
        <w:t>AI/ML functionality identification</w:t>
      </w:r>
      <w:r w:rsidRPr="00BF7D7F">
        <w:t xml:space="preserve"> and </w:t>
      </w:r>
      <w:r w:rsidRPr="00BF7D7F">
        <w:rPr>
          <w:i/>
          <w:iCs/>
        </w:rPr>
        <w:t>functionality-based LCM</w:t>
      </w:r>
      <w:r w:rsidRPr="00BF7D7F">
        <w:t xml:space="preserve"> of UE-side models and/or UE-part of two-sided models, </w:t>
      </w:r>
      <w:r w:rsidRPr="00BF7D7F">
        <w:rPr>
          <w:i/>
          <w:iCs/>
        </w:rPr>
        <w:t>functionality</w:t>
      </w:r>
      <w:r w:rsidRPr="00BF7D7F">
        <w:t xml:space="preserve"> refers to an AI/ML-enabled Feature/FG enabled by configuration(s), where configuration(s) is(are) supported based on conditions indicated by UE capability. Correspondingly, </w:t>
      </w:r>
      <w:r w:rsidRPr="00BF7D7F">
        <w:rPr>
          <w:i/>
          <w:iCs/>
        </w:rPr>
        <w:t>functionality-based LCM</w:t>
      </w:r>
      <w:r w:rsidRPr="00BF7D7F">
        <w:t xml:space="preserve"> operates based on, at least, one configuration of AI/ML-enabled Feature/FG or specific configurations of an AI/ML-enabled Feature/FG. </w:t>
      </w:r>
    </w:p>
    <w:p w14:paraId="69CF631A" w14:textId="3D0375AF" w:rsidR="00151FD5" w:rsidRPr="00BF7D7F" w:rsidDel="00805537" w:rsidRDefault="00151FD5" w:rsidP="00151FD5">
      <w:r w:rsidRPr="00BF7D7F" w:rsidDel="00805537">
        <w:rPr>
          <w:iCs/>
        </w:rPr>
        <w:t xml:space="preserve">After </w:t>
      </w:r>
      <w:r w:rsidRPr="00BF7D7F" w:rsidDel="00805537">
        <w:rPr>
          <w:i/>
        </w:rPr>
        <w:t>functionality identification</w:t>
      </w:r>
      <w:r w:rsidRPr="00BF7D7F" w:rsidDel="00805537">
        <w:rPr>
          <w:iCs/>
        </w:rPr>
        <w:t>, necessity, mechanisms, for UE to report updates on applicable functionality(es) among functionality(es)</w:t>
      </w:r>
      <w:r w:rsidR="00B56703" w:rsidRPr="00BF7D7F">
        <w:rPr>
          <w:iCs/>
        </w:rPr>
        <w:t xml:space="preserve"> are studied</w:t>
      </w:r>
      <w:r w:rsidRPr="00BF7D7F" w:rsidDel="00805537">
        <w:rPr>
          <w:iCs/>
        </w:rPr>
        <w:t xml:space="preserve">, where the applicable functionalities may be a subset of all functionalities. </w:t>
      </w:r>
      <w:r w:rsidRPr="00BF7D7F" w:rsidDel="00805537">
        <w:t>Applicable functionalities can be reported by the UE.</w:t>
      </w:r>
    </w:p>
    <w:p w14:paraId="5419CA97" w14:textId="77777777" w:rsidR="00151FD5" w:rsidRPr="00BF7D7F" w:rsidRDefault="00151FD5" w:rsidP="00151FD5">
      <w:r w:rsidRPr="00BF7D7F">
        <w:t xml:space="preserve">In </w:t>
      </w:r>
      <w:r w:rsidRPr="00BF7D7F">
        <w:rPr>
          <w:i/>
          <w:iCs/>
        </w:rPr>
        <w:t>model-ID-based</w:t>
      </w:r>
      <w:r w:rsidRPr="00BF7D7F">
        <w:t xml:space="preserve"> LCM, models are identified at the Network, and Network/UE may activate/deactivate/select/switch individual AI/ML models via model ID. </w:t>
      </w:r>
    </w:p>
    <w:p w14:paraId="7C7DDD24" w14:textId="77777777" w:rsidR="00151FD5" w:rsidRPr="00BF7D7F" w:rsidRDefault="00151FD5" w:rsidP="00151FD5">
      <w:r w:rsidRPr="00BF7D7F">
        <w:t xml:space="preserve">For </w:t>
      </w:r>
      <w:r w:rsidRPr="00BF7D7F">
        <w:rPr>
          <w:i/>
          <w:iCs/>
        </w:rPr>
        <w:t>AI/ML model identification</w:t>
      </w:r>
      <w:r w:rsidRPr="00BF7D7F">
        <w:t xml:space="preserve"> and </w:t>
      </w:r>
      <w:r w:rsidRPr="00BF7D7F">
        <w:rPr>
          <w:i/>
          <w:iCs/>
        </w:rPr>
        <w:t>model-ID-based LCM</w:t>
      </w:r>
      <w:r w:rsidRPr="00BF7D7F">
        <w:t xml:space="preserve"> of UE-side models and/or UE-part of two-sided models, </w:t>
      </w:r>
      <w:r w:rsidRPr="00BF7D7F">
        <w:rPr>
          <w:i/>
          <w:iCs/>
        </w:rPr>
        <w:t>model-ID-based LCM</w:t>
      </w:r>
      <w:r w:rsidRPr="00BF7D7F">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399A990" w14:textId="3FCA5D40" w:rsidR="00151FD5" w:rsidRPr="00BF7D7F" w:rsidDel="00805537" w:rsidRDefault="00151FD5" w:rsidP="00151FD5">
      <w:pPr>
        <w:rPr>
          <w:iCs/>
        </w:rPr>
      </w:pPr>
      <w:r w:rsidRPr="00BF7D7F" w:rsidDel="00805537">
        <w:rPr>
          <w:iCs/>
        </w:rPr>
        <w:t xml:space="preserve">After model identification, necessity, mechanisms, for UE to report updates on applicable UE part/UE-side model(s), </w:t>
      </w:r>
      <w:r w:rsidR="00DC4F98" w:rsidRPr="00BF7D7F">
        <w:rPr>
          <w:iCs/>
        </w:rPr>
        <w:t>are studied</w:t>
      </w:r>
      <w:r w:rsidR="0074542D" w:rsidRPr="00BF7D7F">
        <w:rPr>
          <w:iCs/>
        </w:rPr>
        <w:t>,</w:t>
      </w:r>
      <w:r w:rsidR="00DC4F98" w:rsidRPr="00BF7D7F">
        <w:rPr>
          <w:iCs/>
        </w:rPr>
        <w:t xml:space="preserve"> </w:t>
      </w:r>
      <w:r w:rsidR="0074542D" w:rsidRPr="00BF7D7F">
        <w:rPr>
          <w:iCs/>
        </w:rPr>
        <w:t>w</w:t>
      </w:r>
      <w:r w:rsidRPr="00BF7D7F" w:rsidDel="00805537">
        <w:rPr>
          <w:iCs/>
        </w:rPr>
        <w:t xml:space="preserve">here the applicable models may be a subset of all identified models. </w:t>
      </w:r>
      <w:r w:rsidRPr="00BF7D7F" w:rsidDel="00805537">
        <w:t>Applicable models can be reported by the UE.</w:t>
      </w:r>
    </w:p>
    <w:p w14:paraId="390AB9FA" w14:textId="77777777" w:rsidR="00151FD5" w:rsidRPr="00BF7D7F" w:rsidRDefault="00151FD5" w:rsidP="00151FD5">
      <w:r w:rsidRPr="00BF7D7F">
        <w:t>How to handle the impact of UE’s internal conditions such as memory, battery, and other hardware limitations on functionality/model operations and AI/ML-enabled Feature is to be studied.  Note: it does not preclude any existing solutions.</w:t>
      </w:r>
    </w:p>
    <w:p w14:paraId="6B8D7C4A" w14:textId="77777777" w:rsidR="00151FD5" w:rsidRPr="00BF7D7F" w:rsidRDefault="00151FD5" w:rsidP="00151FD5">
      <w:r w:rsidRPr="00BF7D7F">
        <w:t xml:space="preserve">For functionality/model-ID based LCM, once functionalities/models are identified, the same or similar procedures may be used for their activation, deactivation, switching, fallback, and monitoring. </w:t>
      </w:r>
    </w:p>
    <w:p w14:paraId="2DE6263C" w14:textId="77777777" w:rsidR="00151FD5" w:rsidRPr="00BF7D7F" w:rsidRDefault="00151FD5" w:rsidP="00151FD5">
      <w:r w:rsidRPr="00BF7D7F">
        <w:t>Model ID, if needed, can be used in a Functionality (defined in functionality-based LCM) for LCM operations.</w:t>
      </w:r>
    </w:p>
    <w:p w14:paraId="760CFA56" w14:textId="18D67517" w:rsidR="00151FD5" w:rsidRPr="00BF7D7F" w:rsidRDefault="00151FD5" w:rsidP="00151FD5">
      <w:pPr>
        <w:pStyle w:val="Heading3"/>
      </w:pPr>
      <w:r w:rsidRPr="00BF7D7F">
        <w:t>4.2.3</w:t>
      </w:r>
      <w:r w:rsidRPr="00BF7D7F">
        <w:tab/>
        <w:t>Additional conditions</w:t>
      </w:r>
    </w:p>
    <w:p w14:paraId="6AECBCEF" w14:textId="77777777" w:rsidR="00151FD5" w:rsidRPr="00BF7D7F" w:rsidRDefault="00151FD5" w:rsidP="00151FD5">
      <w:r w:rsidRPr="00BF7D7F">
        <w:t xml:space="preserve">For an AI/ML-enabled feature/FG, </w:t>
      </w:r>
      <w:r w:rsidRPr="00BF7D7F">
        <w:rPr>
          <w:i/>
          <w:iCs/>
        </w:rPr>
        <w:t>additional conditions</w:t>
      </w:r>
      <w:r w:rsidRPr="00BF7D7F">
        <w:t xml:space="preserve"> refer to any aspects that are assumed for the training of the model but are not a part of UE capability for the AI/ML-enabled feature/FG. It does not imply that </w:t>
      </w:r>
      <w:r w:rsidRPr="00BF7D7F">
        <w:rPr>
          <w:i/>
          <w:iCs/>
        </w:rPr>
        <w:t>additional conditions</w:t>
      </w:r>
      <w:r w:rsidRPr="00BF7D7F">
        <w:t xml:space="preserve"> are necessarily specified. </w:t>
      </w:r>
      <w:r w:rsidRPr="00BF7D7F">
        <w:rPr>
          <w:i/>
          <w:iCs/>
        </w:rPr>
        <w:t>Additional conditions</w:t>
      </w:r>
      <w:r w:rsidRPr="00BF7D7F">
        <w:t xml:space="preserve"> can be divided into two categories: NW-side additional conditions and UE-side additional conditions. Note: whether specification impact is needed is a separate discussion. </w:t>
      </w:r>
    </w:p>
    <w:p w14:paraId="17191B3B" w14:textId="77777777" w:rsidR="00151FD5" w:rsidRPr="00BF7D7F" w:rsidRDefault="00151FD5" w:rsidP="00151FD5">
      <w:r w:rsidRPr="00BF7D7F">
        <w:t xml:space="preserve">For inference for UE-side models, to ensure consistency between training and inference regarding NW-side </w:t>
      </w:r>
      <w:r w:rsidRPr="00BF7D7F">
        <w:rPr>
          <w:i/>
          <w:iCs/>
        </w:rPr>
        <w:t>additional conditions</w:t>
      </w:r>
      <w:r w:rsidRPr="00BF7D7F">
        <w:t xml:space="preserve"> (if identified), the following options can be taken as potential approaches (when feasible and necessary): </w:t>
      </w:r>
    </w:p>
    <w:p w14:paraId="39366A65" w14:textId="18C6BA77" w:rsidR="00151FD5" w:rsidRPr="00BF7D7F" w:rsidRDefault="00965E42" w:rsidP="00965E42">
      <w:pPr>
        <w:ind w:left="720" w:hanging="360"/>
      </w:pPr>
      <w:r w:rsidRPr="00BF7D7F">
        <w:t>-</w:t>
      </w:r>
      <w:r w:rsidRPr="00BF7D7F">
        <w:tab/>
      </w:r>
      <w:r w:rsidR="00151FD5" w:rsidRPr="00BF7D7F">
        <w:t>Model identification to achieve alignment on the NW-side additional condition between NW-side and UE-side</w:t>
      </w:r>
    </w:p>
    <w:p w14:paraId="779C74DD" w14:textId="7947AEB3" w:rsidR="00151FD5" w:rsidRPr="00BF7D7F" w:rsidRDefault="00965E42" w:rsidP="00965E42">
      <w:pPr>
        <w:ind w:left="720" w:hanging="360"/>
      </w:pPr>
      <w:r w:rsidRPr="00BF7D7F">
        <w:t>-</w:t>
      </w:r>
      <w:r w:rsidRPr="00BF7D7F">
        <w:tab/>
      </w:r>
      <w:r w:rsidR="00151FD5" w:rsidRPr="00BF7D7F">
        <w:t>Model training at NW and transfer to UE, where the model has been trained under the additional condition</w:t>
      </w:r>
    </w:p>
    <w:p w14:paraId="483C29C3" w14:textId="459DC2AC" w:rsidR="00151FD5" w:rsidRPr="00BF7D7F" w:rsidRDefault="00965E42" w:rsidP="00965E42">
      <w:pPr>
        <w:ind w:left="720" w:hanging="360"/>
      </w:pPr>
      <w:r w:rsidRPr="00BF7D7F">
        <w:t>-</w:t>
      </w:r>
      <w:r w:rsidRPr="00BF7D7F">
        <w:tab/>
      </w:r>
      <w:r w:rsidR="00151FD5" w:rsidRPr="00BF7D7F">
        <w:t xml:space="preserve">Information and/or indication on NW-side additional conditions is provided to UE </w:t>
      </w:r>
    </w:p>
    <w:p w14:paraId="471AF1D6" w14:textId="1D48173C" w:rsidR="00151FD5" w:rsidRPr="00BF7D7F" w:rsidRDefault="00965E42" w:rsidP="00965E42">
      <w:pPr>
        <w:ind w:left="720" w:hanging="360"/>
      </w:pPr>
      <w:r w:rsidRPr="00BF7D7F">
        <w:t>-</w:t>
      </w:r>
      <w:r w:rsidRPr="00BF7D7F">
        <w:tab/>
      </w:r>
      <w:r w:rsidR="00151FD5" w:rsidRPr="00BF7D7F">
        <w:t>Consistency assisted by monitoring (by UE and/or NW, the performance of UE-side candidate models/functionalities to select a model/functionality)</w:t>
      </w:r>
    </w:p>
    <w:p w14:paraId="6FBC69F8" w14:textId="1BAFC800" w:rsidR="00151FD5" w:rsidRPr="00BF7D7F" w:rsidRDefault="00965E42" w:rsidP="00965E42">
      <w:pPr>
        <w:ind w:left="720" w:hanging="360"/>
      </w:pPr>
      <w:r w:rsidRPr="00BF7D7F">
        <w:t>-</w:t>
      </w:r>
      <w:r w:rsidRPr="00BF7D7F">
        <w:tab/>
      </w:r>
      <w:r w:rsidR="00151FD5" w:rsidRPr="00BF7D7F">
        <w:t>Other approaches are not precluded</w:t>
      </w:r>
    </w:p>
    <w:p w14:paraId="08A75B95" w14:textId="0A0B69C8" w:rsidR="003A418F" w:rsidRPr="00BF7D7F" w:rsidRDefault="00965E42" w:rsidP="003A418F">
      <w:pPr>
        <w:ind w:left="720" w:hanging="360"/>
      </w:pPr>
      <w:r w:rsidRPr="00BF7D7F">
        <w:t>-</w:t>
      </w:r>
      <w:r w:rsidRPr="00BF7D7F">
        <w:tab/>
      </w:r>
      <w:r w:rsidR="00151FD5" w:rsidRPr="00BF7D7F">
        <w:t xml:space="preserve">Note: </w:t>
      </w:r>
      <w:r w:rsidR="00495CC5" w:rsidRPr="00BF7D7F">
        <w:tab/>
      </w:r>
      <w:r w:rsidR="00151FD5" w:rsidRPr="00BF7D7F">
        <w:t>the possibility that different approaches can achieve the same function</w:t>
      </w:r>
      <w:r w:rsidR="002E1D17" w:rsidRPr="00BF7D7F">
        <w:t xml:space="preserve"> is not denied</w:t>
      </w:r>
    </w:p>
    <w:p w14:paraId="5EFA5DA5" w14:textId="77777777" w:rsidR="003A418F" w:rsidRPr="00BF7D7F" w:rsidRDefault="003A418F" w:rsidP="003A418F">
      <w:pPr>
        <w:rPr>
          <w:ins w:id="89" w:author="Juan Montojo" w:date="2024-09-01T15:51:00Z"/>
          <w:rFonts w:ascii="Times" w:eastAsia="Batang" w:hAnsi="Times"/>
          <w:iCs/>
          <w:lang w:eastAsia="x-none"/>
        </w:rPr>
      </w:pPr>
      <w:ins w:id="90" w:author="Juan Montojo" w:date="2024-09-01T15:51:00Z">
        <w:r w:rsidRPr="00BF7D7F">
          <w:rPr>
            <w:rFonts w:ascii="Times" w:eastAsia="Batang" w:hAnsi="Times"/>
            <w:iCs/>
            <w:lang w:eastAsia="x-none"/>
          </w:rPr>
          <w:t>Regarding the associated ID [defined in Section 4.2.1] for Rel-19, the UE assum</w:t>
        </w:r>
        <w:r w:rsidRPr="00BF7D7F">
          <w:rPr>
            <w:rFonts w:ascii="Times" w:eastAsia="DengXian" w:hAnsi="Times"/>
            <w:iCs/>
            <w:lang w:eastAsia="zh-CN"/>
          </w:rPr>
          <w:t xml:space="preserve">es that </w:t>
        </w:r>
        <w:r w:rsidRPr="00BF7D7F">
          <w:rPr>
            <w:rFonts w:ascii="Times" w:eastAsia="Batang" w:hAnsi="Times"/>
            <w:iCs/>
            <w:lang w:eastAsia="x-none"/>
          </w:rPr>
          <w:t>NW-side additional condition</w:t>
        </w:r>
        <w:r w:rsidRPr="00BF7D7F">
          <w:rPr>
            <w:rFonts w:ascii="Times" w:eastAsia="DengXian" w:hAnsi="Times"/>
            <w:iCs/>
            <w:lang w:eastAsia="zh-CN"/>
          </w:rPr>
          <w:t>s</w:t>
        </w:r>
        <w:r w:rsidRPr="00BF7D7F">
          <w:rPr>
            <w:rFonts w:ascii="Times" w:eastAsia="Batang" w:hAnsi="Times"/>
            <w:iCs/>
            <w:lang w:eastAsia="x-none"/>
          </w:rPr>
          <w:t xml:space="preserve"> with the same associated ID </w:t>
        </w:r>
        <w:r w:rsidRPr="00BF7D7F">
          <w:rPr>
            <w:rFonts w:ascii="Times" w:eastAsia="DengXian" w:hAnsi="Times"/>
            <w:iCs/>
            <w:lang w:eastAsia="zh-CN"/>
          </w:rPr>
          <w:t>are</w:t>
        </w:r>
        <w:r w:rsidRPr="00BF7D7F">
          <w:rPr>
            <w:rFonts w:ascii="Times" w:eastAsia="Batang" w:hAnsi="Times"/>
            <w:iCs/>
            <w:lang w:eastAsia="x-none"/>
          </w:rPr>
          <w:t xml:space="preserve"> </w:t>
        </w:r>
        <w:r w:rsidRPr="00BF7D7F">
          <w:rPr>
            <w:rFonts w:ascii="Times" w:eastAsia="DengXian" w:hAnsi="Times"/>
            <w:iCs/>
            <w:lang w:eastAsia="zh-CN"/>
          </w:rPr>
          <w:t xml:space="preserve">consistent </w:t>
        </w:r>
        <w:r w:rsidRPr="00BF7D7F">
          <w:rPr>
            <w:rFonts w:ascii="Times" w:eastAsia="Batang" w:hAnsi="Times"/>
            <w:iCs/>
            <w:lang w:eastAsia="x-none"/>
          </w:rPr>
          <w:t>at least within a cell.</w:t>
        </w:r>
      </w:ins>
    </w:p>
    <w:p w14:paraId="2F34E1DF" w14:textId="46154573" w:rsidR="003A418F" w:rsidRPr="00BF7D7F" w:rsidRDefault="003A418F" w:rsidP="003F70FC">
      <w:pPr>
        <w:pStyle w:val="ListParagraph"/>
        <w:numPr>
          <w:ilvl w:val="0"/>
          <w:numId w:val="18"/>
        </w:numPr>
      </w:pPr>
      <w:ins w:id="91" w:author="Juan Montojo" w:date="2024-09-01T15:51:00Z">
        <w:r w:rsidRPr="00BF7D7F">
          <w:rPr>
            <w:rFonts w:ascii="Times" w:eastAsia="Batang" w:hAnsi="Times"/>
            <w:iCs/>
            <w:lang w:eastAsia="x-none"/>
          </w:rPr>
          <w:t>FFS: whether/how UE assumption can be applicable for multiple cells (including the feasibility study).</w:t>
        </w:r>
      </w:ins>
    </w:p>
    <w:p w14:paraId="341EFDF9" w14:textId="1FBB89FB" w:rsidR="005D3009" w:rsidRPr="00BF7D7F" w:rsidRDefault="005D3009" w:rsidP="005D3009">
      <w:pPr>
        <w:pStyle w:val="Heading2"/>
      </w:pPr>
      <w:r w:rsidRPr="00BF7D7F">
        <w:t>4.</w:t>
      </w:r>
      <w:r w:rsidR="00050746" w:rsidRPr="00BF7D7F">
        <w:t>3</w:t>
      </w:r>
      <w:r w:rsidRPr="00BF7D7F">
        <w:tab/>
        <w:t>Collaboration levels</w:t>
      </w:r>
      <w:bookmarkEnd w:id="0"/>
      <w:bookmarkEnd w:id="1"/>
    </w:p>
    <w:p w14:paraId="333F8613" w14:textId="2D4788E1" w:rsidR="005A6A02" w:rsidRPr="00BF7D7F" w:rsidRDefault="00B9734B" w:rsidP="00B9734B">
      <w:r w:rsidRPr="00BF7D7F">
        <w:t xml:space="preserve">In this </w:t>
      </w:r>
      <w:r w:rsidR="008D5118" w:rsidRPr="00BF7D7F">
        <w:t>clause</w:t>
      </w:r>
      <w:r w:rsidRPr="00BF7D7F">
        <w:t>, various levels of collaboration between UE and</w:t>
      </w:r>
      <w:r w:rsidR="00550982" w:rsidRPr="00BF7D7F">
        <w:t xml:space="preserve"> </w:t>
      </w:r>
      <w:r w:rsidR="005B65DC" w:rsidRPr="00BF7D7F">
        <w:t xml:space="preserve">Network </w:t>
      </w:r>
      <w:r w:rsidR="005A6A02" w:rsidRPr="00BF7D7F">
        <w:t xml:space="preserve">are identified as found </w:t>
      </w:r>
      <w:r w:rsidRPr="00BF7D7F">
        <w:t xml:space="preserve">pertinent to the selected use cases, e.g.,  </w:t>
      </w:r>
    </w:p>
    <w:p w14:paraId="705D8C42" w14:textId="374849E8" w:rsidR="005A6A02" w:rsidRPr="00BF7D7F" w:rsidRDefault="008B0B79" w:rsidP="00655C07">
      <w:pPr>
        <w:pStyle w:val="B1"/>
      </w:pPr>
      <w:r w:rsidRPr="00BF7D7F">
        <w:t>-</w:t>
      </w:r>
      <w:r w:rsidRPr="00BF7D7F">
        <w:tab/>
      </w:r>
      <w:r w:rsidR="00B9734B" w:rsidRPr="00BF7D7F">
        <w:t>No collaboration: implementation-based only AI/ML algorithms without information exchange for comparison purposes</w:t>
      </w:r>
    </w:p>
    <w:p w14:paraId="3BA67C07" w14:textId="6B481C39" w:rsidR="005D3009" w:rsidRPr="00BF7D7F" w:rsidRDefault="008B0B79" w:rsidP="00655C07">
      <w:pPr>
        <w:pStyle w:val="B1"/>
      </w:pPr>
      <w:r w:rsidRPr="00BF7D7F">
        <w:t>-</w:t>
      </w:r>
      <w:r w:rsidRPr="00BF7D7F">
        <w:tab/>
      </w:r>
      <w:r w:rsidR="00B9734B" w:rsidRPr="00BF7D7F">
        <w:t>Various levels of UE/</w:t>
      </w:r>
      <w:r w:rsidR="00C92958" w:rsidRPr="00BF7D7F">
        <w:t>Network</w:t>
      </w:r>
      <w:r w:rsidR="00B9734B" w:rsidRPr="00BF7D7F">
        <w:t xml:space="preserve"> collaboration targeting at separate or joint ML operation </w:t>
      </w:r>
    </w:p>
    <w:p w14:paraId="76A64606" w14:textId="486FB9D5" w:rsidR="00054D8E" w:rsidRPr="00BF7D7F" w:rsidRDefault="00054D8E" w:rsidP="00054D8E">
      <w:r w:rsidRPr="00BF7D7F">
        <w:t>T</w:t>
      </w:r>
      <w:r w:rsidR="005B7243" w:rsidRPr="00BF7D7F">
        <w:t>he f</w:t>
      </w:r>
      <w:r w:rsidRPr="00BF7D7F">
        <w:t xml:space="preserve">ollowing </w:t>
      </w:r>
      <w:r w:rsidR="00C92958" w:rsidRPr="00BF7D7F">
        <w:t>N</w:t>
      </w:r>
      <w:r w:rsidRPr="00BF7D7F">
        <w:t>etwork-UE collaboration levels</w:t>
      </w:r>
      <w:r w:rsidR="00D645CC" w:rsidRPr="00BF7D7F">
        <w:t xml:space="preserve"> are considered</w:t>
      </w:r>
      <w:r w:rsidRPr="00BF7D7F">
        <w:t xml:space="preserve"> as one aspect for defining collaboration levels</w:t>
      </w:r>
    </w:p>
    <w:p w14:paraId="63D94039" w14:textId="16A44E9E" w:rsidR="00054D8E" w:rsidRPr="00BF7D7F" w:rsidRDefault="008B0B79" w:rsidP="00655C07">
      <w:pPr>
        <w:pStyle w:val="B1"/>
      </w:pPr>
      <w:r w:rsidRPr="00BF7D7F">
        <w:t>1.</w:t>
      </w:r>
      <w:r w:rsidRPr="00BF7D7F">
        <w:tab/>
      </w:r>
      <w:r w:rsidR="00054D8E" w:rsidRPr="00BF7D7F">
        <w:rPr>
          <w:b/>
          <w:bCs/>
        </w:rPr>
        <w:t>Level x</w:t>
      </w:r>
      <w:r w:rsidR="00054D8E" w:rsidRPr="00BF7D7F">
        <w:t>: No collaboration</w:t>
      </w:r>
      <w:r w:rsidR="00C10C6D" w:rsidRPr="00BF7D7F">
        <w:t>.</w:t>
      </w:r>
    </w:p>
    <w:p w14:paraId="2081C837" w14:textId="27E706D3" w:rsidR="00054D8E" w:rsidRPr="00BF7D7F" w:rsidRDefault="008B0B79" w:rsidP="00655C07">
      <w:pPr>
        <w:pStyle w:val="B1"/>
      </w:pPr>
      <w:r w:rsidRPr="00BF7D7F">
        <w:t>2.</w:t>
      </w:r>
      <w:r w:rsidRPr="00BF7D7F">
        <w:tab/>
      </w:r>
      <w:r w:rsidR="00054D8E" w:rsidRPr="00BF7D7F">
        <w:rPr>
          <w:b/>
          <w:bCs/>
        </w:rPr>
        <w:t>Level y</w:t>
      </w:r>
      <w:r w:rsidR="00054D8E" w:rsidRPr="00BF7D7F">
        <w:t xml:space="preserve">: </w:t>
      </w:r>
      <w:r w:rsidR="004E3316" w:rsidRPr="00BF7D7F">
        <w:t>Signalling</w:t>
      </w:r>
      <w:r w:rsidR="00054D8E" w:rsidRPr="00BF7D7F">
        <w:t>-based collaboration without model transfer</w:t>
      </w:r>
      <w:r w:rsidR="00C10C6D" w:rsidRPr="00BF7D7F">
        <w:t>.</w:t>
      </w:r>
      <w:r w:rsidR="008C3E50" w:rsidRPr="00BF7D7F">
        <w:t xml:space="preserve"> Note: </w:t>
      </w:r>
      <w:r w:rsidR="005D5DBA" w:rsidRPr="00BF7D7F">
        <w:t xml:space="preserve">this level </w:t>
      </w:r>
      <w:r w:rsidR="008C3E50" w:rsidRPr="00BF7D7F">
        <w:t>includes cases without model delivery.</w:t>
      </w:r>
    </w:p>
    <w:p w14:paraId="2DEAA2F9" w14:textId="6E8D881C" w:rsidR="00054D8E" w:rsidRPr="00BF7D7F" w:rsidRDefault="008B0B79" w:rsidP="00655C07">
      <w:pPr>
        <w:pStyle w:val="B1"/>
      </w:pPr>
      <w:r w:rsidRPr="00BF7D7F">
        <w:t>3.</w:t>
      </w:r>
      <w:r w:rsidRPr="00BF7D7F">
        <w:tab/>
      </w:r>
      <w:r w:rsidR="00054D8E" w:rsidRPr="00BF7D7F">
        <w:rPr>
          <w:b/>
          <w:bCs/>
        </w:rPr>
        <w:t>Level z</w:t>
      </w:r>
      <w:r w:rsidR="00054D8E" w:rsidRPr="00BF7D7F">
        <w:t xml:space="preserve">: </w:t>
      </w:r>
      <w:r w:rsidR="004E3316" w:rsidRPr="00BF7D7F">
        <w:t>Signalling</w:t>
      </w:r>
      <w:r w:rsidR="00054D8E" w:rsidRPr="00BF7D7F">
        <w:t>-based collaboration with model transfer</w:t>
      </w:r>
      <w:r w:rsidR="00C10C6D" w:rsidRPr="00BF7D7F">
        <w:t>.</w:t>
      </w:r>
    </w:p>
    <w:p w14:paraId="07DCBBAA" w14:textId="50CE02F9" w:rsidR="005A7F44" w:rsidRPr="00BF7D7F" w:rsidRDefault="0082287B" w:rsidP="008B0B79">
      <w:r w:rsidRPr="00BF7D7F">
        <w:t>Level x/y boundary</w:t>
      </w:r>
      <w:r w:rsidR="00DD76E6" w:rsidRPr="00BF7D7F">
        <w:t xml:space="preserve"> is</w:t>
      </w:r>
      <w:r w:rsidRPr="00BF7D7F">
        <w:t xml:space="preserve"> </w:t>
      </w:r>
      <w:r w:rsidR="005D5736" w:rsidRPr="00BF7D7F">
        <w:t xml:space="preserve">understood </w:t>
      </w:r>
      <w:r w:rsidRPr="00BF7D7F">
        <w:t>such as Level x is implementation-based AI/ML operation without any dedicated AI/ML-specific enhancement (e.g., LCM related signalling, RS) collaboration between network and UE.</w:t>
      </w:r>
      <w:r w:rsidR="005D5736" w:rsidRPr="00BF7D7F">
        <w:t xml:space="preserve"> </w:t>
      </w:r>
      <w:r w:rsidRPr="00BF7D7F">
        <w:t>(Note: The AI/ML operation may rely on future specification not related to AI/ML collaboration. The AI/ML approaches can be used as baseline for performance evaluation for future releases.)</w:t>
      </w:r>
    </w:p>
    <w:p w14:paraId="7D010410" w14:textId="35066E86" w:rsidR="004522AE" w:rsidRPr="00BF7D7F" w:rsidRDefault="007E122C" w:rsidP="008B0B79">
      <w:r w:rsidRPr="00BF7D7F">
        <w:t>Level y</w:t>
      </w:r>
      <w:r w:rsidR="00AA38CD" w:rsidRPr="00BF7D7F">
        <w:t>/</w:t>
      </w:r>
      <w:r w:rsidRPr="00BF7D7F">
        <w:t>z boundary is defined based on whether model delivery over the air interface</w:t>
      </w:r>
      <w:r w:rsidR="0071607B" w:rsidRPr="00BF7D7F">
        <w:t xml:space="preserve"> </w:t>
      </w:r>
      <w:r w:rsidR="002B204B" w:rsidRPr="00BF7D7F">
        <w:t xml:space="preserve">is done </w:t>
      </w:r>
      <w:r w:rsidR="004E122F" w:rsidRPr="00BF7D7F">
        <w:t xml:space="preserve">in a </w:t>
      </w:r>
      <w:r w:rsidR="0071607B" w:rsidRPr="00BF7D7F">
        <w:t>no</w:t>
      </w:r>
      <w:r w:rsidR="00165323" w:rsidRPr="00BF7D7F">
        <w:t>n-</w:t>
      </w:r>
      <w:r w:rsidR="0071607B" w:rsidRPr="00BF7D7F">
        <w:t>transparent</w:t>
      </w:r>
      <w:r w:rsidR="004E122F" w:rsidRPr="00BF7D7F">
        <w:t xml:space="preserve"> manner</w:t>
      </w:r>
      <w:r w:rsidR="0071607B" w:rsidRPr="00BF7D7F">
        <w:t xml:space="preserve"> to 3GPP signalling</w:t>
      </w:r>
      <w:r w:rsidRPr="00BF7D7F">
        <w:t>.</w:t>
      </w:r>
      <w:r w:rsidR="0071607B" w:rsidRPr="00BF7D7F">
        <w:t xml:space="preserve"> </w:t>
      </w:r>
      <w:r w:rsidRPr="00BF7D7F">
        <w:t>Note:</w:t>
      </w:r>
      <w:r w:rsidR="006027AD" w:rsidRPr="00BF7D7F">
        <w:t xml:space="preserve"> procedures other than model transfer/delivery are decoupled with collaboration Level y-z</w:t>
      </w:r>
      <w:r w:rsidR="0071607B" w:rsidRPr="00BF7D7F">
        <w:t>.</w:t>
      </w:r>
    </w:p>
    <w:p w14:paraId="58A874A2" w14:textId="4647F0F5" w:rsidR="005B58E5" w:rsidRPr="00BF7D7F" w:rsidRDefault="00925ED4" w:rsidP="008B0B79">
      <w:pPr>
        <w:rPr>
          <w:bCs/>
        </w:rPr>
      </w:pPr>
      <w:r w:rsidRPr="00BF7D7F">
        <w:rPr>
          <w:bCs/>
        </w:rPr>
        <w:lastRenderedPageBreak/>
        <w:t>T</w:t>
      </w:r>
      <w:r w:rsidR="008C787B" w:rsidRPr="00BF7D7F">
        <w:rPr>
          <w:bCs/>
        </w:rPr>
        <w:t>able 4.3-1 introduces</w:t>
      </w:r>
      <w:r w:rsidR="005B58E5" w:rsidRPr="00BF7D7F">
        <w:rPr>
          <w:bCs/>
        </w:rPr>
        <w:t xml:space="preserve"> different options </w:t>
      </w:r>
      <w:r w:rsidRPr="00BF7D7F">
        <w:rPr>
          <w:bCs/>
        </w:rPr>
        <w:t>for model delivery/transfer to UE, training location, and model delivery/transfer format combinations for UE-side models and UE-part of two-sided models</w:t>
      </w:r>
      <w:r w:rsidR="005B58E5" w:rsidRPr="00BF7D7F">
        <w:rPr>
          <w:bCs/>
        </w:rPr>
        <w:t>:</w:t>
      </w:r>
    </w:p>
    <w:p w14:paraId="7DA602EC" w14:textId="1E5DDCC7" w:rsidR="00925ED4" w:rsidRPr="00BF7D7F" w:rsidRDefault="008C787B" w:rsidP="008C787B">
      <w:pPr>
        <w:pStyle w:val="TH"/>
        <w:keepNext w:val="0"/>
        <w:keepLines w:val="0"/>
        <w:widowControl w:val="0"/>
      </w:pPr>
      <w:r w:rsidRPr="00BF7D7F">
        <w:t>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7B3E87" w:rsidRPr="00BF7D7F" w14:paraId="3DF18E69" w14:textId="77777777" w:rsidTr="00655C07">
        <w:tc>
          <w:tcPr>
            <w:tcW w:w="683" w:type="dxa"/>
            <w:shd w:val="clear" w:color="auto" w:fill="D9D9D9" w:themeFill="background1" w:themeFillShade="D9"/>
          </w:tcPr>
          <w:p w14:paraId="64CB1563" w14:textId="77777777" w:rsidR="00925ED4" w:rsidRPr="00BF7D7F" w:rsidRDefault="00925ED4" w:rsidP="004D4ADE">
            <w:pPr>
              <w:spacing w:after="0"/>
              <w:rPr>
                <w:rFonts w:ascii="Arial" w:hAnsi="Arial" w:cs="Arial"/>
                <w:b/>
                <w:sz w:val="18"/>
                <w:szCs w:val="18"/>
              </w:rPr>
            </w:pPr>
            <w:r w:rsidRPr="00BF7D7F">
              <w:rPr>
                <w:rFonts w:ascii="Arial" w:hAnsi="Arial" w:cs="Arial"/>
                <w:b/>
                <w:sz w:val="18"/>
                <w:szCs w:val="18"/>
              </w:rPr>
              <w:t>Case</w:t>
            </w:r>
          </w:p>
        </w:tc>
        <w:tc>
          <w:tcPr>
            <w:tcW w:w="3831" w:type="dxa"/>
            <w:shd w:val="clear" w:color="auto" w:fill="D9D9D9" w:themeFill="background1" w:themeFillShade="D9"/>
          </w:tcPr>
          <w:p w14:paraId="5E006854" w14:textId="77777777" w:rsidR="00925ED4" w:rsidRPr="00BF7D7F" w:rsidRDefault="00925ED4" w:rsidP="004D4ADE">
            <w:pPr>
              <w:spacing w:after="0"/>
              <w:rPr>
                <w:rFonts w:ascii="Arial" w:hAnsi="Arial" w:cs="Arial"/>
                <w:b/>
                <w:sz w:val="18"/>
                <w:szCs w:val="18"/>
              </w:rPr>
            </w:pPr>
            <w:r w:rsidRPr="00BF7D7F">
              <w:rPr>
                <w:rFonts w:ascii="Arial" w:hAnsi="Arial" w:cs="Arial"/>
                <w:b/>
                <w:sz w:val="18"/>
                <w:szCs w:val="18"/>
              </w:rPr>
              <w:t>Model delivery/transfer</w:t>
            </w:r>
          </w:p>
        </w:tc>
        <w:tc>
          <w:tcPr>
            <w:tcW w:w="2196" w:type="dxa"/>
            <w:shd w:val="clear" w:color="auto" w:fill="D9D9D9" w:themeFill="background1" w:themeFillShade="D9"/>
          </w:tcPr>
          <w:p w14:paraId="50AF57E6" w14:textId="77777777" w:rsidR="00925ED4" w:rsidRPr="00BF7D7F" w:rsidRDefault="00925ED4" w:rsidP="004D4ADE">
            <w:pPr>
              <w:spacing w:after="0"/>
              <w:rPr>
                <w:rFonts w:ascii="Arial" w:hAnsi="Arial" w:cs="Arial"/>
                <w:b/>
                <w:sz w:val="18"/>
                <w:szCs w:val="18"/>
              </w:rPr>
            </w:pPr>
            <w:r w:rsidRPr="00BF7D7F">
              <w:rPr>
                <w:rFonts w:ascii="Arial" w:hAnsi="Arial" w:cs="Arial"/>
                <w:b/>
                <w:sz w:val="18"/>
                <w:szCs w:val="18"/>
              </w:rPr>
              <w:t>Model storage location</w:t>
            </w:r>
          </w:p>
        </w:tc>
        <w:tc>
          <w:tcPr>
            <w:tcW w:w="2974" w:type="dxa"/>
            <w:shd w:val="clear" w:color="auto" w:fill="D9D9D9" w:themeFill="background1" w:themeFillShade="D9"/>
          </w:tcPr>
          <w:p w14:paraId="71CBF648" w14:textId="77777777" w:rsidR="00925ED4" w:rsidRPr="00BF7D7F" w:rsidRDefault="00925ED4" w:rsidP="004D4ADE">
            <w:pPr>
              <w:spacing w:after="0"/>
              <w:rPr>
                <w:rFonts w:ascii="Arial" w:hAnsi="Arial" w:cs="Arial"/>
                <w:b/>
                <w:sz w:val="18"/>
                <w:szCs w:val="18"/>
              </w:rPr>
            </w:pPr>
            <w:r w:rsidRPr="00BF7D7F">
              <w:rPr>
                <w:rFonts w:ascii="Arial" w:hAnsi="Arial" w:cs="Arial"/>
                <w:b/>
                <w:sz w:val="18"/>
                <w:szCs w:val="18"/>
              </w:rPr>
              <w:t>Training location</w:t>
            </w:r>
          </w:p>
        </w:tc>
      </w:tr>
      <w:tr w:rsidR="007B3E87" w:rsidRPr="00BF7D7F" w14:paraId="471FBD32" w14:textId="77777777" w:rsidTr="00655C07">
        <w:tc>
          <w:tcPr>
            <w:tcW w:w="683" w:type="dxa"/>
            <w:shd w:val="clear" w:color="auto" w:fill="auto"/>
          </w:tcPr>
          <w:p w14:paraId="712152E4" w14:textId="77777777" w:rsidR="00925ED4" w:rsidRPr="00BF7D7F" w:rsidRDefault="00925ED4" w:rsidP="004D4ADE">
            <w:pPr>
              <w:spacing w:after="0"/>
              <w:rPr>
                <w:rFonts w:ascii="Arial" w:hAnsi="Arial" w:cs="Arial"/>
                <w:b/>
                <w:sz w:val="18"/>
                <w:szCs w:val="18"/>
              </w:rPr>
            </w:pPr>
            <w:r w:rsidRPr="00BF7D7F">
              <w:rPr>
                <w:rFonts w:ascii="Arial" w:hAnsi="Arial" w:cs="Arial"/>
                <w:b/>
                <w:sz w:val="18"/>
                <w:szCs w:val="18"/>
              </w:rPr>
              <w:t>y</w:t>
            </w:r>
          </w:p>
        </w:tc>
        <w:tc>
          <w:tcPr>
            <w:tcW w:w="3831" w:type="dxa"/>
            <w:shd w:val="clear" w:color="auto" w:fill="auto"/>
          </w:tcPr>
          <w:p w14:paraId="2675DC15" w14:textId="345F35E2" w:rsidR="00925ED4" w:rsidRPr="00BF7D7F" w:rsidRDefault="00925ED4" w:rsidP="004D4ADE">
            <w:pPr>
              <w:spacing w:after="0"/>
              <w:rPr>
                <w:rFonts w:ascii="Arial" w:hAnsi="Arial" w:cs="Arial"/>
                <w:sz w:val="18"/>
                <w:szCs w:val="18"/>
              </w:rPr>
            </w:pPr>
            <w:r w:rsidRPr="00BF7D7F">
              <w:rPr>
                <w:rFonts w:ascii="Arial" w:hAnsi="Arial" w:cs="Arial"/>
                <w:sz w:val="18"/>
                <w:szCs w:val="18"/>
              </w:rPr>
              <w:t>model delivery (if needed) over-the-top</w:t>
            </w:r>
            <w:r w:rsidR="00AD53DA" w:rsidRPr="00BF7D7F">
              <w:rPr>
                <w:rFonts w:ascii="Arial" w:hAnsi="Arial" w:cs="Arial"/>
                <w:sz w:val="18"/>
                <w:szCs w:val="18"/>
              </w:rPr>
              <w:t>.</w:t>
            </w:r>
          </w:p>
        </w:tc>
        <w:tc>
          <w:tcPr>
            <w:tcW w:w="2196" w:type="dxa"/>
            <w:shd w:val="clear" w:color="auto" w:fill="auto"/>
          </w:tcPr>
          <w:p w14:paraId="1288D0CC" w14:textId="55D7D089" w:rsidR="00925ED4" w:rsidRPr="00BF7D7F" w:rsidRDefault="00925ED4" w:rsidP="004D4ADE">
            <w:pPr>
              <w:spacing w:after="0"/>
              <w:rPr>
                <w:rFonts w:ascii="Arial" w:hAnsi="Arial" w:cs="Arial"/>
                <w:sz w:val="18"/>
                <w:szCs w:val="18"/>
              </w:rPr>
            </w:pPr>
            <w:r w:rsidRPr="00BF7D7F">
              <w:rPr>
                <w:rFonts w:ascii="Arial" w:hAnsi="Arial" w:cs="Arial"/>
                <w:sz w:val="18"/>
                <w:szCs w:val="18"/>
              </w:rPr>
              <w:t>Outside 3</w:t>
            </w:r>
            <w:r w:rsidR="001E0E9F" w:rsidRPr="00BF7D7F">
              <w:rPr>
                <w:rFonts w:ascii="Arial" w:hAnsi="Arial" w:cs="Arial"/>
                <w:sz w:val="18"/>
                <w:szCs w:val="18"/>
              </w:rPr>
              <w:t>GPP</w:t>
            </w:r>
            <w:r w:rsidRPr="00BF7D7F">
              <w:rPr>
                <w:rFonts w:ascii="Arial" w:hAnsi="Arial" w:cs="Arial"/>
                <w:sz w:val="18"/>
                <w:szCs w:val="18"/>
              </w:rPr>
              <w:t xml:space="preserve"> Network</w:t>
            </w:r>
          </w:p>
        </w:tc>
        <w:tc>
          <w:tcPr>
            <w:tcW w:w="2974" w:type="dxa"/>
            <w:shd w:val="clear" w:color="auto" w:fill="auto"/>
          </w:tcPr>
          <w:p w14:paraId="25BEDA4F" w14:textId="77777777" w:rsidR="00925ED4" w:rsidRPr="00BF7D7F" w:rsidRDefault="00925ED4" w:rsidP="004D4ADE">
            <w:pPr>
              <w:spacing w:after="0"/>
              <w:rPr>
                <w:rFonts w:ascii="Arial" w:hAnsi="Arial" w:cs="Arial"/>
                <w:sz w:val="18"/>
                <w:szCs w:val="18"/>
              </w:rPr>
            </w:pPr>
            <w:r w:rsidRPr="00BF7D7F">
              <w:rPr>
                <w:rFonts w:ascii="Arial" w:hAnsi="Arial" w:cs="Arial"/>
                <w:sz w:val="18"/>
                <w:szCs w:val="18"/>
              </w:rPr>
              <w:t>UE-side / NW-side / neutral site</w:t>
            </w:r>
          </w:p>
        </w:tc>
      </w:tr>
      <w:tr w:rsidR="007B3E87" w:rsidRPr="00BF7D7F" w14:paraId="45F9F8F0" w14:textId="77777777" w:rsidTr="00655C07">
        <w:tc>
          <w:tcPr>
            <w:tcW w:w="683" w:type="dxa"/>
            <w:shd w:val="clear" w:color="auto" w:fill="auto"/>
          </w:tcPr>
          <w:p w14:paraId="48980CC2" w14:textId="77777777" w:rsidR="00925ED4" w:rsidRPr="00BF7D7F" w:rsidRDefault="00925ED4" w:rsidP="004D4ADE">
            <w:pPr>
              <w:spacing w:after="0"/>
              <w:rPr>
                <w:rFonts w:ascii="Arial" w:hAnsi="Arial" w:cs="Arial"/>
                <w:b/>
                <w:sz w:val="18"/>
                <w:szCs w:val="18"/>
              </w:rPr>
            </w:pPr>
            <w:r w:rsidRPr="00BF7D7F">
              <w:rPr>
                <w:rFonts w:ascii="Arial" w:hAnsi="Arial" w:cs="Arial"/>
                <w:b/>
                <w:sz w:val="18"/>
                <w:szCs w:val="18"/>
              </w:rPr>
              <w:t>z1</w:t>
            </w:r>
          </w:p>
        </w:tc>
        <w:tc>
          <w:tcPr>
            <w:tcW w:w="3831" w:type="dxa"/>
            <w:shd w:val="clear" w:color="auto" w:fill="auto"/>
          </w:tcPr>
          <w:p w14:paraId="0C2E544F" w14:textId="4C2790CE" w:rsidR="00925ED4" w:rsidRPr="00BF7D7F" w:rsidRDefault="00925ED4" w:rsidP="004D4ADE">
            <w:pPr>
              <w:spacing w:after="0"/>
              <w:rPr>
                <w:rFonts w:ascii="Arial" w:hAnsi="Arial" w:cs="Arial"/>
                <w:sz w:val="18"/>
                <w:szCs w:val="18"/>
              </w:rPr>
            </w:pPr>
            <w:r w:rsidRPr="00BF7D7F">
              <w:rPr>
                <w:rFonts w:ascii="Arial" w:hAnsi="Arial" w:cs="Arial"/>
                <w:sz w:val="18"/>
                <w:szCs w:val="18"/>
              </w:rPr>
              <w:t>model transfer in proprietary format</w:t>
            </w:r>
            <w:r w:rsidR="00AD53DA" w:rsidRPr="00BF7D7F">
              <w:rPr>
                <w:rFonts w:ascii="Arial" w:hAnsi="Arial" w:cs="Arial"/>
                <w:sz w:val="18"/>
                <w:szCs w:val="18"/>
              </w:rPr>
              <w:t>.</w:t>
            </w:r>
          </w:p>
        </w:tc>
        <w:tc>
          <w:tcPr>
            <w:tcW w:w="2196" w:type="dxa"/>
            <w:shd w:val="clear" w:color="auto" w:fill="auto"/>
          </w:tcPr>
          <w:p w14:paraId="68650867" w14:textId="77777777" w:rsidR="00925ED4" w:rsidRPr="00BF7D7F" w:rsidRDefault="00925ED4" w:rsidP="004D4ADE">
            <w:pPr>
              <w:spacing w:after="0"/>
              <w:rPr>
                <w:rFonts w:ascii="Arial" w:hAnsi="Arial" w:cs="Arial"/>
                <w:sz w:val="18"/>
                <w:szCs w:val="18"/>
              </w:rPr>
            </w:pPr>
            <w:r w:rsidRPr="00BF7D7F">
              <w:rPr>
                <w:rFonts w:ascii="Arial" w:hAnsi="Arial" w:cs="Arial"/>
                <w:sz w:val="18"/>
                <w:szCs w:val="18"/>
              </w:rPr>
              <w:t>3GPP Network</w:t>
            </w:r>
          </w:p>
        </w:tc>
        <w:tc>
          <w:tcPr>
            <w:tcW w:w="2974" w:type="dxa"/>
            <w:shd w:val="clear" w:color="auto" w:fill="auto"/>
          </w:tcPr>
          <w:p w14:paraId="07004FFB" w14:textId="77777777" w:rsidR="00925ED4" w:rsidRPr="00BF7D7F" w:rsidRDefault="00925ED4" w:rsidP="004D4ADE">
            <w:pPr>
              <w:spacing w:after="0"/>
              <w:rPr>
                <w:rFonts w:ascii="Arial" w:hAnsi="Arial" w:cs="Arial"/>
                <w:sz w:val="18"/>
                <w:szCs w:val="18"/>
              </w:rPr>
            </w:pPr>
            <w:r w:rsidRPr="00BF7D7F">
              <w:rPr>
                <w:rFonts w:ascii="Arial" w:hAnsi="Arial" w:cs="Arial"/>
                <w:sz w:val="18"/>
                <w:szCs w:val="18"/>
              </w:rPr>
              <w:t>UE-side / neutral site</w:t>
            </w:r>
          </w:p>
        </w:tc>
      </w:tr>
      <w:tr w:rsidR="007B3E87" w:rsidRPr="00BF7D7F" w14:paraId="4262BAE7" w14:textId="77777777" w:rsidTr="00655C07">
        <w:tc>
          <w:tcPr>
            <w:tcW w:w="683" w:type="dxa"/>
            <w:shd w:val="clear" w:color="auto" w:fill="auto"/>
          </w:tcPr>
          <w:p w14:paraId="205C8ADE" w14:textId="77777777" w:rsidR="00925ED4" w:rsidRPr="00BF7D7F" w:rsidRDefault="00925ED4" w:rsidP="004D4ADE">
            <w:pPr>
              <w:spacing w:after="0"/>
              <w:rPr>
                <w:rFonts w:ascii="Arial" w:hAnsi="Arial" w:cs="Arial"/>
                <w:b/>
                <w:sz w:val="18"/>
                <w:szCs w:val="18"/>
              </w:rPr>
            </w:pPr>
            <w:r w:rsidRPr="00BF7D7F">
              <w:rPr>
                <w:rFonts w:ascii="Arial" w:hAnsi="Arial" w:cs="Arial"/>
                <w:b/>
                <w:sz w:val="18"/>
                <w:szCs w:val="18"/>
              </w:rPr>
              <w:t>z2</w:t>
            </w:r>
          </w:p>
        </w:tc>
        <w:tc>
          <w:tcPr>
            <w:tcW w:w="3831" w:type="dxa"/>
            <w:shd w:val="clear" w:color="auto" w:fill="auto"/>
          </w:tcPr>
          <w:p w14:paraId="19483507" w14:textId="1042EA01" w:rsidR="00925ED4" w:rsidRPr="00BF7D7F" w:rsidRDefault="00925ED4" w:rsidP="004D4ADE">
            <w:pPr>
              <w:spacing w:after="0"/>
              <w:rPr>
                <w:rFonts w:ascii="Arial" w:hAnsi="Arial" w:cs="Arial"/>
                <w:sz w:val="18"/>
                <w:szCs w:val="18"/>
              </w:rPr>
            </w:pPr>
            <w:r w:rsidRPr="00BF7D7F">
              <w:rPr>
                <w:rFonts w:ascii="Arial" w:hAnsi="Arial" w:cs="Arial"/>
                <w:sz w:val="18"/>
                <w:szCs w:val="18"/>
              </w:rPr>
              <w:t>model transfer in proprietary format</w:t>
            </w:r>
            <w:r w:rsidR="00AD53DA" w:rsidRPr="00BF7D7F">
              <w:rPr>
                <w:rFonts w:ascii="Arial" w:hAnsi="Arial" w:cs="Arial"/>
                <w:sz w:val="18"/>
                <w:szCs w:val="18"/>
              </w:rPr>
              <w:t>.</w:t>
            </w:r>
          </w:p>
        </w:tc>
        <w:tc>
          <w:tcPr>
            <w:tcW w:w="2196" w:type="dxa"/>
            <w:shd w:val="clear" w:color="auto" w:fill="auto"/>
          </w:tcPr>
          <w:p w14:paraId="022700DF" w14:textId="77777777" w:rsidR="00925ED4" w:rsidRPr="00BF7D7F" w:rsidRDefault="00925ED4" w:rsidP="004D4ADE">
            <w:pPr>
              <w:spacing w:after="0"/>
              <w:rPr>
                <w:rFonts w:ascii="Arial" w:hAnsi="Arial" w:cs="Arial"/>
                <w:sz w:val="18"/>
                <w:szCs w:val="18"/>
              </w:rPr>
            </w:pPr>
            <w:r w:rsidRPr="00BF7D7F">
              <w:rPr>
                <w:rFonts w:ascii="Arial" w:hAnsi="Arial" w:cs="Arial"/>
                <w:sz w:val="18"/>
                <w:szCs w:val="18"/>
              </w:rPr>
              <w:t>3GPP Network</w:t>
            </w:r>
          </w:p>
        </w:tc>
        <w:tc>
          <w:tcPr>
            <w:tcW w:w="2974" w:type="dxa"/>
            <w:shd w:val="clear" w:color="auto" w:fill="auto"/>
          </w:tcPr>
          <w:p w14:paraId="2D592EC0" w14:textId="77777777" w:rsidR="00925ED4" w:rsidRPr="00BF7D7F" w:rsidRDefault="00925ED4" w:rsidP="004D4ADE">
            <w:pPr>
              <w:spacing w:after="0"/>
              <w:rPr>
                <w:rFonts w:ascii="Arial" w:hAnsi="Arial" w:cs="Arial"/>
                <w:sz w:val="18"/>
                <w:szCs w:val="18"/>
              </w:rPr>
            </w:pPr>
            <w:r w:rsidRPr="00BF7D7F">
              <w:rPr>
                <w:rFonts w:ascii="Arial" w:hAnsi="Arial" w:cs="Arial"/>
                <w:sz w:val="18"/>
                <w:szCs w:val="18"/>
              </w:rPr>
              <w:t>NW-side</w:t>
            </w:r>
          </w:p>
        </w:tc>
      </w:tr>
      <w:tr w:rsidR="007B3E87" w:rsidRPr="00BF7D7F" w14:paraId="3D9E2F31" w14:textId="77777777" w:rsidTr="00655C07">
        <w:tc>
          <w:tcPr>
            <w:tcW w:w="683" w:type="dxa"/>
            <w:shd w:val="clear" w:color="auto" w:fill="auto"/>
          </w:tcPr>
          <w:p w14:paraId="66429F4B" w14:textId="77777777" w:rsidR="00925ED4" w:rsidRPr="00BF7D7F" w:rsidRDefault="00925ED4" w:rsidP="004D4ADE">
            <w:pPr>
              <w:spacing w:after="0"/>
              <w:rPr>
                <w:rFonts w:ascii="Arial" w:hAnsi="Arial" w:cs="Arial"/>
                <w:b/>
                <w:sz w:val="18"/>
                <w:szCs w:val="18"/>
              </w:rPr>
            </w:pPr>
            <w:r w:rsidRPr="00BF7D7F">
              <w:rPr>
                <w:rFonts w:ascii="Arial" w:hAnsi="Arial" w:cs="Arial"/>
                <w:b/>
                <w:sz w:val="18"/>
                <w:szCs w:val="18"/>
              </w:rPr>
              <w:t>z3</w:t>
            </w:r>
          </w:p>
        </w:tc>
        <w:tc>
          <w:tcPr>
            <w:tcW w:w="3831" w:type="dxa"/>
            <w:shd w:val="clear" w:color="auto" w:fill="auto"/>
          </w:tcPr>
          <w:p w14:paraId="24E5F057" w14:textId="54B38D76" w:rsidR="00925ED4" w:rsidRPr="00BF7D7F" w:rsidRDefault="00925ED4" w:rsidP="004D4ADE">
            <w:pPr>
              <w:spacing w:after="0"/>
              <w:rPr>
                <w:rFonts w:ascii="Arial" w:hAnsi="Arial" w:cs="Arial"/>
                <w:sz w:val="18"/>
                <w:szCs w:val="18"/>
              </w:rPr>
            </w:pPr>
            <w:r w:rsidRPr="00BF7D7F">
              <w:rPr>
                <w:rFonts w:ascii="Arial" w:hAnsi="Arial" w:cs="Arial"/>
                <w:sz w:val="18"/>
                <w:szCs w:val="18"/>
              </w:rPr>
              <w:t>model transfer in open format</w:t>
            </w:r>
            <w:r w:rsidR="00AD53DA" w:rsidRPr="00BF7D7F">
              <w:rPr>
                <w:rFonts w:ascii="Arial" w:hAnsi="Arial" w:cs="Arial"/>
                <w:sz w:val="18"/>
                <w:szCs w:val="18"/>
              </w:rPr>
              <w:t>.</w:t>
            </w:r>
          </w:p>
        </w:tc>
        <w:tc>
          <w:tcPr>
            <w:tcW w:w="2196" w:type="dxa"/>
            <w:shd w:val="clear" w:color="auto" w:fill="auto"/>
          </w:tcPr>
          <w:p w14:paraId="24420942" w14:textId="77777777" w:rsidR="00925ED4" w:rsidRPr="00BF7D7F" w:rsidRDefault="00925ED4" w:rsidP="004D4ADE">
            <w:pPr>
              <w:spacing w:after="0"/>
              <w:rPr>
                <w:rFonts w:ascii="Arial" w:hAnsi="Arial" w:cs="Arial"/>
                <w:sz w:val="18"/>
                <w:szCs w:val="18"/>
              </w:rPr>
            </w:pPr>
            <w:r w:rsidRPr="00BF7D7F">
              <w:rPr>
                <w:rFonts w:ascii="Arial" w:hAnsi="Arial" w:cs="Arial"/>
                <w:sz w:val="18"/>
                <w:szCs w:val="18"/>
              </w:rPr>
              <w:t>3GPP Network</w:t>
            </w:r>
          </w:p>
        </w:tc>
        <w:tc>
          <w:tcPr>
            <w:tcW w:w="2974" w:type="dxa"/>
            <w:shd w:val="clear" w:color="auto" w:fill="auto"/>
          </w:tcPr>
          <w:p w14:paraId="1469DFAD" w14:textId="77777777" w:rsidR="00925ED4" w:rsidRPr="00BF7D7F" w:rsidRDefault="00925ED4" w:rsidP="004D4ADE">
            <w:pPr>
              <w:spacing w:after="0"/>
              <w:rPr>
                <w:rFonts w:ascii="Arial" w:hAnsi="Arial" w:cs="Arial"/>
                <w:sz w:val="18"/>
                <w:szCs w:val="18"/>
              </w:rPr>
            </w:pPr>
            <w:r w:rsidRPr="00BF7D7F">
              <w:rPr>
                <w:rFonts w:ascii="Arial" w:hAnsi="Arial" w:cs="Arial"/>
                <w:sz w:val="18"/>
                <w:szCs w:val="18"/>
              </w:rPr>
              <w:t>UE-side / neutral site</w:t>
            </w:r>
          </w:p>
        </w:tc>
      </w:tr>
      <w:tr w:rsidR="007B3E87" w:rsidRPr="00BF7D7F" w14:paraId="54BD95E5" w14:textId="77777777" w:rsidTr="00655C07">
        <w:tc>
          <w:tcPr>
            <w:tcW w:w="683" w:type="dxa"/>
            <w:shd w:val="clear" w:color="auto" w:fill="auto"/>
          </w:tcPr>
          <w:p w14:paraId="49141140" w14:textId="77777777" w:rsidR="00925ED4" w:rsidRPr="00BF7D7F" w:rsidRDefault="00925ED4" w:rsidP="004D4ADE">
            <w:pPr>
              <w:spacing w:after="0"/>
              <w:rPr>
                <w:rFonts w:ascii="Arial" w:hAnsi="Arial" w:cs="Arial"/>
                <w:b/>
                <w:sz w:val="18"/>
                <w:szCs w:val="18"/>
              </w:rPr>
            </w:pPr>
            <w:r w:rsidRPr="00BF7D7F">
              <w:rPr>
                <w:rFonts w:ascii="Arial" w:hAnsi="Arial" w:cs="Arial"/>
                <w:b/>
                <w:sz w:val="18"/>
                <w:szCs w:val="18"/>
              </w:rPr>
              <w:t>z4</w:t>
            </w:r>
          </w:p>
        </w:tc>
        <w:tc>
          <w:tcPr>
            <w:tcW w:w="3831" w:type="dxa"/>
            <w:shd w:val="clear" w:color="auto" w:fill="auto"/>
          </w:tcPr>
          <w:p w14:paraId="21E6A296" w14:textId="12C57783" w:rsidR="00925ED4" w:rsidRPr="00BF7D7F" w:rsidRDefault="00925ED4" w:rsidP="004D4ADE">
            <w:pPr>
              <w:spacing w:after="0"/>
              <w:rPr>
                <w:rFonts w:ascii="Arial" w:hAnsi="Arial" w:cs="Arial"/>
                <w:sz w:val="18"/>
                <w:szCs w:val="18"/>
              </w:rPr>
            </w:pPr>
            <w:r w:rsidRPr="00BF7D7F">
              <w:rPr>
                <w:rFonts w:ascii="Arial" w:hAnsi="Arial" w:cs="Arial"/>
                <w:sz w:val="18"/>
                <w:szCs w:val="18"/>
              </w:rPr>
              <w:t xml:space="preserve">model transfer in open format of a </w:t>
            </w:r>
            <w:r w:rsidRPr="00BF7D7F">
              <w:rPr>
                <w:rFonts w:ascii="Arial" w:hAnsi="Arial" w:cs="Arial"/>
                <w:i/>
                <w:iCs/>
                <w:sz w:val="18"/>
                <w:szCs w:val="18"/>
              </w:rPr>
              <w:t>known model structure</w:t>
            </w:r>
            <w:r w:rsidRPr="00BF7D7F">
              <w:rPr>
                <w:rFonts w:ascii="Arial" w:hAnsi="Arial" w:cs="Arial"/>
                <w:sz w:val="18"/>
                <w:szCs w:val="18"/>
              </w:rPr>
              <w:t xml:space="preserve"> at UE</w:t>
            </w:r>
            <w:r w:rsidR="006C198F" w:rsidRPr="00BF7D7F">
              <w:rPr>
                <w:rFonts w:ascii="Arial" w:hAnsi="Arial" w:cs="Arial"/>
                <w:sz w:val="18"/>
                <w:szCs w:val="18"/>
              </w:rPr>
              <w:t>, i.e., an exact model structure as has been previously identified between NW and UE and for which the UE has explicitly indicated its support</w:t>
            </w:r>
            <w:r w:rsidR="009F2F89" w:rsidRPr="00BF7D7F">
              <w:rPr>
                <w:rFonts w:ascii="Arial" w:hAnsi="Arial" w:cs="Arial"/>
                <w:sz w:val="18"/>
                <w:szCs w:val="18"/>
              </w:rPr>
              <w:t xml:space="preserve">. </w:t>
            </w:r>
          </w:p>
        </w:tc>
        <w:tc>
          <w:tcPr>
            <w:tcW w:w="2196" w:type="dxa"/>
            <w:shd w:val="clear" w:color="auto" w:fill="auto"/>
          </w:tcPr>
          <w:p w14:paraId="27F82245" w14:textId="77777777" w:rsidR="00925ED4" w:rsidRPr="00BF7D7F" w:rsidRDefault="00925ED4" w:rsidP="004D4ADE">
            <w:pPr>
              <w:spacing w:after="0"/>
              <w:rPr>
                <w:rFonts w:ascii="Arial" w:hAnsi="Arial" w:cs="Arial"/>
                <w:sz w:val="18"/>
                <w:szCs w:val="18"/>
              </w:rPr>
            </w:pPr>
            <w:r w:rsidRPr="00BF7D7F">
              <w:rPr>
                <w:rFonts w:ascii="Arial" w:hAnsi="Arial" w:cs="Arial"/>
                <w:sz w:val="18"/>
                <w:szCs w:val="18"/>
              </w:rPr>
              <w:t>3GPP Network</w:t>
            </w:r>
          </w:p>
        </w:tc>
        <w:tc>
          <w:tcPr>
            <w:tcW w:w="2974" w:type="dxa"/>
            <w:shd w:val="clear" w:color="auto" w:fill="auto"/>
          </w:tcPr>
          <w:p w14:paraId="7547795F" w14:textId="77777777" w:rsidR="00925ED4" w:rsidRPr="00BF7D7F" w:rsidRDefault="00925ED4" w:rsidP="004D4ADE">
            <w:pPr>
              <w:spacing w:after="0"/>
              <w:rPr>
                <w:rFonts w:ascii="Arial" w:hAnsi="Arial" w:cs="Arial"/>
                <w:sz w:val="18"/>
                <w:szCs w:val="18"/>
              </w:rPr>
            </w:pPr>
            <w:r w:rsidRPr="00BF7D7F">
              <w:rPr>
                <w:rFonts w:ascii="Arial" w:hAnsi="Arial" w:cs="Arial"/>
                <w:sz w:val="18"/>
                <w:szCs w:val="18"/>
              </w:rPr>
              <w:t>NW-side</w:t>
            </w:r>
          </w:p>
        </w:tc>
      </w:tr>
      <w:tr w:rsidR="007B3E87" w:rsidRPr="00BF7D7F" w14:paraId="778753EE" w14:textId="77777777" w:rsidTr="00655C07">
        <w:tc>
          <w:tcPr>
            <w:tcW w:w="683" w:type="dxa"/>
            <w:shd w:val="clear" w:color="auto" w:fill="auto"/>
          </w:tcPr>
          <w:p w14:paraId="1B491A9E" w14:textId="77777777" w:rsidR="00925ED4" w:rsidRPr="00BF7D7F" w:rsidRDefault="00925ED4" w:rsidP="004D4ADE">
            <w:pPr>
              <w:spacing w:after="0"/>
              <w:rPr>
                <w:rFonts w:ascii="Arial" w:hAnsi="Arial" w:cs="Arial"/>
                <w:b/>
                <w:sz w:val="18"/>
                <w:szCs w:val="18"/>
              </w:rPr>
            </w:pPr>
            <w:r w:rsidRPr="00BF7D7F">
              <w:rPr>
                <w:rFonts w:ascii="Arial" w:hAnsi="Arial" w:cs="Arial"/>
                <w:b/>
                <w:sz w:val="18"/>
                <w:szCs w:val="18"/>
              </w:rPr>
              <w:t>z5</w:t>
            </w:r>
          </w:p>
        </w:tc>
        <w:tc>
          <w:tcPr>
            <w:tcW w:w="3831" w:type="dxa"/>
            <w:shd w:val="clear" w:color="auto" w:fill="auto"/>
          </w:tcPr>
          <w:p w14:paraId="5E8EE2AF" w14:textId="1BD36EBD" w:rsidR="00925ED4" w:rsidRPr="00BF7D7F" w:rsidRDefault="00925ED4" w:rsidP="004D4ADE">
            <w:pPr>
              <w:spacing w:after="0"/>
              <w:rPr>
                <w:rFonts w:ascii="Arial" w:hAnsi="Arial" w:cs="Arial"/>
                <w:sz w:val="18"/>
                <w:szCs w:val="18"/>
              </w:rPr>
            </w:pPr>
            <w:r w:rsidRPr="00BF7D7F">
              <w:rPr>
                <w:rFonts w:ascii="Arial" w:hAnsi="Arial" w:cs="Arial"/>
                <w:sz w:val="18"/>
                <w:szCs w:val="18"/>
              </w:rPr>
              <w:t xml:space="preserve">model transfer in open format of </w:t>
            </w:r>
            <w:r w:rsidRPr="00BF7D7F">
              <w:rPr>
                <w:rFonts w:ascii="Arial" w:hAnsi="Arial" w:cs="Arial"/>
                <w:i/>
                <w:iCs/>
                <w:sz w:val="18"/>
                <w:szCs w:val="18"/>
              </w:rPr>
              <w:t>an unknown model structure</w:t>
            </w:r>
            <w:r w:rsidRPr="00BF7D7F">
              <w:rPr>
                <w:rFonts w:ascii="Arial" w:hAnsi="Arial" w:cs="Arial"/>
                <w:sz w:val="18"/>
                <w:szCs w:val="18"/>
              </w:rPr>
              <w:t xml:space="preserve"> at UE</w:t>
            </w:r>
            <w:r w:rsidR="00AD53DA" w:rsidRPr="00BF7D7F">
              <w:rPr>
                <w:rFonts w:ascii="Arial" w:hAnsi="Arial" w:cs="Arial"/>
                <w:sz w:val="18"/>
                <w:szCs w:val="18"/>
              </w:rPr>
              <w:t>, i.e., any other model structure not covered in z4, including any model structure that is only partially known.</w:t>
            </w:r>
          </w:p>
        </w:tc>
        <w:tc>
          <w:tcPr>
            <w:tcW w:w="2196" w:type="dxa"/>
            <w:shd w:val="clear" w:color="auto" w:fill="auto"/>
          </w:tcPr>
          <w:p w14:paraId="2A9B31C3" w14:textId="77777777" w:rsidR="00925ED4" w:rsidRPr="00BF7D7F" w:rsidRDefault="00925ED4" w:rsidP="004D4ADE">
            <w:pPr>
              <w:spacing w:after="0"/>
              <w:rPr>
                <w:rFonts w:ascii="Arial" w:hAnsi="Arial" w:cs="Arial"/>
                <w:sz w:val="18"/>
                <w:szCs w:val="18"/>
              </w:rPr>
            </w:pPr>
            <w:r w:rsidRPr="00BF7D7F">
              <w:rPr>
                <w:rFonts w:ascii="Arial" w:hAnsi="Arial" w:cs="Arial"/>
                <w:sz w:val="18"/>
                <w:szCs w:val="18"/>
              </w:rPr>
              <w:t>3GPP Network</w:t>
            </w:r>
          </w:p>
        </w:tc>
        <w:tc>
          <w:tcPr>
            <w:tcW w:w="2974" w:type="dxa"/>
            <w:shd w:val="clear" w:color="auto" w:fill="auto"/>
          </w:tcPr>
          <w:p w14:paraId="1ED0C5AE" w14:textId="77777777" w:rsidR="00925ED4" w:rsidRPr="00BF7D7F" w:rsidRDefault="00925ED4" w:rsidP="004D4ADE">
            <w:pPr>
              <w:spacing w:after="0"/>
              <w:rPr>
                <w:rFonts w:ascii="Arial" w:hAnsi="Arial" w:cs="Arial"/>
                <w:sz w:val="18"/>
                <w:szCs w:val="18"/>
              </w:rPr>
            </w:pPr>
            <w:r w:rsidRPr="00BF7D7F">
              <w:rPr>
                <w:rFonts w:ascii="Arial" w:hAnsi="Arial" w:cs="Arial"/>
                <w:sz w:val="18"/>
                <w:szCs w:val="18"/>
              </w:rPr>
              <w:t>NW-side</w:t>
            </w:r>
          </w:p>
        </w:tc>
      </w:tr>
      <w:tr w:rsidR="00655C07" w:rsidRPr="00BF7D7F" w14:paraId="7AC884FA" w14:textId="77777777" w:rsidTr="006E77AD">
        <w:tc>
          <w:tcPr>
            <w:tcW w:w="9684" w:type="dxa"/>
            <w:gridSpan w:val="4"/>
            <w:shd w:val="clear" w:color="auto" w:fill="auto"/>
          </w:tcPr>
          <w:p w14:paraId="5008C05D" w14:textId="629A25FD" w:rsidR="00655C07" w:rsidRPr="00BF7D7F" w:rsidRDefault="00655C07" w:rsidP="00655C07">
            <w:pPr>
              <w:pStyle w:val="TAN"/>
            </w:pPr>
            <w:r w:rsidRPr="00BF7D7F">
              <w:t>Note:</w:t>
            </w:r>
            <w:r w:rsidRPr="00BF7D7F">
              <w:tab/>
              <w:t>The definition of various Cases is only for the purpose of facilitating discussion and does not imply applicability, feasibility, entity mapping, architecture, signalling nor any prioritization.</w:t>
            </w:r>
          </w:p>
        </w:tc>
      </w:tr>
    </w:tbl>
    <w:p w14:paraId="288F18CC" w14:textId="77777777" w:rsidR="00655C07" w:rsidRPr="00BF7D7F" w:rsidRDefault="00655C07" w:rsidP="00655C07"/>
    <w:p w14:paraId="13B1FC40" w14:textId="01E0CFC3" w:rsidR="00D8239A" w:rsidRPr="00BF7D7F" w:rsidRDefault="00D8239A" w:rsidP="00655C07">
      <w:r w:rsidRPr="00BF7D7F">
        <w:t>When a model of a known structure at UE (e.g., Case z4) is transferred from the Network, the new model being identified (e.g., via Type B2) has the same structure as a previously identified model at the Network and UE.</w:t>
      </w:r>
    </w:p>
    <w:p w14:paraId="2AC98D07" w14:textId="77777777" w:rsidR="00B228E4" w:rsidRPr="00BF7D7F" w:rsidRDefault="00B228E4" w:rsidP="00B228E4">
      <w:r w:rsidRPr="00BF7D7F">
        <w:t>For model delivery/transfer to UE (for UE-side models and UE-part of two-sided models):</w:t>
      </w:r>
    </w:p>
    <w:p w14:paraId="11340BE7" w14:textId="78E1841B" w:rsidR="00B228E4" w:rsidRPr="00BF7D7F" w:rsidRDefault="00F61CEF" w:rsidP="00F61CEF">
      <w:pPr>
        <w:pStyle w:val="B1"/>
      </w:pPr>
      <w:r w:rsidRPr="00BF7D7F">
        <w:t>-</w:t>
      </w:r>
      <w:r w:rsidRPr="00BF7D7F">
        <w:tab/>
      </w:r>
      <w:r w:rsidR="00B228E4" w:rsidRPr="00BF7D7F">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14B965E7" w14:textId="586C28CA" w:rsidR="00B228E4" w:rsidRPr="00BF7D7F" w:rsidRDefault="00F61CEF" w:rsidP="00F61CEF">
      <w:pPr>
        <w:pStyle w:val="B1"/>
      </w:pPr>
      <w:r w:rsidRPr="00BF7D7F">
        <w:t>-</w:t>
      </w:r>
      <w:r w:rsidRPr="00BF7D7F">
        <w:tab/>
      </w:r>
      <w:r w:rsidR="00B228E4" w:rsidRPr="00BF7D7F">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052D0AD4" w14:textId="7F00C50C" w:rsidR="00505FDD" w:rsidRPr="00BF7D7F" w:rsidRDefault="00F61CEF" w:rsidP="00F61CEF">
      <w:pPr>
        <w:pStyle w:val="B1"/>
      </w:pPr>
      <w:r w:rsidRPr="00BF7D7F">
        <w:t>-</w:t>
      </w:r>
      <w:r w:rsidRPr="00BF7D7F">
        <w:tab/>
      </w:r>
      <w:r w:rsidR="00505FDD" w:rsidRPr="00BF7D7F">
        <w:t>Model transfer/delivery of an unknown structure at UE has more challenges related to feasibility (e.g. UE implementation feasibility) compared to delivery/transfer of a known structure at UE.</w:t>
      </w:r>
    </w:p>
    <w:p w14:paraId="2786FF40" w14:textId="6626AB70" w:rsidR="00B228E4" w:rsidRPr="00BF7D7F" w:rsidRDefault="00F61CEF" w:rsidP="00F61CEF">
      <w:pPr>
        <w:pStyle w:val="B1"/>
      </w:pPr>
      <w:r w:rsidRPr="00BF7D7F">
        <w:t>-</w:t>
      </w:r>
      <w:r w:rsidRPr="00BF7D7F">
        <w:tab/>
      </w:r>
      <w:r w:rsidR="00B228E4" w:rsidRPr="00BF7D7F">
        <w:t xml:space="preserve">For model trained at network side, Case y (w/ </w:t>
      </w:r>
      <w:r w:rsidR="00502FAC" w:rsidRPr="00BF7D7F">
        <w:t>NW-side</w:t>
      </w:r>
      <w:r w:rsidR="00B228E4" w:rsidRPr="00BF7D7F">
        <w:t xml:space="preserve"> training) and Case z2 may incur the burden of offline cross-vendor collaboration such as sending a model to the UE-side and/or compiling a model.</w:t>
      </w:r>
    </w:p>
    <w:p w14:paraId="00FAF3CD" w14:textId="317ABEFB" w:rsidR="00B228E4" w:rsidRPr="00BF7D7F" w:rsidRDefault="00F61CEF" w:rsidP="00F61CEF">
      <w:pPr>
        <w:pStyle w:val="B1"/>
      </w:pPr>
      <w:r w:rsidRPr="00BF7D7F">
        <w:t>-</w:t>
      </w:r>
      <w:r w:rsidRPr="00BF7D7F">
        <w:tab/>
      </w:r>
      <w:r w:rsidR="00B228E4" w:rsidRPr="00BF7D7F">
        <w:t>For model trained at UE side/neutral site, Case z1 and Case z3 may incur the burden of offline cross-vendor collaboration to send the trained model from the UE-side to the network, compared to Case y (w/ UE-side training) which does not have such burden.</w:t>
      </w:r>
    </w:p>
    <w:p w14:paraId="36679FC5" w14:textId="341F5BF0" w:rsidR="00B228E4" w:rsidRPr="00BF7D7F" w:rsidRDefault="00F61CEF" w:rsidP="00F61CEF">
      <w:pPr>
        <w:pStyle w:val="B1"/>
      </w:pPr>
      <w:r w:rsidRPr="00BF7D7F">
        <w:t>-</w:t>
      </w:r>
      <w:r w:rsidRPr="00BF7D7F">
        <w:tab/>
      </w:r>
      <w:r w:rsidR="00B228E4" w:rsidRPr="00BF7D7F">
        <w:t>Model storage at the 3</w:t>
      </w:r>
      <w:r w:rsidR="00B329D3" w:rsidRPr="00BF7D7F">
        <w:t>GPP</w:t>
      </w:r>
      <w:r w:rsidR="00B228E4" w:rsidRPr="00BF7D7F">
        <w:t xml:space="preserve"> network, compared to storing the model outside the 3</w:t>
      </w:r>
      <w:r w:rsidR="00D45900" w:rsidRPr="00BF7D7F">
        <w:t>GPP</w:t>
      </w:r>
      <w:r w:rsidR="00B228E4" w:rsidRPr="00BF7D7F">
        <w:t xml:space="preserve"> network, may come with 3</w:t>
      </w:r>
      <w:r w:rsidR="00D45900" w:rsidRPr="00BF7D7F">
        <w:t>GPP</w:t>
      </w:r>
      <w:r w:rsidR="00B228E4" w:rsidRPr="00BF7D7F">
        <w:t xml:space="preserve"> network side burden on model maintenance/storage.</w:t>
      </w:r>
    </w:p>
    <w:p w14:paraId="2C5ECDCF" w14:textId="3213446C" w:rsidR="00B228E4" w:rsidRPr="00BF7D7F" w:rsidRDefault="00F61CEF" w:rsidP="00F61CEF">
      <w:pPr>
        <w:pStyle w:val="B1"/>
      </w:pPr>
      <w:r w:rsidRPr="00BF7D7F">
        <w:t>-</w:t>
      </w:r>
      <w:r w:rsidRPr="00BF7D7F">
        <w:tab/>
      </w:r>
      <w:r w:rsidR="00B228E4" w:rsidRPr="00BF7D7F">
        <w:t>Proprietary design disclosure concern may arise from model training and/or model storage at the network side compared to other cases (such as case y with UE side training) which does not have such issue.</w:t>
      </w:r>
    </w:p>
    <w:p w14:paraId="3C55597F" w14:textId="77777777" w:rsidR="007428F7" w:rsidRPr="00BF7D7F" w:rsidRDefault="007428F7" w:rsidP="007428F7">
      <w:pPr>
        <w:rPr>
          <w:ins w:id="92" w:author="Juan Montojo" w:date="2024-09-01T15:57:00Z"/>
          <w:rFonts w:eastAsia="Batang"/>
          <w:bCs/>
        </w:rPr>
      </w:pPr>
      <w:ins w:id="93" w:author="Juan Montojo" w:date="2024-09-01T15:57:00Z">
        <w:r w:rsidRPr="00BF7D7F">
          <w:rPr>
            <w:rFonts w:eastAsia="Batang"/>
            <w:bCs/>
          </w:rPr>
          <w:t>From RAN1 perspective, for model delivery/transfer Case z4, further study the following alternatives (including the necessity</w:t>
        </w:r>
        <w:r w:rsidRPr="00BF7D7F">
          <w:rPr>
            <w:rFonts w:eastAsia="DengXian"/>
            <w:bCs/>
            <w:lang w:eastAsia="zh-CN"/>
          </w:rPr>
          <w:t>/feasibility</w:t>
        </w:r>
        <w:r w:rsidRPr="00BF7D7F">
          <w:rPr>
            <w:rFonts w:eastAsia="Batang"/>
            <w:bCs/>
          </w:rPr>
          <w:t>/benefits):</w:t>
        </w:r>
      </w:ins>
    </w:p>
    <w:p w14:paraId="31573BFF" w14:textId="77777777" w:rsidR="007428F7" w:rsidRPr="00BF7D7F" w:rsidRDefault="007428F7" w:rsidP="003F70FC">
      <w:pPr>
        <w:numPr>
          <w:ilvl w:val="0"/>
          <w:numId w:val="21"/>
        </w:numPr>
        <w:overflowPunct w:val="0"/>
        <w:autoSpaceDE w:val="0"/>
        <w:autoSpaceDN w:val="0"/>
        <w:adjustRightInd w:val="0"/>
        <w:textAlignment w:val="baseline"/>
        <w:rPr>
          <w:ins w:id="94" w:author="Juan Montojo" w:date="2024-09-01T15:57:00Z"/>
          <w:lang w:eastAsia="ja-JP"/>
        </w:rPr>
      </w:pPr>
      <w:ins w:id="95" w:author="Juan Montojo" w:date="2024-09-01T15:57:00Z">
        <w:r w:rsidRPr="00BF7D7F">
          <w:rPr>
            <w:lang w:eastAsia="ja-JP"/>
          </w:rPr>
          <w:t>Alt. A</w:t>
        </w:r>
      </w:ins>
    </w:p>
    <w:p w14:paraId="7AA57DD3" w14:textId="77777777" w:rsidR="007428F7" w:rsidRPr="00BF7D7F" w:rsidRDefault="007428F7" w:rsidP="003F70FC">
      <w:pPr>
        <w:numPr>
          <w:ilvl w:val="1"/>
          <w:numId w:val="21"/>
        </w:numPr>
        <w:overflowPunct w:val="0"/>
        <w:autoSpaceDE w:val="0"/>
        <w:autoSpaceDN w:val="0"/>
        <w:adjustRightInd w:val="0"/>
        <w:textAlignment w:val="baseline"/>
        <w:rPr>
          <w:ins w:id="96" w:author="Juan Montojo" w:date="2024-09-01T15:57:00Z"/>
          <w:lang w:eastAsia="ja-JP"/>
        </w:rPr>
      </w:pPr>
      <w:ins w:id="97" w:author="Juan Montojo" w:date="2024-09-01T15:57:00Z">
        <w:r w:rsidRPr="00BF7D7F">
          <w:rPr>
            <w:lang w:eastAsia="ja-JP"/>
          </w:rPr>
          <w:t xml:space="preserve">Step A-1: UE </w:t>
        </w:r>
        <w:r w:rsidRPr="00BF7D7F">
          <w:rPr>
            <w:rFonts w:eastAsia="DengXian"/>
            <w:lang w:eastAsia="zh-CN"/>
          </w:rPr>
          <w:t xml:space="preserve">reports </w:t>
        </w:r>
        <w:r w:rsidRPr="00BF7D7F">
          <w:rPr>
            <w:lang w:eastAsia="ja-JP"/>
          </w:rPr>
          <w:t xml:space="preserve">the supported known model structure(s) </w:t>
        </w:r>
        <w:r w:rsidRPr="00BF7D7F">
          <w:rPr>
            <w:rFonts w:eastAsia="DengXian"/>
            <w:lang w:eastAsia="zh-CN"/>
          </w:rPr>
          <w:t>to network</w:t>
        </w:r>
      </w:ins>
    </w:p>
    <w:p w14:paraId="39D8FFD7" w14:textId="77777777" w:rsidR="007428F7" w:rsidRPr="00BF7D7F" w:rsidRDefault="007428F7" w:rsidP="003F70FC">
      <w:pPr>
        <w:numPr>
          <w:ilvl w:val="1"/>
          <w:numId w:val="21"/>
        </w:numPr>
        <w:overflowPunct w:val="0"/>
        <w:autoSpaceDE w:val="0"/>
        <w:autoSpaceDN w:val="0"/>
        <w:adjustRightInd w:val="0"/>
        <w:textAlignment w:val="baseline"/>
        <w:rPr>
          <w:ins w:id="98" w:author="Juan Montojo" w:date="2024-09-01T15:57:00Z"/>
          <w:lang w:eastAsia="ja-JP"/>
        </w:rPr>
      </w:pPr>
      <w:ins w:id="99" w:author="Juan Montojo" w:date="2024-09-01T15:57:00Z">
        <w:r w:rsidRPr="00BF7D7F">
          <w:rPr>
            <w:lang w:eastAsia="ja-JP"/>
          </w:rPr>
          <w:t xml:space="preserve">Step A-2: </w:t>
        </w:r>
        <w:r w:rsidRPr="00BF7D7F">
          <w:rPr>
            <w:iCs/>
            <w:lang w:eastAsia="zh-CN"/>
          </w:rPr>
          <w:t>NW transfers to UE the parameters for one or more of supported known model structure(s) reported in Step A-1</w:t>
        </w:r>
      </w:ins>
    </w:p>
    <w:p w14:paraId="54DB9C11" w14:textId="77777777" w:rsidR="007428F7" w:rsidRPr="00BF7D7F" w:rsidRDefault="007428F7" w:rsidP="003F70FC">
      <w:pPr>
        <w:numPr>
          <w:ilvl w:val="1"/>
          <w:numId w:val="21"/>
        </w:numPr>
        <w:overflowPunct w:val="0"/>
        <w:autoSpaceDE w:val="0"/>
        <w:autoSpaceDN w:val="0"/>
        <w:adjustRightInd w:val="0"/>
        <w:textAlignment w:val="baseline"/>
        <w:rPr>
          <w:ins w:id="100" w:author="Juan Montojo" w:date="2024-09-01T15:57:00Z"/>
          <w:lang w:eastAsia="ja-JP"/>
        </w:rPr>
      </w:pPr>
      <w:ins w:id="101" w:author="Juan Montojo" w:date="2024-09-01T15:57:00Z">
        <w:r w:rsidRPr="00BF7D7F">
          <w:rPr>
            <w:lang w:eastAsia="ja-JP"/>
          </w:rPr>
          <w:t>FFS: whether some additional step(s), and/or whether other information is needed</w:t>
        </w:r>
      </w:ins>
    </w:p>
    <w:p w14:paraId="07FF2487" w14:textId="77777777" w:rsidR="007428F7" w:rsidRPr="00BF7D7F" w:rsidRDefault="007428F7" w:rsidP="003F70FC">
      <w:pPr>
        <w:numPr>
          <w:ilvl w:val="0"/>
          <w:numId w:val="21"/>
        </w:numPr>
        <w:overflowPunct w:val="0"/>
        <w:autoSpaceDE w:val="0"/>
        <w:autoSpaceDN w:val="0"/>
        <w:adjustRightInd w:val="0"/>
        <w:textAlignment w:val="baseline"/>
        <w:rPr>
          <w:ins w:id="102" w:author="Juan Montojo" w:date="2024-09-01T15:57:00Z"/>
          <w:lang w:eastAsia="ja-JP"/>
        </w:rPr>
      </w:pPr>
      <w:ins w:id="103" w:author="Juan Montojo" w:date="2024-09-01T15:57:00Z">
        <w:r w:rsidRPr="00BF7D7F">
          <w:rPr>
            <w:lang w:eastAsia="ja-JP"/>
          </w:rPr>
          <w:t xml:space="preserve">Alt. B </w:t>
        </w:r>
      </w:ins>
    </w:p>
    <w:p w14:paraId="6228F52E" w14:textId="77777777" w:rsidR="007428F7" w:rsidRPr="00BF7D7F" w:rsidRDefault="007428F7" w:rsidP="003F70FC">
      <w:pPr>
        <w:numPr>
          <w:ilvl w:val="1"/>
          <w:numId w:val="21"/>
        </w:numPr>
        <w:overflowPunct w:val="0"/>
        <w:autoSpaceDE w:val="0"/>
        <w:autoSpaceDN w:val="0"/>
        <w:adjustRightInd w:val="0"/>
        <w:textAlignment w:val="baseline"/>
        <w:rPr>
          <w:ins w:id="104" w:author="Juan Montojo" w:date="2024-09-01T15:57:00Z"/>
          <w:lang w:eastAsia="ja-JP"/>
        </w:rPr>
      </w:pPr>
      <w:ins w:id="105" w:author="Juan Montojo" w:date="2024-09-01T15:57:00Z">
        <w:r w:rsidRPr="00BF7D7F">
          <w:rPr>
            <w:lang w:eastAsia="ja-JP"/>
          </w:rPr>
          <w:lastRenderedPageBreak/>
          <w:t>Step B-0: UE reports to NW its support of model transfer/delivery case z4</w:t>
        </w:r>
      </w:ins>
    </w:p>
    <w:p w14:paraId="5852D102" w14:textId="77777777" w:rsidR="007428F7" w:rsidRPr="00BF7D7F" w:rsidRDefault="007428F7" w:rsidP="003F70FC">
      <w:pPr>
        <w:numPr>
          <w:ilvl w:val="1"/>
          <w:numId w:val="21"/>
        </w:numPr>
        <w:overflowPunct w:val="0"/>
        <w:autoSpaceDE w:val="0"/>
        <w:autoSpaceDN w:val="0"/>
        <w:adjustRightInd w:val="0"/>
        <w:textAlignment w:val="baseline"/>
        <w:rPr>
          <w:ins w:id="106" w:author="Juan Montojo" w:date="2024-09-01T15:57:00Z"/>
          <w:lang w:eastAsia="ja-JP"/>
        </w:rPr>
      </w:pPr>
      <w:ins w:id="107" w:author="Juan Montojo" w:date="2024-09-01T15:57:00Z">
        <w:r w:rsidRPr="00BF7D7F">
          <w:rPr>
            <w:lang w:eastAsia="ja-JP"/>
          </w:rPr>
          <w:t>Note: Step B-0 may be before or after Step B-1</w:t>
        </w:r>
        <w:r w:rsidRPr="00BF7D7F">
          <w:rPr>
            <w:rFonts w:eastAsia="DengXian"/>
            <w:lang w:eastAsia="zh-CN"/>
          </w:rPr>
          <w:t>, or not necessary</w:t>
        </w:r>
      </w:ins>
    </w:p>
    <w:p w14:paraId="7C2917C2" w14:textId="77777777" w:rsidR="007428F7" w:rsidRPr="00BF7D7F" w:rsidRDefault="007428F7" w:rsidP="003F70FC">
      <w:pPr>
        <w:numPr>
          <w:ilvl w:val="1"/>
          <w:numId w:val="21"/>
        </w:numPr>
        <w:overflowPunct w:val="0"/>
        <w:autoSpaceDE w:val="0"/>
        <w:autoSpaceDN w:val="0"/>
        <w:adjustRightInd w:val="0"/>
        <w:textAlignment w:val="baseline"/>
        <w:rPr>
          <w:ins w:id="108" w:author="Juan Montojo" w:date="2024-09-01T15:57:00Z"/>
          <w:lang w:eastAsia="ja-JP"/>
        </w:rPr>
      </w:pPr>
      <w:ins w:id="109" w:author="Juan Montojo" w:date="2024-09-01T15:57:00Z">
        <w:r w:rsidRPr="00BF7D7F">
          <w:rPr>
            <w:lang w:eastAsia="ja-JP"/>
          </w:rPr>
          <w:t>Step B-1: NW indicates to UE the candidate known model structure(s)</w:t>
        </w:r>
      </w:ins>
    </w:p>
    <w:p w14:paraId="4F816C1B" w14:textId="77777777" w:rsidR="007428F7" w:rsidRPr="00BF7D7F" w:rsidRDefault="007428F7" w:rsidP="003F70FC">
      <w:pPr>
        <w:numPr>
          <w:ilvl w:val="1"/>
          <w:numId w:val="21"/>
        </w:numPr>
        <w:overflowPunct w:val="0"/>
        <w:autoSpaceDE w:val="0"/>
        <w:autoSpaceDN w:val="0"/>
        <w:adjustRightInd w:val="0"/>
        <w:textAlignment w:val="baseline"/>
        <w:rPr>
          <w:ins w:id="110" w:author="Juan Montojo" w:date="2024-09-01T15:57:00Z"/>
          <w:lang w:eastAsia="ja-JP"/>
        </w:rPr>
      </w:pPr>
      <w:ins w:id="111" w:author="Juan Montojo" w:date="2024-09-01T15:57:00Z">
        <w:r w:rsidRPr="00BF7D7F">
          <w:rPr>
            <w:lang w:eastAsia="ja-JP"/>
          </w:rPr>
          <w:t>Step B-2: UE reports to NW which model structure(s) out of the candidate known model structure(s) indicated in Step B-1 is supported</w:t>
        </w:r>
      </w:ins>
    </w:p>
    <w:p w14:paraId="331D20C0" w14:textId="77777777" w:rsidR="007428F7" w:rsidRPr="00BF7D7F" w:rsidRDefault="007428F7" w:rsidP="003F70FC">
      <w:pPr>
        <w:numPr>
          <w:ilvl w:val="1"/>
          <w:numId w:val="21"/>
        </w:numPr>
        <w:overflowPunct w:val="0"/>
        <w:autoSpaceDE w:val="0"/>
        <w:autoSpaceDN w:val="0"/>
        <w:adjustRightInd w:val="0"/>
        <w:textAlignment w:val="baseline"/>
        <w:rPr>
          <w:ins w:id="112" w:author="Juan Montojo" w:date="2024-09-01T15:57:00Z"/>
          <w:lang w:eastAsia="ja-JP"/>
        </w:rPr>
      </w:pPr>
      <w:ins w:id="113" w:author="Juan Montojo" w:date="2024-09-01T15:57:00Z">
        <w:r w:rsidRPr="00BF7D7F">
          <w:rPr>
            <w:lang w:eastAsia="ja-JP"/>
          </w:rPr>
          <w:t xml:space="preserve">Step B-3: </w:t>
        </w:r>
        <w:r w:rsidRPr="00BF7D7F">
          <w:rPr>
            <w:iCs/>
            <w:lang w:eastAsia="zh-CN"/>
          </w:rPr>
          <w:t xml:space="preserve">NW transfers to UE the parameters for one or more of supported </w:t>
        </w:r>
        <w:r w:rsidRPr="00BF7D7F">
          <w:rPr>
            <w:lang w:eastAsia="ja-JP"/>
          </w:rPr>
          <w:t xml:space="preserve">known model structure(s) </w:t>
        </w:r>
        <w:r w:rsidRPr="00BF7D7F">
          <w:rPr>
            <w:iCs/>
            <w:lang w:eastAsia="zh-CN"/>
          </w:rPr>
          <w:t>reported in Step B-2</w:t>
        </w:r>
      </w:ins>
    </w:p>
    <w:p w14:paraId="7F7E3086" w14:textId="77777777" w:rsidR="007428F7" w:rsidRPr="00BF7D7F" w:rsidRDefault="007428F7" w:rsidP="003F70FC">
      <w:pPr>
        <w:numPr>
          <w:ilvl w:val="1"/>
          <w:numId w:val="21"/>
        </w:numPr>
        <w:overflowPunct w:val="0"/>
        <w:autoSpaceDE w:val="0"/>
        <w:autoSpaceDN w:val="0"/>
        <w:adjustRightInd w:val="0"/>
        <w:textAlignment w:val="baseline"/>
        <w:rPr>
          <w:ins w:id="114" w:author="Juan Montojo" w:date="2024-09-01T15:57:00Z"/>
          <w:lang w:eastAsia="ja-JP"/>
        </w:rPr>
      </w:pPr>
      <w:ins w:id="115" w:author="Juan Montojo" w:date="2024-09-01T15:57:00Z">
        <w:r w:rsidRPr="00BF7D7F">
          <w:rPr>
            <w:lang w:eastAsia="ja-JP"/>
          </w:rPr>
          <w:t xml:space="preserve">FFS: whether some additional step(s), and/or whether other information is needed </w:t>
        </w:r>
      </w:ins>
    </w:p>
    <w:p w14:paraId="27188F86" w14:textId="77777777" w:rsidR="007428F7" w:rsidRPr="00BF7D7F" w:rsidRDefault="007428F7" w:rsidP="003F70FC">
      <w:pPr>
        <w:numPr>
          <w:ilvl w:val="0"/>
          <w:numId w:val="21"/>
        </w:numPr>
        <w:overflowPunct w:val="0"/>
        <w:autoSpaceDE w:val="0"/>
        <w:autoSpaceDN w:val="0"/>
        <w:adjustRightInd w:val="0"/>
        <w:textAlignment w:val="baseline"/>
        <w:rPr>
          <w:ins w:id="116" w:author="Juan Montojo" w:date="2024-09-01T15:57:00Z"/>
          <w:lang w:eastAsia="ja-JP"/>
        </w:rPr>
      </w:pPr>
      <w:ins w:id="117" w:author="Juan Montojo" w:date="2024-09-01T15:57:00Z">
        <w:r w:rsidRPr="00BF7D7F">
          <w:rPr>
            <w:lang w:eastAsia="ja-JP"/>
          </w:rPr>
          <w:t>Note: Other alternative(s) is not precluded</w:t>
        </w:r>
      </w:ins>
    </w:p>
    <w:p w14:paraId="7446D17B" w14:textId="77777777" w:rsidR="007428F7" w:rsidRPr="00BF7D7F" w:rsidRDefault="007428F7" w:rsidP="003F70FC">
      <w:pPr>
        <w:numPr>
          <w:ilvl w:val="0"/>
          <w:numId w:val="21"/>
        </w:numPr>
        <w:overflowPunct w:val="0"/>
        <w:autoSpaceDE w:val="0"/>
        <w:autoSpaceDN w:val="0"/>
        <w:adjustRightInd w:val="0"/>
        <w:textAlignment w:val="baseline"/>
        <w:rPr>
          <w:ins w:id="118" w:author="Juan Montojo" w:date="2024-09-01T15:57:00Z"/>
          <w:lang w:eastAsia="ja-JP"/>
        </w:rPr>
      </w:pPr>
      <w:ins w:id="119" w:author="Juan Montojo" w:date="2024-09-01T15:57:00Z">
        <w:r w:rsidRPr="00BF7D7F">
          <w:rPr>
            <w:lang w:eastAsia="ja-JP"/>
          </w:rPr>
          <w:t>Note: Other method(s) of parameter exchange from NW to UE side is a separate discussion.</w:t>
        </w:r>
      </w:ins>
    </w:p>
    <w:p w14:paraId="22594AB3" w14:textId="77777777" w:rsidR="007428F7" w:rsidRPr="00BF7D7F" w:rsidRDefault="007428F7" w:rsidP="007428F7">
      <w:pPr>
        <w:rPr>
          <w:ins w:id="120" w:author="Juan Montojo" w:date="2024-09-01T15:57:00Z"/>
          <w:bCs/>
          <w:iCs/>
          <w:lang w:eastAsia="x-none"/>
        </w:rPr>
      </w:pPr>
      <w:ins w:id="121" w:author="Juan Montojo" w:date="2024-09-01T15:57:00Z">
        <w:r w:rsidRPr="00BF7D7F">
          <w:rPr>
            <w:bCs/>
            <w:iCs/>
            <w:lang w:eastAsia="x-none"/>
          </w:rPr>
          <w:t>From RAN1 perspective, the “known model structure(s)” of the model transfer/delivery Case z4 at least include known information on the following aspects</w:t>
        </w:r>
      </w:ins>
    </w:p>
    <w:p w14:paraId="56937FCE" w14:textId="77777777" w:rsidR="007428F7" w:rsidRPr="00BF7D7F" w:rsidRDefault="007428F7" w:rsidP="003F70FC">
      <w:pPr>
        <w:numPr>
          <w:ilvl w:val="0"/>
          <w:numId w:val="22"/>
        </w:numPr>
        <w:rPr>
          <w:ins w:id="122" w:author="Juan Montojo" w:date="2024-09-01T15:57:00Z"/>
          <w:bCs/>
          <w:iCs/>
        </w:rPr>
      </w:pPr>
      <w:ins w:id="123" w:author="Juan Montojo" w:date="2024-09-01T15:57:00Z">
        <w:r w:rsidRPr="00BF7D7F">
          <w:rPr>
            <w:bCs/>
            <w:iCs/>
          </w:rPr>
          <w:t>Model type/backbone (e.g., Transformer, CNN and so on)</w:t>
        </w:r>
      </w:ins>
    </w:p>
    <w:p w14:paraId="739AE650" w14:textId="77777777" w:rsidR="007428F7" w:rsidRPr="00BF7D7F" w:rsidRDefault="007428F7" w:rsidP="003F70FC">
      <w:pPr>
        <w:numPr>
          <w:ilvl w:val="0"/>
          <w:numId w:val="22"/>
        </w:numPr>
        <w:rPr>
          <w:ins w:id="124" w:author="Juan Montojo" w:date="2024-09-01T15:57:00Z"/>
          <w:bCs/>
          <w:iCs/>
          <w:color w:val="FF0000"/>
        </w:rPr>
      </w:pPr>
      <w:ins w:id="125" w:author="Juan Montojo" w:date="2024-09-01T15:57:00Z">
        <w:r w:rsidRPr="00BF7D7F">
          <w:rPr>
            <w:bCs/>
            <w:iCs/>
            <w:color w:val="FF0000"/>
          </w:rPr>
          <w:t xml:space="preserve">In case model type is a neural network </w:t>
        </w:r>
      </w:ins>
    </w:p>
    <w:p w14:paraId="18827B28" w14:textId="77777777" w:rsidR="007428F7" w:rsidRPr="00BF7D7F" w:rsidRDefault="007428F7" w:rsidP="003F70FC">
      <w:pPr>
        <w:numPr>
          <w:ilvl w:val="1"/>
          <w:numId w:val="22"/>
        </w:numPr>
        <w:rPr>
          <w:ins w:id="126" w:author="Juan Montojo" w:date="2024-09-01T15:57:00Z"/>
          <w:bCs/>
          <w:iCs/>
        </w:rPr>
      </w:pPr>
      <w:ins w:id="127" w:author="Juan Montojo" w:date="2024-09-01T15:57:00Z">
        <w:r w:rsidRPr="00BF7D7F">
          <w:rPr>
            <w:bCs/>
            <w:iCs/>
          </w:rPr>
          <w:t>Number of layers</w:t>
        </w:r>
      </w:ins>
    </w:p>
    <w:p w14:paraId="60BB7D2E" w14:textId="77777777" w:rsidR="007428F7" w:rsidRPr="00BF7D7F" w:rsidRDefault="007428F7" w:rsidP="003F70FC">
      <w:pPr>
        <w:numPr>
          <w:ilvl w:val="1"/>
          <w:numId w:val="22"/>
        </w:numPr>
        <w:rPr>
          <w:ins w:id="128" w:author="Juan Montojo" w:date="2024-09-01T15:57:00Z"/>
          <w:bCs/>
          <w:iCs/>
        </w:rPr>
      </w:pPr>
      <w:ins w:id="129" w:author="Juan Montojo" w:date="2024-09-01T15:57:00Z">
        <w:r w:rsidRPr="00BF7D7F">
          <w:rPr>
            <w:bCs/>
            <w:iCs/>
          </w:rPr>
          <w:t>Layer types/structure (e.g., full connected, activation layer and so on)</w:t>
        </w:r>
      </w:ins>
    </w:p>
    <w:p w14:paraId="13BE2AC6" w14:textId="77777777" w:rsidR="007428F7" w:rsidRPr="00BF7D7F" w:rsidRDefault="007428F7" w:rsidP="003F70FC">
      <w:pPr>
        <w:numPr>
          <w:ilvl w:val="1"/>
          <w:numId w:val="22"/>
        </w:numPr>
        <w:rPr>
          <w:ins w:id="130" w:author="Juan Montojo" w:date="2024-09-01T15:57:00Z"/>
          <w:bCs/>
          <w:iCs/>
          <w:color w:val="FF0000"/>
        </w:rPr>
      </w:pPr>
      <w:ins w:id="131" w:author="Juan Montojo" w:date="2024-09-01T15:57:00Z">
        <w:r w:rsidRPr="00BF7D7F">
          <w:rPr>
            <w:bCs/>
            <w:iCs/>
          </w:rPr>
          <w:t xml:space="preserve">Layer size </w:t>
        </w:r>
        <w:r w:rsidRPr="00BF7D7F">
          <w:rPr>
            <w:bCs/>
            <w:iCs/>
            <w:color w:val="FF0000"/>
          </w:rPr>
          <w:t>(e.g., the number of parameters of a layer)</w:t>
        </w:r>
      </w:ins>
    </w:p>
    <w:p w14:paraId="017BB856" w14:textId="77777777" w:rsidR="007428F7" w:rsidRPr="00BF7D7F" w:rsidRDefault="007428F7" w:rsidP="003F70FC">
      <w:pPr>
        <w:numPr>
          <w:ilvl w:val="1"/>
          <w:numId w:val="22"/>
        </w:numPr>
        <w:rPr>
          <w:ins w:id="132" w:author="Juan Montojo" w:date="2024-09-01T15:57:00Z"/>
          <w:bCs/>
          <w:iCs/>
        </w:rPr>
      </w:pPr>
      <w:ins w:id="133" w:author="Juan Montojo" w:date="2024-09-01T15:57:00Z">
        <w:r w:rsidRPr="00BF7D7F">
          <w:rPr>
            <w:bCs/>
            <w:iCs/>
          </w:rPr>
          <w:t>Connect</w:t>
        </w:r>
        <w:r w:rsidRPr="00BF7D7F">
          <w:rPr>
            <w:bCs/>
            <w:iCs/>
            <w:color w:val="FF0000"/>
          </w:rPr>
          <w:t xml:space="preserve">ion </w:t>
        </w:r>
        <w:r w:rsidRPr="00BF7D7F">
          <w:rPr>
            <w:bCs/>
            <w:iCs/>
          </w:rPr>
          <w:t xml:space="preserve">between different layers </w:t>
        </w:r>
      </w:ins>
    </w:p>
    <w:p w14:paraId="025B7CE2" w14:textId="77777777" w:rsidR="007428F7" w:rsidRPr="00BF7D7F" w:rsidRDefault="007428F7" w:rsidP="003F70FC">
      <w:pPr>
        <w:numPr>
          <w:ilvl w:val="0"/>
          <w:numId w:val="22"/>
        </w:numPr>
        <w:rPr>
          <w:ins w:id="134" w:author="Juan Montojo" w:date="2024-09-01T15:57:00Z"/>
          <w:bCs/>
          <w:iCs/>
        </w:rPr>
      </w:pPr>
      <w:ins w:id="135" w:author="Juan Montojo" w:date="2024-09-01T15:57:00Z">
        <w:r w:rsidRPr="00BF7D7F">
          <w:rPr>
            <w:bCs/>
            <w:iCs/>
          </w:rPr>
          <w:t>model input</w:t>
        </w:r>
        <w:r w:rsidRPr="00BF7D7F">
          <w:rPr>
            <w:bCs/>
            <w:iCs/>
            <w:color w:val="FF0000"/>
          </w:rPr>
          <w:t>/output</w:t>
        </w:r>
        <w:r w:rsidRPr="00BF7D7F">
          <w:rPr>
            <w:rFonts w:eastAsia="DengXian"/>
            <w:bCs/>
            <w:iCs/>
            <w:color w:val="FF0000"/>
            <w:lang w:eastAsia="zh-CN"/>
          </w:rPr>
          <w:t xml:space="preserve"> related information</w:t>
        </w:r>
      </w:ins>
    </w:p>
    <w:p w14:paraId="6CF20CF2" w14:textId="5C24BE41" w:rsidR="000F4F63" w:rsidRPr="00BF7D7F" w:rsidRDefault="000059F2" w:rsidP="00BC5F5A">
      <w:pPr>
        <w:pStyle w:val="Heading2"/>
      </w:pPr>
      <w:bookmarkStart w:id="136" w:name="_Toc135002572"/>
      <w:bookmarkStart w:id="137" w:name="_Toc149657148"/>
      <w:r w:rsidRPr="00BF7D7F">
        <w:t>6</w:t>
      </w:r>
      <w:r w:rsidR="00391C49" w:rsidRPr="00BF7D7F">
        <w:t>.</w:t>
      </w:r>
      <w:r w:rsidR="005713C7" w:rsidRPr="00BF7D7F">
        <w:t>2</w:t>
      </w:r>
      <w:r w:rsidR="00391C49" w:rsidRPr="00BF7D7F">
        <w:tab/>
        <w:t>CSI feedback enhancement</w:t>
      </w:r>
      <w:bookmarkEnd w:id="136"/>
      <w:bookmarkEnd w:id="137"/>
    </w:p>
    <w:p w14:paraId="7216D0B0" w14:textId="111EE8A5" w:rsidR="00391C49" w:rsidRPr="00BF7D7F" w:rsidRDefault="000059F2" w:rsidP="00391C49">
      <w:pPr>
        <w:pStyle w:val="Heading3"/>
      </w:pPr>
      <w:bookmarkStart w:id="138" w:name="_Toc135002573"/>
      <w:bookmarkStart w:id="139" w:name="_Toc149657149"/>
      <w:r w:rsidRPr="00BF7D7F">
        <w:t>6</w:t>
      </w:r>
      <w:r w:rsidR="00391C49" w:rsidRPr="00BF7D7F">
        <w:t>.</w:t>
      </w:r>
      <w:r w:rsidR="005713C7" w:rsidRPr="00BF7D7F">
        <w:t>2</w:t>
      </w:r>
      <w:r w:rsidR="00391C49" w:rsidRPr="00BF7D7F">
        <w:t>.1</w:t>
      </w:r>
      <w:r w:rsidR="00391C49" w:rsidRPr="00BF7D7F">
        <w:tab/>
        <w:t>Evaluation assumptions, methodology and KPIs</w:t>
      </w:r>
      <w:bookmarkEnd w:id="138"/>
      <w:bookmarkEnd w:id="139"/>
    </w:p>
    <w:p w14:paraId="69CFC36D" w14:textId="20A333CD" w:rsidR="00194BDF" w:rsidRPr="00BF7D7F" w:rsidRDefault="00194BDF" w:rsidP="001E6A9F">
      <w:r w:rsidRPr="00BF7D7F">
        <w:t xml:space="preserve">For the performance evaluation of the AI/ML based CSI feedback enhancement, </w:t>
      </w:r>
      <w:r w:rsidRPr="00BF7D7F">
        <w:rPr>
          <w:i/>
          <w:iCs/>
        </w:rPr>
        <w:t>system level simulation</w:t>
      </w:r>
      <w:r w:rsidRPr="00BF7D7F">
        <w:t xml:space="preserve"> approach is adopted as baseline. </w:t>
      </w:r>
      <w:r w:rsidRPr="00BF7D7F">
        <w:rPr>
          <w:i/>
          <w:iCs/>
        </w:rPr>
        <w:t>Link level simulation</w:t>
      </w:r>
      <w:r w:rsidR="00426B9B" w:rsidRPr="00BF7D7F">
        <w:rPr>
          <w:i/>
          <w:iCs/>
        </w:rPr>
        <w:t>s</w:t>
      </w:r>
      <w:r w:rsidR="00426B9B" w:rsidRPr="00BF7D7F">
        <w:t xml:space="preserve"> are </w:t>
      </w:r>
      <w:r w:rsidRPr="00BF7D7F">
        <w:t>optionally adopted</w:t>
      </w:r>
      <w:r w:rsidR="00426B9B" w:rsidRPr="00BF7D7F">
        <w:t xml:space="preserve">. </w:t>
      </w:r>
      <w:r w:rsidR="00AA7237" w:rsidRPr="00BF7D7F">
        <w:t xml:space="preserve"> </w:t>
      </w:r>
    </w:p>
    <w:p w14:paraId="3202CC87" w14:textId="0814E62B" w:rsidR="004738B2" w:rsidRPr="00BF7D7F" w:rsidRDefault="004738B2" w:rsidP="001E6A9F">
      <w:r w:rsidRPr="00BF7D7F">
        <w:t>For calibration purpose</w:t>
      </w:r>
      <w:r w:rsidR="001D213A" w:rsidRPr="00BF7D7F">
        <w:t>s on the dataset and/or AI/ML model</w:t>
      </w:r>
      <w:r w:rsidR="002B671D" w:rsidRPr="00BF7D7F">
        <w:t xml:space="preserve"> across companies, </w:t>
      </w:r>
      <w:r w:rsidR="00986FF1" w:rsidRPr="00BF7D7F">
        <w:t xml:space="preserve">companies </w:t>
      </w:r>
      <w:r w:rsidR="00FF3E2B" w:rsidRPr="00BF7D7F">
        <w:t>were</w:t>
      </w:r>
      <w:r w:rsidR="00986FF1" w:rsidRPr="00BF7D7F">
        <w:t xml:space="preserve"> encouraged to align the parameters (e.g., for scenarios/channels) for generating the dataset</w:t>
      </w:r>
      <w:r w:rsidR="00B041C8" w:rsidRPr="00BF7D7F">
        <w:t xml:space="preserve"> in the simulation</w:t>
      </w:r>
      <w:r w:rsidR="00E9033E" w:rsidRPr="00BF7D7F">
        <w:t xml:space="preserve"> as a starting point</w:t>
      </w:r>
      <w:r w:rsidR="00B041C8" w:rsidRPr="00BF7D7F">
        <w:t xml:space="preserve">. </w:t>
      </w:r>
    </w:p>
    <w:p w14:paraId="2ACD94E9" w14:textId="47190D92" w:rsidR="00FF3E2B" w:rsidRPr="00BF7D7F" w:rsidRDefault="00FF3E2B" w:rsidP="001E6A9F">
      <w:pPr>
        <w:rPr>
          <w:lang w:eastAsia="x-none"/>
        </w:rPr>
      </w:pPr>
      <w:r w:rsidRPr="00BF7D7F">
        <w:rPr>
          <w:lang w:eastAsia="x-none"/>
        </w:rPr>
        <w:t>Performing intermediate evaluation</w:t>
      </w:r>
      <w:r w:rsidR="00DF710D" w:rsidRPr="00BF7D7F">
        <w:rPr>
          <w:lang w:eastAsia="x-none"/>
        </w:rPr>
        <w:t>s</w:t>
      </w:r>
      <w:r w:rsidRPr="00BF7D7F">
        <w:rPr>
          <w:lang w:eastAsia="x-none"/>
        </w:rPr>
        <w:t xml:space="preserve"> on AI/ML model performance can be considered to derive the intermediate KPI(s) (e.g., accuracy of AI/ML output CSI) for the purpose of AI/ML solution comparison.</w:t>
      </w:r>
      <w:r w:rsidR="00955AEA" w:rsidRPr="00BF7D7F">
        <w:rPr>
          <w:lang w:eastAsia="x-none"/>
        </w:rPr>
        <w:t xml:space="preserve"> </w:t>
      </w:r>
      <w:r w:rsidR="00A14790" w:rsidRPr="00BF7D7F">
        <w:rPr>
          <w:rFonts w:eastAsia="DengXian"/>
          <w:lang w:eastAsia="zh-CN"/>
        </w:rPr>
        <w:t xml:space="preserve">If realistic DL channel estimation is considered, </w:t>
      </w:r>
      <w:r w:rsidR="00836B47" w:rsidRPr="00BF7D7F">
        <w:rPr>
          <w:lang w:eastAsia="x-none"/>
        </w:rPr>
        <w:t xml:space="preserve">CSI accuracy is calculated using </w:t>
      </w:r>
      <w:r w:rsidR="005C372C" w:rsidRPr="00BF7D7F">
        <w:rPr>
          <w:lang w:eastAsia="x-none"/>
        </w:rPr>
        <w:t xml:space="preserve">the </w:t>
      </w:r>
      <w:r w:rsidR="00E03E38" w:rsidRPr="00BF7D7F">
        <w:rPr>
          <w:lang w:eastAsia="x-none"/>
        </w:rPr>
        <w:t xml:space="preserve">target </w:t>
      </w:r>
      <w:r w:rsidR="00994572" w:rsidRPr="00BF7D7F">
        <w:rPr>
          <w:lang w:eastAsia="x-none"/>
        </w:rPr>
        <w:t>CSI</w:t>
      </w:r>
      <w:r w:rsidR="00CD1945" w:rsidRPr="00BF7D7F">
        <w:rPr>
          <w:lang w:eastAsia="x-none"/>
        </w:rPr>
        <w:t xml:space="preserve"> from ideal channel </w:t>
      </w:r>
      <w:r w:rsidR="00E95A58" w:rsidRPr="00BF7D7F">
        <w:rPr>
          <w:lang w:eastAsia="x-none"/>
        </w:rPr>
        <w:t xml:space="preserve">and the output CSI from the realistic channel </w:t>
      </w:r>
      <w:r w:rsidR="00FD2AB5" w:rsidRPr="00BF7D7F">
        <w:rPr>
          <w:lang w:eastAsia="x-none"/>
        </w:rPr>
        <w:t>estimation. The</w:t>
      </w:r>
      <w:r w:rsidR="00994572" w:rsidRPr="00BF7D7F">
        <w:rPr>
          <w:lang w:eastAsia="x-none"/>
        </w:rPr>
        <w:t xml:space="preserve"> </w:t>
      </w:r>
      <w:r w:rsidR="00E03E38" w:rsidRPr="00BF7D7F">
        <w:rPr>
          <w:lang w:eastAsia="x-none"/>
        </w:rPr>
        <w:t xml:space="preserve">target </w:t>
      </w:r>
      <w:r w:rsidR="00FD2AB5" w:rsidRPr="00BF7D7F">
        <w:rPr>
          <w:lang w:eastAsia="x-none"/>
        </w:rPr>
        <w:t xml:space="preserve">CSI from ideal channel equally applies to AI/ML based CSI feedback </w:t>
      </w:r>
      <w:r w:rsidR="009C6DC7" w:rsidRPr="00BF7D7F">
        <w:rPr>
          <w:lang w:eastAsia="x-none"/>
        </w:rPr>
        <w:t xml:space="preserve">enhancement, and the baseline codebook. </w:t>
      </w:r>
    </w:p>
    <w:p w14:paraId="0AA25433" w14:textId="20A2DD2E" w:rsidR="000B2C27" w:rsidRPr="00BF7D7F" w:rsidRDefault="00756E0F" w:rsidP="001E6A9F">
      <w:pPr>
        <w:rPr>
          <w:b/>
          <w:bCs/>
          <w:lang w:eastAsia="x-none"/>
        </w:rPr>
      </w:pPr>
      <w:r w:rsidRPr="00BF7D7F">
        <w:rPr>
          <w:b/>
          <w:bCs/>
          <w:i/>
          <w:iCs/>
          <w:lang w:eastAsia="x-none"/>
        </w:rPr>
        <w:t xml:space="preserve">KPIs and </w:t>
      </w:r>
      <w:r w:rsidR="004135AE" w:rsidRPr="00BF7D7F">
        <w:rPr>
          <w:b/>
          <w:bCs/>
          <w:i/>
          <w:iCs/>
          <w:lang w:eastAsia="x-none"/>
        </w:rPr>
        <w:t>Evaluation metrics</w:t>
      </w:r>
      <w:r w:rsidR="004135AE" w:rsidRPr="00BF7D7F">
        <w:rPr>
          <w:b/>
          <w:bCs/>
          <w:lang w:eastAsia="x-none"/>
        </w:rPr>
        <w:t xml:space="preserve">: </w:t>
      </w:r>
    </w:p>
    <w:p w14:paraId="0D345E49" w14:textId="6BF05469" w:rsidR="00670E0F" w:rsidRPr="00BF7D7F" w:rsidRDefault="00BB510C" w:rsidP="001E6A9F">
      <w:pPr>
        <w:pStyle w:val="B1"/>
      </w:pPr>
      <w:r w:rsidRPr="00BF7D7F">
        <w:t>-</w:t>
      </w:r>
      <w:r w:rsidRPr="00BF7D7F">
        <w:tab/>
      </w:r>
      <w:r w:rsidR="002E399D" w:rsidRPr="00BF7D7F">
        <w:t>Capability</w:t>
      </w:r>
      <w:r w:rsidR="00003249" w:rsidRPr="00BF7D7F">
        <w:t xml:space="preserve">/complexity: </w:t>
      </w:r>
      <w:r w:rsidR="006F16F3" w:rsidRPr="00BF7D7F">
        <w:t>Floating point operations (FLOPs)</w:t>
      </w:r>
      <w:r w:rsidR="00866E62" w:rsidRPr="00BF7D7F">
        <w:t xml:space="preserve">, </w:t>
      </w:r>
      <w:r w:rsidR="00902DF5" w:rsidRPr="00BF7D7F">
        <w:t>AI/ML memory storage in terms of AI/ML model size and number of AI/ML parameters reported by companies who may select either or both</w:t>
      </w:r>
    </w:p>
    <w:p w14:paraId="4E1482A4" w14:textId="3D6B7A6D" w:rsidR="004135AE" w:rsidRPr="00BF7D7F" w:rsidRDefault="00BB510C" w:rsidP="00BB510C">
      <w:pPr>
        <w:pStyle w:val="B2"/>
      </w:pPr>
      <w:r w:rsidRPr="00BF7D7F">
        <w:t>-</w:t>
      </w:r>
      <w:r w:rsidRPr="00BF7D7F">
        <w:tab/>
      </w:r>
      <w:r w:rsidR="00670E0F" w:rsidRPr="00BF7D7F">
        <w:t xml:space="preserve">Reported separately for </w:t>
      </w:r>
      <w:r w:rsidR="00BD257C" w:rsidRPr="00BF7D7F">
        <w:t xml:space="preserve">the CSI generation </w:t>
      </w:r>
      <w:r w:rsidR="00B94C88" w:rsidRPr="00BF7D7F">
        <w:t xml:space="preserve">part and the </w:t>
      </w:r>
      <w:r w:rsidR="00170AFD" w:rsidRPr="00BF7D7F">
        <w:t xml:space="preserve">CSI reconstruction </w:t>
      </w:r>
      <w:r w:rsidR="00F104CE" w:rsidRPr="00BF7D7F">
        <w:t xml:space="preserve">part (for </w:t>
      </w:r>
      <w:r w:rsidR="00DE1162" w:rsidRPr="00BF7D7F">
        <w:t>CSI compression sub-use case)</w:t>
      </w:r>
      <w:r w:rsidR="00866E62" w:rsidRPr="00BF7D7F">
        <w:t xml:space="preserve"> </w:t>
      </w:r>
    </w:p>
    <w:p w14:paraId="733E0714" w14:textId="608E49B9" w:rsidR="00704346" w:rsidRPr="00BF7D7F" w:rsidRDefault="00BB510C" w:rsidP="00BB510C">
      <w:pPr>
        <w:pStyle w:val="B2"/>
      </w:pPr>
      <w:r w:rsidRPr="00BF7D7F">
        <w:t>-</w:t>
      </w:r>
      <w:r w:rsidRPr="00BF7D7F">
        <w:tab/>
      </w:r>
      <w:r w:rsidR="00704346" w:rsidRPr="00BF7D7F">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r w:rsidR="00BF1BA3" w:rsidRPr="00BF7D7F">
        <w:t>:</w:t>
      </w:r>
    </w:p>
    <w:p w14:paraId="36682015" w14:textId="529EC5FE" w:rsidR="00BF1BA3" w:rsidRPr="00BF7D7F" w:rsidRDefault="00BB510C" w:rsidP="00BB510C">
      <w:pPr>
        <w:pStyle w:val="B3"/>
      </w:pPr>
      <w:r w:rsidRPr="00BF7D7F">
        <w:t>-</w:t>
      </w:r>
      <w:r w:rsidRPr="00BF7D7F">
        <w:tab/>
      </w:r>
      <w:r w:rsidR="00704346" w:rsidRPr="00BF7D7F">
        <w:t>Estimated raw channel matrix per each frequency unit as an input for pre-processing of the CSI generation part</w:t>
      </w:r>
      <w:r w:rsidR="00BF1BA3" w:rsidRPr="00BF7D7F">
        <w:t>.</w:t>
      </w:r>
    </w:p>
    <w:p w14:paraId="788A694F" w14:textId="203CECFB" w:rsidR="00D43FDF" w:rsidRPr="00BF7D7F" w:rsidRDefault="00BB510C" w:rsidP="00BB510C">
      <w:pPr>
        <w:pStyle w:val="B3"/>
      </w:pPr>
      <w:r w:rsidRPr="00BF7D7F">
        <w:t>-</w:t>
      </w:r>
      <w:r w:rsidRPr="00BF7D7F">
        <w:tab/>
      </w:r>
      <w:r w:rsidR="00704346" w:rsidRPr="00BF7D7F">
        <w:t>Precoding vectors per each frequency unit as an output of post-processing of the CSI reconstruction part</w:t>
      </w:r>
      <w:r w:rsidR="00BF1BA3" w:rsidRPr="00BF7D7F">
        <w:t>.</w:t>
      </w:r>
    </w:p>
    <w:p w14:paraId="0C6C9B8D" w14:textId="7203884C" w:rsidR="00F742D2" w:rsidRPr="00BF7D7F" w:rsidRDefault="00F742D2" w:rsidP="00F742D2">
      <w:pPr>
        <w:pStyle w:val="B3"/>
        <w:ind w:left="860"/>
      </w:pPr>
      <w:r w:rsidRPr="00BF7D7F">
        <w:t>-</w:t>
      </w:r>
      <w:r w:rsidRPr="00BF7D7F">
        <w:tab/>
      </w:r>
      <w:ins w:id="140" w:author="Juan Montojo" w:date="2024-09-01T16:16:00Z">
        <w:r w:rsidRPr="00BF7D7F">
          <w:t>Additionally, reported for non-AI/ML based CSI prediction including additional complexity if applicable, e.g., update of filter, assuming whole bandwidth and one prediction sample (for CSI prediction sub-use case)</w:t>
        </w:r>
      </w:ins>
    </w:p>
    <w:p w14:paraId="2D61DC8B" w14:textId="0F509CDC" w:rsidR="00AF0AA5" w:rsidRPr="00BF7D7F" w:rsidRDefault="00BB510C" w:rsidP="00BB510C">
      <w:pPr>
        <w:pStyle w:val="B1"/>
      </w:pPr>
      <w:r w:rsidRPr="00BF7D7F">
        <w:t>-</w:t>
      </w:r>
      <w:r w:rsidRPr="00BF7D7F">
        <w:tab/>
      </w:r>
      <w:r w:rsidR="00D2357B" w:rsidRPr="00BF7D7F">
        <w:t xml:space="preserve">CSI compression: </w:t>
      </w:r>
      <w:r w:rsidR="00AF0AA5" w:rsidRPr="00BF7D7F">
        <w:t>Intermediate KPIs: SGCS and/or NMSE</w:t>
      </w:r>
      <w:r w:rsidR="002D3EAD" w:rsidRPr="00BF7D7F">
        <w:t xml:space="preserve"> to evaluate the accuracy of the AI/ML output CSI</w:t>
      </w:r>
    </w:p>
    <w:p w14:paraId="51556D87" w14:textId="2EDF3D7D" w:rsidR="008E6E04" w:rsidRPr="00BF7D7F" w:rsidRDefault="00BB510C" w:rsidP="00BB510C">
      <w:pPr>
        <w:pStyle w:val="B2"/>
      </w:pPr>
      <w:r w:rsidRPr="00BF7D7F">
        <w:t>-</w:t>
      </w:r>
      <w:r w:rsidRPr="00BF7D7F">
        <w:tab/>
      </w:r>
      <w:r w:rsidR="008C50C6" w:rsidRPr="00BF7D7F">
        <w:t xml:space="preserve">For rank&gt;1 </w:t>
      </w:r>
      <w:r w:rsidR="00855253" w:rsidRPr="00BF7D7F">
        <w:t xml:space="preserve">cases, </w:t>
      </w:r>
      <w:r w:rsidR="001C35F5" w:rsidRPr="00BF7D7F">
        <w:rPr>
          <w:lang w:eastAsia="zh-CN"/>
        </w:rPr>
        <w:t>SGCS calculation/extension methods</w:t>
      </w:r>
      <w:r w:rsidR="00563504" w:rsidRPr="00BF7D7F">
        <w:rPr>
          <w:lang w:eastAsia="zh-CN"/>
        </w:rPr>
        <w:t xml:space="preserve"> </w:t>
      </w:r>
      <w:r w:rsidR="00E22A8F" w:rsidRPr="00BF7D7F">
        <w:rPr>
          <w:lang w:eastAsia="zh-CN"/>
        </w:rPr>
        <w:t>are to be reported</w:t>
      </w:r>
      <w:r w:rsidR="002A2F8A" w:rsidRPr="00BF7D7F">
        <w:rPr>
          <w:lang w:eastAsia="zh-CN"/>
        </w:rPr>
        <w:t>:</w:t>
      </w:r>
    </w:p>
    <w:p w14:paraId="14DEE60E" w14:textId="42BBD46D" w:rsidR="0017668E" w:rsidRPr="00BF7D7F" w:rsidRDefault="00BB510C" w:rsidP="00BB510C">
      <w:pPr>
        <w:pStyle w:val="B3"/>
      </w:pPr>
      <w:r w:rsidRPr="00BF7D7F">
        <w:t>-</w:t>
      </w:r>
      <w:r w:rsidRPr="00BF7D7F">
        <w:tab/>
      </w:r>
      <w:r w:rsidR="00CA12A4" w:rsidRPr="00BF7D7F">
        <w:t>SGCS separately calculated for each layer (e.g., for K layers, K SGCS values are derived respectively, and comparison is performed per layer)</w:t>
      </w:r>
      <w:r w:rsidR="00965B10" w:rsidRPr="00BF7D7F">
        <w:t>. Companies to ensure the correct calculation of SGCS and to avoid disorder issue of the output eigenvectors. Note: Eventual KPI can still be used to compare the performance</w:t>
      </w:r>
      <w:r w:rsidR="00B73B59" w:rsidRPr="00BF7D7F">
        <w:t xml:space="preserve">. </w:t>
      </w:r>
    </w:p>
    <w:p w14:paraId="785EF4F5" w14:textId="077E180D" w:rsidR="003C5F27" w:rsidRPr="00BF7D7F" w:rsidRDefault="00BB510C" w:rsidP="00BB510C">
      <w:pPr>
        <w:pStyle w:val="B2"/>
      </w:pPr>
      <w:r w:rsidRPr="00BF7D7F">
        <w:t>-</w:t>
      </w:r>
      <w:r w:rsidRPr="00BF7D7F">
        <w:tab/>
      </w:r>
      <w:r w:rsidR="003C5F27" w:rsidRPr="00BF7D7F">
        <w:t>T</w:t>
      </w:r>
      <w:r w:rsidR="00E525EE" w:rsidRPr="00BF7D7F">
        <w:t>he granularity of the frequency unit for averaging operation</w:t>
      </w:r>
      <w:r w:rsidR="00123C30" w:rsidRPr="00BF7D7F">
        <w:t xml:space="preserve"> is assumed to be: </w:t>
      </w:r>
    </w:p>
    <w:p w14:paraId="7EDE469C" w14:textId="7F394B62" w:rsidR="000F5C85" w:rsidRPr="00BF7D7F" w:rsidRDefault="00BB510C" w:rsidP="00BB510C">
      <w:pPr>
        <w:pStyle w:val="B3"/>
      </w:pPr>
      <w:r w:rsidRPr="00BF7D7F">
        <w:t>-</w:t>
      </w:r>
      <w:r w:rsidRPr="00BF7D7F">
        <w:tab/>
      </w:r>
      <w:r w:rsidR="000F5C85" w:rsidRPr="00BF7D7F">
        <w:t>For 15kHz SCS: For 10MHz bandwidth: 4 RBs; for 20MHz bandwidth: 8 RBs</w:t>
      </w:r>
    </w:p>
    <w:p w14:paraId="3047CF1A" w14:textId="35B1A508" w:rsidR="000F5C85" w:rsidRPr="00BF7D7F" w:rsidRDefault="00BB510C" w:rsidP="00BB510C">
      <w:pPr>
        <w:pStyle w:val="B3"/>
      </w:pPr>
      <w:r w:rsidRPr="00BF7D7F">
        <w:t>-</w:t>
      </w:r>
      <w:r w:rsidRPr="00BF7D7F">
        <w:tab/>
      </w:r>
      <w:r w:rsidR="000F5C85" w:rsidRPr="00BF7D7F">
        <w:t>For 30kHz SCS: For 10MHz bandwidth: 2 RBs; for 20MHz bandwidth: 4 RBs</w:t>
      </w:r>
    </w:p>
    <w:p w14:paraId="1D5517A3" w14:textId="6EA801F2" w:rsidR="000B6479" w:rsidRPr="00BF7D7F" w:rsidRDefault="00BB510C" w:rsidP="00BB510C">
      <w:pPr>
        <w:pStyle w:val="B3"/>
      </w:pPr>
      <w:r w:rsidRPr="00BF7D7F">
        <w:t>-</w:t>
      </w:r>
      <w:r w:rsidRPr="00BF7D7F">
        <w:tab/>
      </w:r>
      <w:r w:rsidR="000F5C85" w:rsidRPr="00BF7D7F">
        <w:t>Other frequency unit granularit</w:t>
      </w:r>
      <w:r w:rsidR="00E778DA" w:rsidRPr="00BF7D7F">
        <w:t>ies</w:t>
      </w:r>
      <w:r w:rsidR="000F5C85" w:rsidRPr="00BF7D7F">
        <w:t xml:space="preserve"> not precluded</w:t>
      </w:r>
      <w:r w:rsidR="00E778DA" w:rsidRPr="00BF7D7F">
        <w:t>.</w:t>
      </w:r>
    </w:p>
    <w:p w14:paraId="0BDE2044" w14:textId="4F901AC9" w:rsidR="00D31D98" w:rsidRPr="00BF7D7F" w:rsidRDefault="00BB510C" w:rsidP="00BB510C">
      <w:pPr>
        <w:pStyle w:val="B1"/>
      </w:pPr>
      <w:r w:rsidRPr="00BF7D7F">
        <w:t>-</w:t>
      </w:r>
      <w:r w:rsidRPr="00BF7D7F">
        <w:tab/>
      </w:r>
      <w:r w:rsidR="00D31D98" w:rsidRPr="00BF7D7F">
        <w:t xml:space="preserve">CSI compression: Intermediate KPI: </w:t>
      </w:r>
      <w:r w:rsidR="00994572" w:rsidRPr="00BF7D7F">
        <w:t xml:space="preserve">model </w:t>
      </w:r>
      <w:r w:rsidR="004F200C" w:rsidRPr="00BF7D7F">
        <w:t xml:space="preserve">monitoring mechanism </w:t>
      </w:r>
      <w:r w:rsidR="00994572" w:rsidRPr="00BF7D7F">
        <w:t xml:space="preserve">is </w:t>
      </w:r>
      <w:r w:rsidR="004F200C" w:rsidRPr="00BF7D7F">
        <w:t xml:space="preserve">considered as: </w:t>
      </w:r>
    </w:p>
    <w:p w14:paraId="295D09A9" w14:textId="6229EBA1" w:rsidR="004F200C" w:rsidRPr="00BF7D7F" w:rsidRDefault="00BB510C" w:rsidP="00A3389B">
      <w:pPr>
        <w:pStyle w:val="B2"/>
      </w:pPr>
      <w:r w:rsidRPr="00BF7D7F">
        <w:t>-</w:t>
      </w:r>
      <w:r w:rsidRPr="00BF7D7F">
        <w:tab/>
      </w:r>
      <w:r w:rsidR="00A03CA8" w:rsidRPr="00BF7D7F">
        <w:t>Step 1: Generate test dataset including K test samples.</w:t>
      </w:r>
    </w:p>
    <w:p w14:paraId="2B5E2990" w14:textId="4FC1D50A" w:rsidR="00A03CA8" w:rsidRPr="00BF7D7F" w:rsidRDefault="00BB510C" w:rsidP="00A3389B">
      <w:pPr>
        <w:pStyle w:val="B2"/>
      </w:pPr>
      <w:r w:rsidRPr="00BF7D7F">
        <w:lastRenderedPageBreak/>
        <w:t>-</w:t>
      </w:r>
      <w:r w:rsidRPr="00BF7D7F">
        <w:tab/>
      </w:r>
      <w:r w:rsidR="00A03CA8" w:rsidRPr="00BF7D7F">
        <w:t xml:space="preserve">Step 2: For each of </w:t>
      </w:r>
      <w:r w:rsidR="000C1058" w:rsidRPr="00BF7D7F">
        <w:t xml:space="preserve">the </w:t>
      </w:r>
      <w:r w:rsidR="00A03CA8" w:rsidRPr="00BF7D7F">
        <w:t xml:space="preserve">K test samples, </w:t>
      </w:r>
      <w:r w:rsidR="000C1058" w:rsidRPr="00BF7D7F">
        <w:t>a bias factor of monitored intermediate KPI</w:t>
      </w:r>
      <w:r w:rsidR="00724BC0" w:rsidRPr="00BF7D7F">
        <w:t xml:space="preserve"> </w:t>
      </w:r>
      <w:r w:rsidR="009B40FD" w:rsidRPr="00BF7D7F">
        <w:t>(KPI</w:t>
      </w:r>
      <w:r w:rsidR="009B40FD" w:rsidRPr="00BF7D7F">
        <w:rPr>
          <w:i/>
          <w:iCs/>
          <w:vertAlign w:val="subscript"/>
        </w:rPr>
        <w:t>Diff</w:t>
      </w:r>
      <w:r w:rsidR="00724BC0" w:rsidRPr="00BF7D7F">
        <w:t>) is calculated</w:t>
      </w:r>
      <w:r w:rsidR="009B40FD" w:rsidRPr="00BF7D7F">
        <w:t xml:space="preserve"> as a function of</w:t>
      </w:r>
      <w:r w:rsidR="000C1058" w:rsidRPr="00BF7D7F">
        <w:t xml:space="preserve"> </w:t>
      </w:r>
      <w:r w:rsidR="009B40FD" w:rsidRPr="00BF7D7F">
        <w:t>KPI</w:t>
      </w:r>
      <w:r w:rsidR="009B40FD" w:rsidRPr="00BF7D7F">
        <w:rPr>
          <w:i/>
          <w:iCs/>
          <w:vertAlign w:val="subscript"/>
        </w:rPr>
        <w:t>Diff</w:t>
      </w:r>
      <w:r w:rsidR="009B40FD" w:rsidRPr="00BF7D7F">
        <w:t xml:space="preserve"> = </w:t>
      </w:r>
      <w:r w:rsidR="009B40FD" w:rsidRPr="00BF7D7F">
        <w:rPr>
          <w:i/>
          <w:iCs/>
        </w:rPr>
        <w:t>f</w:t>
      </w:r>
      <w:r w:rsidR="00AC0238" w:rsidRPr="00BF7D7F">
        <w:t xml:space="preserve"> </w:t>
      </w:r>
      <w:r w:rsidR="009B40FD" w:rsidRPr="00BF7D7F">
        <w:t>(</w:t>
      </w:r>
      <w:r w:rsidR="00AC0238" w:rsidRPr="00BF7D7F">
        <w:t xml:space="preserve"> </w:t>
      </w:r>
      <w:r w:rsidR="009B40FD" w:rsidRPr="00BF7D7F">
        <w:t>KPI</w:t>
      </w:r>
      <w:r w:rsidR="00AC0238" w:rsidRPr="00BF7D7F">
        <w:rPr>
          <w:i/>
          <w:iCs/>
          <w:vertAlign w:val="subscript"/>
        </w:rPr>
        <w:t>Actual</w:t>
      </w:r>
      <w:r w:rsidR="009B40FD" w:rsidRPr="00BF7D7F">
        <w:t xml:space="preserve"> </w:t>
      </w:r>
      <w:r w:rsidR="00AC0238" w:rsidRPr="00BF7D7F">
        <w:t>, KPI</w:t>
      </w:r>
      <w:r w:rsidR="00AC0238" w:rsidRPr="00BF7D7F">
        <w:rPr>
          <w:i/>
          <w:iCs/>
          <w:vertAlign w:val="subscript"/>
        </w:rPr>
        <w:t>Genie</w:t>
      </w:r>
      <w:r w:rsidR="009B40FD" w:rsidRPr="00BF7D7F">
        <w:t xml:space="preserve"> </w:t>
      </w:r>
      <w:r w:rsidR="00AC0238" w:rsidRPr="00BF7D7F">
        <w:t>)</w:t>
      </w:r>
      <w:r w:rsidR="00FB37DF" w:rsidRPr="00BF7D7F">
        <w:t>, where KPI</w:t>
      </w:r>
      <w:r w:rsidR="00FB37DF" w:rsidRPr="00BF7D7F">
        <w:rPr>
          <w:i/>
          <w:iCs/>
          <w:vertAlign w:val="subscript"/>
        </w:rPr>
        <w:t>Actual</w:t>
      </w:r>
      <w:r w:rsidR="00FB37DF" w:rsidRPr="00BF7D7F">
        <w:t xml:space="preserve"> is the actual intermediate KPI, and KPI</w:t>
      </w:r>
      <w:r w:rsidR="00FB37DF" w:rsidRPr="00BF7D7F">
        <w:rPr>
          <w:i/>
          <w:iCs/>
          <w:vertAlign w:val="subscript"/>
        </w:rPr>
        <w:t>Genie</w:t>
      </w:r>
      <w:r w:rsidR="00FB37DF" w:rsidRPr="00BF7D7F">
        <w:t xml:space="preserve"> is the genie-aided intermediate KPI. </w:t>
      </w:r>
    </w:p>
    <w:p w14:paraId="6A23820C" w14:textId="364436E3" w:rsidR="00A65540" w:rsidRPr="00BF7D7F" w:rsidRDefault="00BB510C" w:rsidP="00A3389B">
      <w:pPr>
        <w:pStyle w:val="B3"/>
      </w:pPr>
      <w:r w:rsidRPr="00BF7D7F">
        <w:t>-</w:t>
      </w:r>
      <w:r w:rsidRPr="00BF7D7F">
        <w:tab/>
      </w:r>
      <w:r w:rsidR="004E2133" w:rsidRPr="00BF7D7F">
        <w:t>KPI</w:t>
      </w:r>
      <w:r w:rsidR="004E2133" w:rsidRPr="00BF7D7F">
        <w:rPr>
          <w:i/>
          <w:iCs/>
          <w:vertAlign w:val="subscript"/>
        </w:rPr>
        <w:t>Diff</w:t>
      </w:r>
      <w:r w:rsidR="004E2133" w:rsidRPr="00BF7D7F">
        <w:t xml:space="preserve"> is considered for</w:t>
      </w:r>
      <w:r w:rsidR="00A65540" w:rsidRPr="00BF7D7F">
        <w:t>:</w:t>
      </w:r>
    </w:p>
    <w:p w14:paraId="55A837B4" w14:textId="30041F15" w:rsidR="00706AD4" w:rsidRPr="00BF7D7F" w:rsidRDefault="00BB510C" w:rsidP="00A3389B">
      <w:pPr>
        <w:pStyle w:val="B4"/>
      </w:pPr>
      <w:r w:rsidRPr="00BF7D7F">
        <w:t>-</w:t>
      </w:r>
      <w:r w:rsidRPr="00BF7D7F">
        <w:tab/>
      </w:r>
      <w:r w:rsidR="00706AD4" w:rsidRPr="00BF7D7F">
        <w:t>Case 1:</w:t>
      </w:r>
      <w:r w:rsidR="009A6418" w:rsidRPr="00BF7D7F">
        <w:t xml:space="preserve"> NW side monitoring of intermediate KPI, where the monitoring accuracy is evaluated for a given ground-truth CSI format (e.g., quantized ground-truth CSI with 8 bits scalar, R16 eType II-like method, etc.) or SRS measurements, where</w:t>
      </w:r>
    </w:p>
    <w:p w14:paraId="146F4C6C" w14:textId="2A24FE1A" w:rsidR="009A6418" w:rsidRPr="00BF7D7F" w:rsidRDefault="00BB510C" w:rsidP="00A3389B">
      <w:pPr>
        <w:pStyle w:val="B5"/>
      </w:pPr>
      <w:r w:rsidRPr="00BF7D7F">
        <w:t>-</w:t>
      </w:r>
      <w:r w:rsidRPr="00BF7D7F">
        <w:tab/>
      </w:r>
      <w:r w:rsidR="009F62BE" w:rsidRPr="00BF7D7F">
        <w:t>KPI</w:t>
      </w:r>
      <w:r w:rsidR="009F62BE" w:rsidRPr="00BF7D7F">
        <w:rPr>
          <w:i/>
          <w:iCs/>
          <w:vertAlign w:val="subscript"/>
        </w:rPr>
        <w:t>Actual</w:t>
      </w:r>
      <w:r w:rsidR="009F62BE" w:rsidRPr="00BF7D7F">
        <w:t xml:space="preserve"> </w:t>
      </w:r>
      <w:r w:rsidR="001E6564" w:rsidRPr="00BF7D7F">
        <w:t xml:space="preserve">is calculated with the output CSI at the NW side and the given ground-truth </w:t>
      </w:r>
      <w:r w:rsidR="00DA7E16" w:rsidRPr="00BF7D7F">
        <w:t xml:space="preserve">CSI format or SRS </w:t>
      </w:r>
      <w:r w:rsidR="006B47C9" w:rsidRPr="00BF7D7F">
        <w:t>measurements.</w:t>
      </w:r>
    </w:p>
    <w:p w14:paraId="1D91243E" w14:textId="526C71F8" w:rsidR="009F62BE" w:rsidRPr="00BF7D7F" w:rsidRDefault="00BB510C" w:rsidP="00A3389B">
      <w:pPr>
        <w:pStyle w:val="B5"/>
      </w:pPr>
      <w:r w:rsidRPr="00BF7D7F">
        <w:t>-</w:t>
      </w:r>
      <w:r w:rsidRPr="00BF7D7F">
        <w:tab/>
      </w:r>
      <w:r w:rsidR="009F62BE" w:rsidRPr="00BF7D7F">
        <w:t>KPI</w:t>
      </w:r>
      <w:r w:rsidR="009F62BE" w:rsidRPr="00BF7D7F">
        <w:rPr>
          <w:i/>
          <w:iCs/>
          <w:vertAlign w:val="subscript"/>
        </w:rPr>
        <w:t>Genie</w:t>
      </w:r>
      <w:r w:rsidR="009F62BE" w:rsidRPr="00BF7D7F">
        <w:t xml:space="preserve"> is calculated with output CSI (as for KPI</w:t>
      </w:r>
      <w:r w:rsidR="009F62BE" w:rsidRPr="00BF7D7F">
        <w:rPr>
          <w:i/>
          <w:iCs/>
          <w:vertAlign w:val="subscript"/>
        </w:rPr>
        <w:t>Actual</w:t>
      </w:r>
      <w:r w:rsidR="009F62BE" w:rsidRPr="00BF7D7F">
        <w:t>) and the ground-truth CSI of Float32</w:t>
      </w:r>
    </w:p>
    <w:p w14:paraId="500B8E05" w14:textId="018FCDC6" w:rsidR="009F62BE" w:rsidRPr="00BF7D7F" w:rsidRDefault="00BB510C" w:rsidP="00A3389B">
      <w:pPr>
        <w:pStyle w:val="B5"/>
      </w:pPr>
      <w:r w:rsidRPr="00BF7D7F">
        <w:t>-</w:t>
      </w:r>
      <w:r w:rsidRPr="00BF7D7F">
        <w:tab/>
      </w:r>
      <w:r w:rsidR="00D57F3C" w:rsidRPr="00BF7D7F">
        <w:t xml:space="preserve">Note: if Float32 is used for </w:t>
      </w:r>
      <w:r w:rsidR="005959C7" w:rsidRPr="00BF7D7F">
        <w:t>KPI</w:t>
      </w:r>
      <w:r w:rsidR="005959C7" w:rsidRPr="00BF7D7F">
        <w:rPr>
          <w:i/>
          <w:iCs/>
          <w:vertAlign w:val="subscript"/>
        </w:rPr>
        <w:t>Actual</w:t>
      </w:r>
      <w:r w:rsidR="00D57F3C" w:rsidRPr="00BF7D7F">
        <w:t xml:space="preserve">, the monitoring accuracy is 100% if </w:t>
      </w:r>
      <w:r w:rsidR="005959C7" w:rsidRPr="00BF7D7F">
        <w:t>KPI</w:t>
      </w:r>
      <w:r w:rsidR="005959C7" w:rsidRPr="00BF7D7F">
        <w:rPr>
          <w:i/>
          <w:iCs/>
          <w:vertAlign w:val="subscript"/>
        </w:rPr>
        <w:t>Actual</w:t>
      </w:r>
      <w:r w:rsidR="005959C7" w:rsidRPr="00BF7D7F">
        <w:t xml:space="preserve"> and KPI</w:t>
      </w:r>
      <w:r w:rsidR="005959C7" w:rsidRPr="00BF7D7F">
        <w:rPr>
          <w:i/>
          <w:iCs/>
          <w:vertAlign w:val="subscript"/>
        </w:rPr>
        <w:t>Genie</w:t>
      </w:r>
      <w:r w:rsidR="005959C7" w:rsidRPr="00BF7D7F">
        <w:t xml:space="preserve"> </w:t>
      </w:r>
      <w:r w:rsidR="009F73C7" w:rsidRPr="00BF7D7F">
        <w:t>are based on the same CSI sample.</w:t>
      </w:r>
      <w:r w:rsidR="005959C7" w:rsidRPr="00BF7D7F">
        <w:t xml:space="preserve"> </w:t>
      </w:r>
    </w:p>
    <w:p w14:paraId="63A367B2" w14:textId="19078595" w:rsidR="002F72B4" w:rsidRPr="00BF7D7F" w:rsidRDefault="00BB510C" w:rsidP="00A3389B">
      <w:pPr>
        <w:pStyle w:val="B4"/>
      </w:pPr>
      <w:r w:rsidRPr="00BF7D7F">
        <w:t>-</w:t>
      </w:r>
      <w:r w:rsidRPr="00BF7D7F">
        <w:tab/>
      </w:r>
      <w:r w:rsidR="00706AD4" w:rsidRPr="00BF7D7F">
        <w:t xml:space="preserve">Case 2: </w:t>
      </w:r>
      <w:r w:rsidR="00357A6E" w:rsidRPr="00BF7D7F">
        <w:t>UE side monitoring of intermediate KPI with a proxy model, where the monitoring accuracy is evaluated for the output of the proxy model at UE:</w:t>
      </w:r>
    </w:p>
    <w:p w14:paraId="3C6285E4" w14:textId="51916DDB" w:rsidR="00357A6E" w:rsidRPr="00BF7D7F" w:rsidRDefault="00BB510C" w:rsidP="00A3389B">
      <w:pPr>
        <w:pStyle w:val="B5"/>
      </w:pPr>
      <w:r w:rsidRPr="00BF7D7F">
        <w:t>-</w:t>
      </w:r>
      <w:r w:rsidRPr="00BF7D7F">
        <w:tab/>
      </w:r>
      <w:r w:rsidR="00357A6E" w:rsidRPr="00BF7D7F">
        <w:t xml:space="preserve">Case 2-1: </w:t>
      </w:r>
      <w:r w:rsidR="00EC508F" w:rsidRPr="00BF7D7F">
        <w:t>the proxy model is a proxy CSI reconstruction part, and KPI</w:t>
      </w:r>
      <w:r w:rsidR="00EC508F" w:rsidRPr="00BF7D7F">
        <w:rPr>
          <w:i/>
          <w:iCs/>
          <w:vertAlign w:val="subscript"/>
        </w:rPr>
        <w:t>Actual</w:t>
      </w:r>
      <w:r w:rsidR="00EC508F" w:rsidRPr="00BF7D7F">
        <w:t xml:space="preserve"> is calculated based on the inference output of the proxy CSI reconstruction part at UE and the ground-truth CSI. Note:</w:t>
      </w:r>
      <w:r w:rsidR="00E64FB3" w:rsidRPr="00BF7D7F">
        <w:t xml:space="preserve"> if the proxy CSI reconstruction model is the same as the actual CSI reconstruction model at the NW, the monitoring accuracy is 100%</w:t>
      </w:r>
      <w:r w:rsidR="00EC508F" w:rsidRPr="00BF7D7F">
        <w:t xml:space="preserve">. </w:t>
      </w:r>
    </w:p>
    <w:p w14:paraId="2722BB4B" w14:textId="7FA578BD" w:rsidR="00357A6E" w:rsidRPr="00BF7D7F" w:rsidRDefault="00BB510C" w:rsidP="00A3389B">
      <w:pPr>
        <w:pStyle w:val="B5"/>
      </w:pPr>
      <w:r w:rsidRPr="00BF7D7F">
        <w:t>-</w:t>
      </w:r>
      <w:r w:rsidRPr="00BF7D7F">
        <w:tab/>
      </w:r>
      <w:r w:rsidR="00357A6E" w:rsidRPr="00BF7D7F">
        <w:t xml:space="preserve">Case 2-2: </w:t>
      </w:r>
      <w:r w:rsidR="007B0941" w:rsidRPr="00BF7D7F">
        <w:t>the proxy model directly outputs intermediate KPI (KPI</w:t>
      </w:r>
      <w:r w:rsidR="007B0941" w:rsidRPr="00BF7D7F">
        <w:rPr>
          <w:i/>
          <w:iCs/>
          <w:vertAlign w:val="subscript"/>
        </w:rPr>
        <w:t>Actual</w:t>
      </w:r>
      <w:r w:rsidR="007B0941" w:rsidRPr="00BF7D7F">
        <w:t>)</w:t>
      </w:r>
    </w:p>
    <w:p w14:paraId="7C37AD61" w14:textId="044D8424" w:rsidR="007B0941" w:rsidRPr="00BF7D7F" w:rsidRDefault="00BB510C" w:rsidP="00A3389B">
      <w:pPr>
        <w:pStyle w:val="B5"/>
      </w:pPr>
      <w:r w:rsidRPr="00BF7D7F">
        <w:t>-</w:t>
      </w:r>
      <w:r w:rsidRPr="00BF7D7F">
        <w:tab/>
      </w:r>
      <w:r w:rsidR="007B0941" w:rsidRPr="00BF7D7F">
        <w:t>KPI</w:t>
      </w:r>
      <w:r w:rsidR="007B0941" w:rsidRPr="00BF7D7F">
        <w:rPr>
          <w:i/>
          <w:iCs/>
          <w:vertAlign w:val="subscript"/>
        </w:rPr>
        <w:t>Genie</w:t>
      </w:r>
      <w:r w:rsidR="007B0941" w:rsidRPr="00BF7D7F">
        <w:t xml:space="preserve"> is calculated with </w:t>
      </w:r>
      <w:r w:rsidR="00A33903" w:rsidRPr="00BF7D7F">
        <w:t xml:space="preserve">the </w:t>
      </w:r>
      <w:r w:rsidR="007B0941" w:rsidRPr="00BF7D7F">
        <w:t>output CSI</w:t>
      </w:r>
      <w:r w:rsidR="00A33903" w:rsidRPr="00BF7D7F">
        <w:t xml:space="preserve"> at the NW side and the same ground-truth CSI. </w:t>
      </w:r>
    </w:p>
    <w:p w14:paraId="3E958C18" w14:textId="38C9076C" w:rsidR="006A494C" w:rsidRPr="00BF7D7F" w:rsidRDefault="00BB510C" w:rsidP="00A3389B">
      <w:pPr>
        <w:pStyle w:val="B3"/>
      </w:pPr>
      <w:r w:rsidRPr="00BF7D7F">
        <w:t>-</w:t>
      </w:r>
      <w:r w:rsidRPr="00BF7D7F">
        <w:tab/>
      </w:r>
      <w:r w:rsidR="00FC1086" w:rsidRPr="00BF7D7F">
        <w:t>KPI</w:t>
      </w:r>
      <w:r w:rsidR="00FC1086" w:rsidRPr="00BF7D7F">
        <w:rPr>
          <w:i/>
          <w:iCs/>
          <w:vertAlign w:val="subscript"/>
        </w:rPr>
        <w:t>Diff</w:t>
      </w:r>
      <w:r w:rsidR="00FC1086" w:rsidRPr="00BF7D7F">
        <w:t xml:space="preserve"> = </w:t>
      </w:r>
      <w:r w:rsidR="00FC1086" w:rsidRPr="00BF7D7F">
        <w:rPr>
          <w:i/>
          <w:iCs/>
        </w:rPr>
        <w:t>f</w:t>
      </w:r>
      <w:r w:rsidR="00FC1086" w:rsidRPr="00BF7D7F">
        <w:t xml:space="preserve"> ( KPI</w:t>
      </w:r>
      <w:r w:rsidR="00FC1086" w:rsidRPr="00BF7D7F">
        <w:rPr>
          <w:i/>
          <w:iCs/>
          <w:vertAlign w:val="subscript"/>
        </w:rPr>
        <w:t>Actual</w:t>
      </w:r>
      <w:r w:rsidR="00FC1086" w:rsidRPr="00BF7D7F">
        <w:t xml:space="preserve"> , KPI</w:t>
      </w:r>
      <w:r w:rsidR="00FC1086" w:rsidRPr="00BF7D7F">
        <w:rPr>
          <w:i/>
          <w:iCs/>
          <w:vertAlign w:val="subscript"/>
        </w:rPr>
        <w:t>Genie</w:t>
      </w:r>
      <w:r w:rsidR="00FC1086" w:rsidRPr="00BF7D7F">
        <w:t xml:space="preserve"> ) can take the following forms: </w:t>
      </w:r>
    </w:p>
    <w:p w14:paraId="3CF8DCA8" w14:textId="32F8CD2A" w:rsidR="00FC1086" w:rsidRPr="00BF7D7F" w:rsidRDefault="00BB510C" w:rsidP="00A3389B">
      <w:pPr>
        <w:pStyle w:val="B4"/>
      </w:pPr>
      <w:r w:rsidRPr="00BF7D7F">
        <w:t>-</w:t>
      </w:r>
      <w:r w:rsidRPr="00BF7D7F">
        <w:tab/>
      </w:r>
      <w:r w:rsidR="00C65DB8" w:rsidRPr="00BF7D7F">
        <w:t>Option 1</w:t>
      </w:r>
      <w:r w:rsidR="00AA6E24" w:rsidRPr="00BF7D7F">
        <w:t xml:space="preserve"> (baseline for calibration)</w:t>
      </w:r>
      <w:r w:rsidR="00C65DB8" w:rsidRPr="00BF7D7F">
        <w:t xml:space="preserve">: </w:t>
      </w:r>
      <w:r w:rsidR="00C73C78" w:rsidRPr="00BF7D7F">
        <w:t xml:space="preserve">Gap between </w:t>
      </w:r>
      <w:r w:rsidR="00CD68C5" w:rsidRPr="00BF7D7F">
        <w:t>KPI</w:t>
      </w:r>
      <w:r w:rsidR="00CD68C5" w:rsidRPr="00BF7D7F">
        <w:rPr>
          <w:i/>
          <w:iCs/>
          <w:vertAlign w:val="subscript"/>
        </w:rPr>
        <w:t>Actual</w:t>
      </w:r>
      <w:r w:rsidR="00CD68C5" w:rsidRPr="00BF7D7F">
        <w:t xml:space="preserve"> </w:t>
      </w:r>
      <w:r w:rsidR="00C73C78" w:rsidRPr="00BF7D7F">
        <w:t xml:space="preserve">and </w:t>
      </w:r>
      <w:r w:rsidR="00CD68C5" w:rsidRPr="00BF7D7F">
        <w:t>KPI</w:t>
      </w:r>
      <w:r w:rsidR="00CD68C5" w:rsidRPr="00BF7D7F">
        <w:rPr>
          <w:i/>
          <w:iCs/>
          <w:vertAlign w:val="subscript"/>
        </w:rPr>
        <w:t>Genie</w:t>
      </w:r>
      <w:r w:rsidR="00C73C78" w:rsidRPr="00BF7D7F">
        <w:t>, i.e. KPI</w:t>
      </w:r>
      <w:r w:rsidR="00C73C78" w:rsidRPr="00BF7D7F">
        <w:rPr>
          <w:i/>
          <w:iCs/>
          <w:vertAlign w:val="subscript"/>
        </w:rPr>
        <w:t>Diff</w:t>
      </w:r>
      <w:r w:rsidR="00C73C78" w:rsidRPr="00BF7D7F">
        <w:t xml:space="preserve"> = (KPI</w:t>
      </w:r>
      <w:r w:rsidR="00C73C78" w:rsidRPr="00BF7D7F">
        <w:rPr>
          <w:i/>
          <w:iCs/>
          <w:vertAlign w:val="subscript"/>
        </w:rPr>
        <w:t>Actual</w:t>
      </w:r>
      <w:r w:rsidR="00C73C78" w:rsidRPr="00BF7D7F">
        <w:t xml:space="preserve"> - KPI</w:t>
      </w:r>
      <w:r w:rsidR="00C73C78" w:rsidRPr="00BF7D7F">
        <w:rPr>
          <w:i/>
          <w:iCs/>
          <w:vertAlign w:val="subscript"/>
        </w:rPr>
        <w:t>Genie</w:t>
      </w:r>
      <w:r w:rsidR="00C73C78" w:rsidRPr="00BF7D7F">
        <w:t xml:space="preserve">); Monitoring accuracy is the percentage of samples for which </w:t>
      </w:r>
      <w:r w:rsidR="00550697" w:rsidRPr="00BF7D7F">
        <w:t>| KPI</w:t>
      </w:r>
      <w:r w:rsidR="00550697" w:rsidRPr="00BF7D7F">
        <w:rPr>
          <w:i/>
          <w:iCs/>
          <w:vertAlign w:val="subscript"/>
        </w:rPr>
        <w:t>Diff</w:t>
      </w:r>
      <w:r w:rsidR="00550697" w:rsidRPr="00BF7D7F">
        <w:t>|</w:t>
      </w:r>
      <w:r w:rsidR="004A23D7" w:rsidRPr="00BF7D7F">
        <w:t xml:space="preserve"> &lt; KPI</w:t>
      </w:r>
      <w:r w:rsidR="004A23D7" w:rsidRPr="00BF7D7F">
        <w:rPr>
          <w:i/>
          <w:iCs/>
          <w:vertAlign w:val="subscript"/>
        </w:rPr>
        <w:t>th 1</w:t>
      </w:r>
      <w:r w:rsidR="00C73C78" w:rsidRPr="00BF7D7F">
        <w:t xml:space="preserve">, where </w:t>
      </w:r>
      <w:r w:rsidR="004A23D7" w:rsidRPr="00BF7D7F">
        <w:t>KPI</w:t>
      </w:r>
      <w:r w:rsidR="004A23D7" w:rsidRPr="00BF7D7F">
        <w:rPr>
          <w:i/>
          <w:iCs/>
          <w:vertAlign w:val="subscript"/>
        </w:rPr>
        <w:t>th 1</w:t>
      </w:r>
      <w:r w:rsidR="00C73C78" w:rsidRPr="00BF7D7F">
        <w:t xml:space="preserve"> is a threshold of the intermediate KPI gap</w:t>
      </w:r>
      <w:r w:rsidR="00212C68" w:rsidRPr="00BF7D7F">
        <w:t xml:space="preserve"> which can take the following values: </w:t>
      </w:r>
      <w:r w:rsidR="00212C68" w:rsidRPr="00BF7D7F">
        <w:rPr>
          <w:bCs/>
          <w:lang w:eastAsia="zh-CN"/>
        </w:rPr>
        <w:t>0.02, 0.05 and 0.1</w:t>
      </w:r>
      <w:r w:rsidR="00C65DB8" w:rsidRPr="00BF7D7F">
        <w:t>.</w:t>
      </w:r>
    </w:p>
    <w:p w14:paraId="78FD89B5" w14:textId="5CBADBAE" w:rsidR="00C65DB8" w:rsidRPr="00BF7D7F" w:rsidRDefault="00BB510C" w:rsidP="00A3389B">
      <w:pPr>
        <w:pStyle w:val="B4"/>
      </w:pPr>
      <w:r w:rsidRPr="00BF7D7F">
        <w:t>-</w:t>
      </w:r>
      <w:r w:rsidRPr="00BF7D7F">
        <w:tab/>
      </w:r>
      <w:r w:rsidR="00C65DB8" w:rsidRPr="00BF7D7F">
        <w:t>Option 2</w:t>
      </w:r>
      <w:r w:rsidR="00E87A64" w:rsidRPr="00BF7D7F">
        <w:t xml:space="preserve"> (optional and up to companies to report)</w:t>
      </w:r>
      <w:r w:rsidR="00C65DB8" w:rsidRPr="00BF7D7F">
        <w:t xml:space="preserve">: </w:t>
      </w:r>
      <w:r w:rsidR="00FB0547" w:rsidRPr="00BF7D7F">
        <w:t>Binary state</w:t>
      </w:r>
      <w:r w:rsidR="00B17648" w:rsidRPr="00BF7D7F">
        <w:t xml:space="preserve"> where</w:t>
      </w:r>
      <w:r w:rsidR="00FB0547" w:rsidRPr="00BF7D7F">
        <w:t xml:space="preserve"> KPI</w:t>
      </w:r>
      <w:r w:rsidR="00FB0547" w:rsidRPr="00BF7D7F">
        <w:rPr>
          <w:i/>
          <w:iCs/>
          <w:vertAlign w:val="subscript"/>
        </w:rPr>
        <w:t>Actual</w:t>
      </w:r>
      <w:r w:rsidR="00FB0547" w:rsidRPr="00BF7D7F">
        <w:t xml:space="preserve"> and KPI</w:t>
      </w:r>
      <w:r w:rsidR="00FB0547" w:rsidRPr="00BF7D7F">
        <w:rPr>
          <w:i/>
          <w:iCs/>
          <w:vertAlign w:val="subscript"/>
        </w:rPr>
        <w:t>Genie</w:t>
      </w:r>
      <w:r w:rsidR="00FB0547" w:rsidRPr="00BF7D7F">
        <w:t xml:space="preserve">, </w:t>
      </w:r>
      <w:r w:rsidR="00B17648" w:rsidRPr="00BF7D7F">
        <w:t xml:space="preserve">have different relationships to their threshold(s), i.e., </w:t>
      </w:r>
      <w:r w:rsidR="00D96055" w:rsidRPr="00BF7D7F">
        <w:t>KPI</w:t>
      </w:r>
      <w:r w:rsidR="00D96055" w:rsidRPr="00BF7D7F">
        <w:rPr>
          <w:i/>
          <w:iCs/>
          <w:vertAlign w:val="subscript"/>
        </w:rPr>
        <w:t>Diff</w:t>
      </w:r>
      <w:r w:rsidR="00D96055" w:rsidRPr="00BF7D7F">
        <w:t xml:space="preserve"> = (KPI</w:t>
      </w:r>
      <w:r w:rsidR="00D96055" w:rsidRPr="00BF7D7F">
        <w:rPr>
          <w:i/>
          <w:iCs/>
          <w:vertAlign w:val="subscript"/>
        </w:rPr>
        <w:t>Actual</w:t>
      </w:r>
      <w:r w:rsidR="00D96055" w:rsidRPr="00BF7D7F">
        <w:t xml:space="preserve"> &gt; KPI</w:t>
      </w:r>
      <w:r w:rsidR="00D96055" w:rsidRPr="00BF7D7F">
        <w:rPr>
          <w:i/>
          <w:iCs/>
          <w:vertAlign w:val="subscript"/>
        </w:rPr>
        <w:t>th 2</w:t>
      </w:r>
      <w:r w:rsidR="00D96055" w:rsidRPr="00BF7D7F">
        <w:t>, KPI</w:t>
      </w:r>
      <w:r w:rsidR="00D96055" w:rsidRPr="00BF7D7F">
        <w:rPr>
          <w:i/>
          <w:iCs/>
          <w:vertAlign w:val="subscript"/>
        </w:rPr>
        <w:t>Genie</w:t>
      </w:r>
      <w:r w:rsidR="00D96055" w:rsidRPr="00BF7D7F">
        <w:t xml:space="preserve"> </w:t>
      </w:r>
      <w:r w:rsidR="005A4E87" w:rsidRPr="00BF7D7F">
        <w:t>&lt;</w:t>
      </w:r>
      <w:r w:rsidR="00D96055" w:rsidRPr="00BF7D7F">
        <w:t xml:space="preserve"> KPI</w:t>
      </w:r>
      <w:r w:rsidR="00D96055" w:rsidRPr="00BF7D7F">
        <w:rPr>
          <w:i/>
          <w:iCs/>
          <w:vertAlign w:val="subscript"/>
        </w:rPr>
        <w:t xml:space="preserve">th </w:t>
      </w:r>
      <w:r w:rsidR="00531DEF" w:rsidRPr="00BF7D7F">
        <w:rPr>
          <w:i/>
          <w:iCs/>
          <w:vertAlign w:val="subscript"/>
        </w:rPr>
        <w:t>3</w:t>
      </w:r>
      <w:r w:rsidR="00531DEF" w:rsidRPr="00BF7D7F">
        <w:t xml:space="preserve">) OR </w:t>
      </w:r>
      <w:r w:rsidR="00B51E2E" w:rsidRPr="00BF7D7F">
        <w:t>(KPI</w:t>
      </w:r>
      <w:r w:rsidR="00B51E2E" w:rsidRPr="00BF7D7F">
        <w:rPr>
          <w:i/>
          <w:iCs/>
          <w:vertAlign w:val="subscript"/>
        </w:rPr>
        <w:t>Actual</w:t>
      </w:r>
      <w:r w:rsidR="00B51E2E" w:rsidRPr="00BF7D7F">
        <w:t xml:space="preserve"> &lt; KPI</w:t>
      </w:r>
      <w:r w:rsidR="00B51E2E" w:rsidRPr="00BF7D7F">
        <w:rPr>
          <w:i/>
          <w:iCs/>
          <w:vertAlign w:val="subscript"/>
        </w:rPr>
        <w:t>th 2</w:t>
      </w:r>
      <w:r w:rsidR="00B51E2E" w:rsidRPr="00BF7D7F">
        <w:t>, KPI</w:t>
      </w:r>
      <w:r w:rsidR="00B51E2E" w:rsidRPr="00BF7D7F">
        <w:rPr>
          <w:i/>
          <w:iCs/>
          <w:vertAlign w:val="subscript"/>
        </w:rPr>
        <w:t>Genie</w:t>
      </w:r>
      <w:r w:rsidR="00B51E2E" w:rsidRPr="00BF7D7F">
        <w:t xml:space="preserve"> </w:t>
      </w:r>
      <w:r w:rsidR="003B3950" w:rsidRPr="00BF7D7F">
        <w:t>&gt;</w:t>
      </w:r>
      <w:r w:rsidR="00B51E2E" w:rsidRPr="00BF7D7F">
        <w:t xml:space="preserve"> KPI</w:t>
      </w:r>
      <w:r w:rsidR="00B51E2E" w:rsidRPr="00BF7D7F">
        <w:rPr>
          <w:i/>
          <w:iCs/>
          <w:vertAlign w:val="subscript"/>
        </w:rPr>
        <w:t>th 3</w:t>
      </w:r>
      <w:r w:rsidR="00B51E2E" w:rsidRPr="00BF7D7F">
        <w:t>)</w:t>
      </w:r>
      <w:r w:rsidR="00484F2A" w:rsidRPr="00BF7D7F">
        <w:t>, where KPI</w:t>
      </w:r>
      <w:r w:rsidR="00484F2A" w:rsidRPr="00BF7D7F">
        <w:rPr>
          <w:i/>
          <w:iCs/>
          <w:vertAlign w:val="subscript"/>
        </w:rPr>
        <w:t>th 2</w:t>
      </w:r>
      <w:r w:rsidR="00484F2A" w:rsidRPr="00BF7D7F">
        <w:t xml:space="preserve"> </w:t>
      </w:r>
      <w:r w:rsidR="000077F6" w:rsidRPr="00BF7D7F">
        <w:t xml:space="preserve">is considered to </w:t>
      </w:r>
      <w:r w:rsidR="00484F2A" w:rsidRPr="00BF7D7F">
        <w:t xml:space="preserve">be the same </w:t>
      </w:r>
      <w:r w:rsidR="00FE5BB1" w:rsidRPr="00BF7D7F">
        <w:t xml:space="preserve">as </w:t>
      </w:r>
      <w:r w:rsidR="00484F2A" w:rsidRPr="00BF7D7F">
        <w:t>KPI</w:t>
      </w:r>
      <w:r w:rsidR="00484F2A" w:rsidRPr="00BF7D7F">
        <w:rPr>
          <w:i/>
          <w:iCs/>
          <w:vertAlign w:val="subscript"/>
        </w:rPr>
        <w:t>th 3</w:t>
      </w:r>
      <w:r w:rsidR="001477B0" w:rsidRPr="00BF7D7F">
        <w:t>.</w:t>
      </w:r>
      <w:r w:rsidR="00E73CA2" w:rsidRPr="00BF7D7F">
        <w:t xml:space="preserve"> Monitoring accuracy is the percentage of samples for which KPI</w:t>
      </w:r>
      <w:r w:rsidR="00E73CA2" w:rsidRPr="00BF7D7F">
        <w:rPr>
          <w:i/>
          <w:iCs/>
          <w:vertAlign w:val="subscript"/>
        </w:rPr>
        <w:t>Diff</w:t>
      </w:r>
      <w:r w:rsidR="00E73CA2" w:rsidRPr="00BF7D7F">
        <w:t xml:space="preserve"> = 0. </w:t>
      </w:r>
    </w:p>
    <w:p w14:paraId="41D9F87C" w14:textId="693A219B" w:rsidR="00A03CA8" w:rsidRPr="00BF7D7F" w:rsidRDefault="00BB510C" w:rsidP="00A3389B">
      <w:pPr>
        <w:pStyle w:val="B2"/>
      </w:pPr>
      <w:r w:rsidRPr="00BF7D7F">
        <w:t>-</w:t>
      </w:r>
      <w:r w:rsidRPr="00BF7D7F">
        <w:tab/>
      </w:r>
      <w:r w:rsidR="00A03CA8" w:rsidRPr="00BF7D7F">
        <w:t>Step 3:</w:t>
      </w:r>
      <w:r w:rsidR="00A14FEF" w:rsidRPr="00BF7D7F">
        <w:t xml:space="preserve"> Calculate the statistical</w:t>
      </w:r>
      <w:r w:rsidR="002E7C57" w:rsidRPr="00BF7D7F">
        <w:t xml:space="preserve"> result of the KPI</w:t>
      </w:r>
      <w:r w:rsidR="002E7C57" w:rsidRPr="00BF7D7F">
        <w:rPr>
          <w:i/>
          <w:iCs/>
          <w:vertAlign w:val="subscript"/>
        </w:rPr>
        <w:t>Diff</w:t>
      </w:r>
      <w:r w:rsidR="002E7C57" w:rsidRPr="00BF7D7F">
        <w:t xml:space="preserve"> over K test samples which represent</w:t>
      </w:r>
      <w:r w:rsidR="00AD23C1" w:rsidRPr="00BF7D7F">
        <w:t>s</w:t>
      </w:r>
      <w:r w:rsidR="002E7C57" w:rsidRPr="00BF7D7F">
        <w:t xml:space="preserve"> the monitoring accuracy performance.</w:t>
      </w:r>
    </w:p>
    <w:p w14:paraId="5CED9383" w14:textId="7D59EB9E" w:rsidR="009010F8" w:rsidRPr="00BF7D7F" w:rsidRDefault="00BB510C" w:rsidP="00A3389B">
      <w:pPr>
        <w:pStyle w:val="B2"/>
      </w:pPr>
      <w:r w:rsidRPr="00BF7D7F">
        <w:rPr>
          <w:bCs/>
          <w:lang w:eastAsia="zh-CN"/>
        </w:rPr>
        <w:t>-</w:t>
      </w:r>
      <w:r w:rsidRPr="00BF7D7F">
        <w:rPr>
          <w:bCs/>
          <w:lang w:eastAsia="zh-CN"/>
        </w:rPr>
        <w:tab/>
      </w:r>
      <w:r w:rsidR="009010F8" w:rsidRPr="00BF7D7F">
        <w:rPr>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010F8" w:rsidRPr="00BF7D7F">
        <w:rPr>
          <w:bCs/>
          <w:lang w:eastAsia="zh-CN"/>
        </w:rPr>
        <w:t xml:space="preserve"> is introduced for the evaluation and comparison purpose; it may not be available in the real network.</w:t>
      </w:r>
    </w:p>
    <w:p w14:paraId="37715369" w14:textId="08A56B14" w:rsidR="00B033FB" w:rsidRPr="00BF7D7F" w:rsidRDefault="00BB510C" w:rsidP="00A3389B">
      <w:pPr>
        <w:pStyle w:val="B2"/>
      </w:pPr>
      <w:r w:rsidRPr="00BF7D7F">
        <w:t>-</w:t>
      </w:r>
      <w:r w:rsidRPr="00BF7D7F">
        <w:tab/>
      </w:r>
      <w:r w:rsidR="00B033FB" w:rsidRPr="00BF7D7F">
        <w:t xml:space="preserve">Note: the complexity, overhead and latency of the monitoring scheme are to be reported. </w:t>
      </w:r>
    </w:p>
    <w:p w14:paraId="79746C08" w14:textId="064DD37D" w:rsidR="00D2357B" w:rsidRPr="00BF7D7F" w:rsidRDefault="00BB510C" w:rsidP="00BB510C">
      <w:pPr>
        <w:pStyle w:val="B1"/>
      </w:pPr>
      <w:r w:rsidRPr="00BF7D7F">
        <w:t>-</w:t>
      </w:r>
      <w:r w:rsidRPr="00BF7D7F">
        <w:tab/>
      </w:r>
      <w:r w:rsidR="00D2357B" w:rsidRPr="00BF7D7F">
        <w:t xml:space="preserve">CSI prediction: Intermediate KPIs: </w:t>
      </w:r>
      <w:r w:rsidR="000D605A" w:rsidRPr="00BF7D7F">
        <w:t xml:space="preserve">calculated for each predicted instance if AI/ML model outputs multiple predicted instances </w:t>
      </w:r>
    </w:p>
    <w:p w14:paraId="7C74ACDA" w14:textId="744B3D15" w:rsidR="00D45443" w:rsidRPr="00BF7D7F" w:rsidRDefault="00BB510C" w:rsidP="00A3389B">
      <w:pPr>
        <w:pStyle w:val="B2"/>
      </w:pPr>
      <w:r w:rsidRPr="00BF7D7F">
        <w:t>-</w:t>
      </w:r>
      <w:r w:rsidRPr="00BF7D7F">
        <w:tab/>
      </w:r>
      <w:r w:rsidR="00D45443" w:rsidRPr="00BF7D7F">
        <w:t>If collaboration level x is reported as the benchmark, the EVM to distinguish level x and level y/z based AI/ML CSI prediction is considered from the generalization aspect</w:t>
      </w:r>
      <w:r w:rsidR="00F428C5" w:rsidRPr="00BF7D7F">
        <w:t xml:space="preserve">, e.g., collaboration level y/z based CSI prediction is </w:t>
      </w:r>
      <w:r w:rsidR="003436A9" w:rsidRPr="00BF7D7F">
        <w:t>modelled</w:t>
      </w:r>
      <w:r w:rsidR="00F428C5" w:rsidRPr="00BF7D7F">
        <w:t xml:space="preserve"> as the fine-tuning case or generalization Case 1, while collaboration level x based CSI prediction is </w:t>
      </w:r>
      <w:r w:rsidR="003436A9" w:rsidRPr="00BF7D7F">
        <w:t>modelled</w:t>
      </w:r>
      <w:r w:rsidR="00F428C5" w:rsidRPr="00BF7D7F">
        <w:t xml:space="preserve"> as generalization Case 2 or Case 3</w:t>
      </w:r>
      <w:r w:rsidR="003436A9" w:rsidRPr="00BF7D7F">
        <w:t>.</w:t>
      </w:r>
    </w:p>
    <w:p w14:paraId="73D34806" w14:textId="333C97C8" w:rsidR="00BC5AFE" w:rsidRPr="00BF7D7F" w:rsidRDefault="00BB510C" w:rsidP="001E6A9F">
      <w:pPr>
        <w:pStyle w:val="B1"/>
      </w:pPr>
      <w:r w:rsidRPr="00BF7D7F">
        <w:rPr>
          <w:lang w:eastAsia="zh-CN"/>
        </w:rPr>
        <w:t>-</w:t>
      </w:r>
      <w:r w:rsidRPr="00BF7D7F">
        <w:rPr>
          <w:lang w:eastAsia="zh-CN"/>
        </w:rPr>
        <w:tab/>
      </w:r>
      <w:r w:rsidR="00BC5AFE" w:rsidRPr="00BF7D7F">
        <w:rPr>
          <w:lang w:eastAsia="zh-CN"/>
        </w:rPr>
        <w:t>Throughput</w:t>
      </w:r>
      <w:r w:rsidR="00D54A9A" w:rsidRPr="00BF7D7F">
        <w:rPr>
          <w:lang w:eastAsia="zh-CN"/>
        </w:rPr>
        <w:t xml:space="preserve"> including: </w:t>
      </w:r>
      <w:r w:rsidR="005E5432" w:rsidRPr="00BF7D7F">
        <w:rPr>
          <w:lang w:eastAsia="zh-CN"/>
        </w:rPr>
        <w:t>average UPT</w:t>
      </w:r>
      <w:r w:rsidR="00D67F7C" w:rsidRPr="00BF7D7F">
        <w:rPr>
          <w:lang w:eastAsia="zh-CN"/>
        </w:rPr>
        <w:t xml:space="preserve">, 5%-ile </w:t>
      </w:r>
      <w:r w:rsidR="00D55DB9" w:rsidRPr="00BF7D7F">
        <w:rPr>
          <w:lang w:eastAsia="zh-CN"/>
        </w:rPr>
        <w:t xml:space="preserve">UE throughput, </w:t>
      </w:r>
      <w:r w:rsidR="00556047" w:rsidRPr="00BF7D7F">
        <w:rPr>
          <w:lang w:eastAsia="zh-CN"/>
        </w:rPr>
        <w:t>and CDF of UPT</w:t>
      </w:r>
    </w:p>
    <w:p w14:paraId="0449B599" w14:textId="42AEE08F" w:rsidR="00F325AC" w:rsidRPr="00BF7D7F" w:rsidRDefault="00F325AC" w:rsidP="00194BDF">
      <w:pPr>
        <w:rPr>
          <w:b/>
          <w:bCs/>
        </w:rPr>
      </w:pPr>
      <w:bookmarkStart w:id="141" w:name="_Hlk132042455"/>
      <w:r w:rsidRPr="00BF7D7F">
        <w:rPr>
          <w:b/>
          <w:bCs/>
          <w:i/>
          <w:iCs/>
        </w:rPr>
        <w:t>Model generalization</w:t>
      </w:r>
      <w:r w:rsidRPr="00BF7D7F">
        <w:rPr>
          <w:b/>
          <w:bCs/>
        </w:rPr>
        <w:t>:</w:t>
      </w:r>
    </w:p>
    <w:bookmarkEnd w:id="141"/>
    <w:p w14:paraId="643FF9C9" w14:textId="7156592F" w:rsidR="00E00184" w:rsidRPr="00BF7D7F" w:rsidRDefault="00E00184" w:rsidP="00E00184">
      <w:pPr>
        <w:rPr>
          <w:lang w:eastAsia="x-none"/>
        </w:rPr>
      </w:pPr>
      <w:r w:rsidRPr="00BF7D7F">
        <w:rPr>
          <w:lang w:eastAsia="x-none"/>
        </w:rPr>
        <w:t xml:space="preserve">The following cases are considered for verifying the generalization performance of an AI/ML model over </w:t>
      </w:r>
      <w:r w:rsidRPr="00BF7D7F">
        <w:rPr>
          <w:i/>
          <w:iCs/>
          <w:lang w:eastAsia="x-none"/>
        </w:rPr>
        <w:t>various scenarios/configurations</w:t>
      </w:r>
      <w:r w:rsidRPr="00BF7D7F">
        <w:rPr>
          <w:lang w:eastAsia="x-none"/>
        </w:rPr>
        <w:t>:</w:t>
      </w:r>
    </w:p>
    <w:p w14:paraId="12D1A0C9" w14:textId="3AB6DF67" w:rsidR="00E00184" w:rsidRPr="00BF7D7F" w:rsidRDefault="00A3389B" w:rsidP="00513D22">
      <w:pPr>
        <w:pStyle w:val="B1"/>
      </w:pPr>
      <w:r w:rsidRPr="00BF7D7F">
        <w:t>-</w:t>
      </w:r>
      <w:r w:rsidRPr="00BF7D7F">
        <w:tab/>
      </w:r>
      <w:r w:rsidR="00E00184" w:rsidRPr="00BF7D7F">
        <w:t>Case 1: The AI/ML model is trained based on training dataset from one Scenario#</w:t>
      </w:r>
      <w:r w:rsidR="005051C7" w:rsidRPr="00BF7D7F">
        <w:t>B</w:t>
      </w:r>
      <w:r w:rsidR="00E00184" w:rsidRPr="00BF7D7F">
        <w:t>/Configuration#</w:t>
      </w:r>
      <w:r w:rsidR="005051C7" w:rsidRPr="00BF7D7F">
        <w:t>B</w:t>
      </w:r>
      <w:r w:rsidR="00E00184" w:rsidRPr="00BF7D7F">
        <w:t>, and then</w:t>
      </w:r>
      <w:r w:rsidR="00513D22" w:rsidRPr="00BF7D7F">
        <w:t xml:space="preserve"> </w:t>
      </w:r>
      <w:r w:rsidR="00E00184" w:rsidRPr="00BF7D7F">
        <w:t>the AI/ML model performs inference/test on a dataset from the same Scenario#</w:t>
      </w:r>
      <w:r w:rsidR="00E20147" w:rsidRPr="00BF7D7F">
        <w:t>B</w:t>
      </w:r>
      <w:r w:rsidR="00E00184" w:rsidRPr="00BF7D7F">
        <w:t>/Configuration#</w:t>
      </w:r>
      <w:r w:rsidR="00E20147" w:rsidRPr="00BF7D7F">
        <w:t>B</w:t>
      </w:r>
    </w:p>
    <w:p w14:paraId="0F120515" w14:textId="400DD3E1" w:rsidR="00E00184" w:rsidRPr="00BF7D7F" w:rsidRDefault="00A3389B" w:rsidP="00A3389B">
      <w:pPr>
        <w:pStyle w:val="B1"/>
      </w:pPr>
      <w:r w:rsidRPr="00BF7D7F">
        <w:lastRenderedPageBreak/>
        <w:t>-</w:t>
      </w:r>
      <w:r w:rsidRPr="00BF7D7F">
        <w:tab/>
      </w:r>
      <w:r w:rsidR="00E00184" w:rsidRPr="00BF7D7F">
        <w:t xml:space="preserve">Case 2: The AI/ML model is trained based on training dataset from </w:t>
      </w:r>
      <w:r w:rsidR="00FB0F4B" w:rsidRPr="00BF7D7F">
        <w:t>a</w:t>
      </w:r>
      <w:r w:rsidR="00960F1F" w:rsidRPr="00BF7D7F">
        <w:t xml:space="preserve"> different data set </w:t>
      </w:r>
      <w:r w:rsidR="00C55D7E" w:rsidRPr="00BF7D7F">
        <w:t>than</w:t>
      </w:r>
      <w:r w:rsidR="008D396D" w:rsidRPr="00BF7D7F">
        <w:t xml:space="preserve"> Scenario#B/Configuration#B, e.g., Scenario#A/Configuration#A, Scenario#B/Configuration#A, Scenario#A/Configuration#B</w:t>
      </w:r>
      <w:r w:rsidR="00E00184" w:rsidRPr="00BF7D7F">
        <w:t>, and then the AI/ML model performs inference/test on</w:t>
      </w:r>
      <w:r w:rsidR="004F05EC" w:rsidRPr="00BF7D7F">
        <w:t xml:space="preserve"> Scenario#B/Configuration#B.</w:t>
      </w:r>
    </w:p>
    <w:p w14:paraId="4159A3BC" w14:textId="6ED46922" w:rsidR="00E00184" w:rsidRPr="00BF7D7F" w:rsidRDefault="00A3389B" w:rsidP="00A3389B">
      <w:pPr>
        <w:pStyle w:val="B1"/>
      </w:pPr>
      <w:r w:rsidRPr="00BF7D7F">
        <w:t>-</w:t>
      </w:r>
      <w:r w:rsidRPr="00BF7D7F">
        <w:tab/>
      </w:r>
      <w:r w:rsidR="00E00184" w:rsidRPr="00BF7D7F">
        <w:t>Case 3: The AI/ML model is trained based on training dataset constructed by mixing datasets from multiple scenarios/configurations including Scenario#</w:t>
      </w:r>
      <w:r w:rsidR="004A6A51" w:rsidRPr="00BF7D7F">
        <w:t>B</w:t>
      </w:r>
      <w:r w:rsidR="00E00184" w:rsidRPr="00BF7D7F">
        <w:t>/Configuration#</w:t>
      </w:r>
      <w:r w:rsidR="004A6A51" w:rsidRPr="00BF7D7F">
        <w:t>B</w:t>
      </w:r>
      <w:r w:rsidR="00E00184" w:rsidRPr="00BF7D7F">
        <w:t xml:space="preserve"> and a different dataset than Scenario#</w:t>
      </w:r>
      <w:r w:rsidR="004513CF" w:rsidRPr="00BF7D7F">
        <w:t>B</w:t>
      </w:r>
      <w:r w:rsidR="00E00184" w:rsidRPr="00BF7D7F">
        <w:t>/Configuration#</w:t>
      </w:r>
      <w:r w:rsidR="004513CF" w:rsidRPr="00BF7D7F">
        <w:t>B</w:t>
      </w:r>
      <w:r w:rsidR="00E00184" w:rsidRPr="00BF7D7F">
        <w:t xml:space="preserve">, e.g., </w:t>
      </w:r>
      <w:r w:rsidR="00AE4883" w:rsidRPr="00BF7D7F">
        <w:t>Scenario#A/Configuration#A, Scenario#B/Configuration#A, Scenario#A/Configuration#B</w:t>
      </w:r>
      <w:r w:rsidR="00E00184" w:rsidRPr="00BF7D7F">
        <w:t xml:space="preserve">, and then the AI/ML model performs inference/test on a dataset from a single Scenario/Configuration from </w:t>
      </w:r>
      <w:r w:rsidR="00374649" w:rsidRPr="00BF7D7F">
        <w:t>Scenario#B/Configuration#B</w:t>
      </w:r>
      <w:r w:rsidR="00E00184" w:rsidRPr="00BF7D7F">
        <w:t>.</w:t>
      </w:r>
    </w:p>
    <w:p w14:paraId="26EB4A7A" w14:textId="26236752" w:rsidR="00E00184" w:rsidRPr="00BF7D7F" w:rsidRDefault="00A3389B" w:rsidP="00A3389B">
      <w:pPr>
        <w:pStyle w:val="B2"/>
      </w:pPr>
      <w:r w:rsidRPr="00BF7D7F">
        <w:t>-</w:t>
      </w:r>
      <w:r w:rsidRPr="00BF7D7F">
        <w:tab/>
      </w:r>
      <w:r w:rsidR="00E00184" w:rsidRPr="00BF7D7F">
        <w:t>Note: Companies to report the ratio for dataset mixing</w:t>
      </w:r>
    </w:p>
    <w:p w14:paraId="2B94E25E" w14:textId="196FA945" w:rsidR="00E00184" w:rsidRPr="00BF7D7F" w:rsidRDefault="00A3389B" w:rsidP="00A3389B">
      <w:pPr>
        <w:pStyle w:val="B2"/>
      </w:pPr>
      <w:r w:rsidRPr="00BF7D7F">
        <w:t>-</w:t>
      </w:r>
      <w:r w:rsidRPr="00BF7D7F">
        <w:tab/>
      </w:r>
      <w:r w:rsidR="00E00184" w:rsidRPr="00BF7D7F">
        <w:t>Note: number of the multiple scenarios/configurations can be larger than two</w:t>
      </w:r>
    </w:p>
    <w:p w14:paraId="1FEAF795" w14:textId="7E366751" w:rsidR="009E3140" w:rsidRPr="00BF7D7F" w:rsidRDefault="009E3140" w:rsidP="009E3140">
      <w:r w:rsidRPr="00BF7D7F">
        <w:t xml:space="preserve">To verify the generalization performance of an AI/ML model over various </w:t>
      </w:r>
      <w:r w:rsidRPr="00BF7D7F">
        <w:rPr>
          <w:u w:val="single"/>
        </w:rPr>
        <w:t>scenarios</w:t>
      </w:r>
      <w:r w:rsidRPr="00BF7D7F">
        <w:t xml:space="preserve">, the </w:t>
      </w:r>
      <w:r w:rsidRPr="00BF7D7F">
        <w:rPr>
          <w:i/>
          <w:iCs/>
        </w:rPr>
        <w:t>set of scenarios</w:t>
      </w:r>
      <w:r w:rsidRPr="00BF7D7F">
        <w:t xml:space="preserve"> are considered focusing on one or more of the following aspects:</w:t>
      </w:r>
    </w:p>
    <w:p w14:paraId="1428E021" w14:textId="3E0542A2" w:rsidR="009E3140" w:rsidRPr="00BF7D7F" w:rsidRDefault="00A3389B" w:rsidP="00A3389B">
      <w:pPr>
        <w:pStyle w:val="B1"/>
      </w:pPr>
      <w:r w:rsidRPr="00BF7D7F">
        <w:t>-</w:t>
      </w:r>
      <w:r w:rsidRPr="00BF7D7F">
        <w:tab/>
      </w:r>
      <w:r w:rsidR="009E3140" w:rsidRPr="00BF7D7F">
        <w:t>Various deployment scenarios (e.g., UMa, UMi, InH)</w:t>
      </w:r>
    </w:p>
    <w:p w14:paraId="7F2B1306" w14:textId="49B52733" w:rsidR="009E3140" w:rsidRPr="00BF7D7F" w:rsidRDefault="00A3389B" w:rsidP="00A3389B">
      <w:pPr>
        <w:pStyle w:val="B1"/>
      </w:pPr>
      <w:r w:rsidRPr="00BF7D7F">
        <w:t>-</w:t>
      </w:r>
      <w:r w:rsidRPr="00BF7D7F">
        <w:tab/>
      </w:r>
      <w:r w:rsidR="009E3140" w:rsidRPr="00BF7D7F">
        <w:t>Various outdoor/indoor UE distributions for UMa/UMi (e.g., 10:0, 8:2, 5:5, 2:8, 0:10)</w:t>
      </w:r>
    </w:p>
    <w:p w14:paraId="3285C07F" w14:textId="33CE3B3C" w:rsidR="009E3140" w:rsidRPr="00BF7D7F" w:rsidRDefault="00A3389B" w:rsidP="00A3389B">
      <w:pPr>
        <w:pStyle w:val="B1"/>
      </w:pPr>
      <w:r w:rsidRPr="00BF7D7F">
        <w:t>-</w:t>
      </w:r>
      <w:r w:rsidRPr="00BF7D7F">
        <w:tab/>
      </w:r>
      <w:r w:rsidR="009E3140" w:rsidRPr="00BF7D7F">
        <w:t>Various carrier frequencies (e.g., 2GHz, 3.5GHz)</w:t>
      </w:r>
    </w:p>
    <w:p w14:paraId="50369097" w14:textId="1FE79604" w:rsidR="009E3140" w:rsidRPr="00BF7D7F" w:rsidRDefault="00A3389B" w:rsidP="00A3389B">
      <w:pPr>
        <w:pStyle w:val="B1"/>
      </w:pPr>
      <w:r w:rsidRPr="00BF7D7F">
        <w:t>-</w:t>
      </w:r>
      <w:r w:rsidRPr="00BF7D7F">
        <w:tab/>
      </w:r>
      <w:r w:rsidR="009E3140" w:rsidRPr="00BF7D7F">
        <w:t>Other aspects of scenarios are not precluded, e.g., various antenna spacing, various antenna virtualization (TxRU mapping), various ISDs, various UE speeds, etc.</w:t>
      </w:r>
    </w:p>
    <w:p w14:paraId="76DB54F4" w14:textId="59BA544E" w:rsidR="00435434" w:rsidRPr="00BF7D7F" w:rsidRDefault="00A3389B" w:rsidP="00A3389B">
      <w:pPr>
        <w:pStyle w:val="B1"/>
      </w:pPr>
      <w:r w:rsidRPr="00BF7D7F">
        <w:t>-</w:t>
      </w:r>
      <w:r w:rsidRPr="00BF7D7F">
        <w:tab/>
      </w:r>
      <w:r w:rsidR="009E3140" w:rsidRPr="00BF7D7F">
        <w:t>Companies to report the selected scenarios for generalization verification</w:t>
      </w:r>
    </w:p>
    <w:p w14:paraId="3558DC78" w14:textId="2836452D" w:rsidR="00F44D61" w:rsidRPr="00BF7D7F" w:rsidRDefault="00F44D61" w:rsidP="00F44D61">
      <w:pPr>
        <w:rPr>
          <w:lang w:eastAsia="zh-CN"/>
        </w:rPr>
      </w:pPr>
      <w:r w:rsidRPr="00BF7D7F">
        <w:rPr>
          <w:lang w:eastAsia="zh-CN"/>
        </w:rPr>
        <w:t xml:space="preserve">To </w:t>
      </w:r>
      <w:r w:rsidRPr="00BF7D7F">
        <w:t>verify the generalization</w:t>
      </w:r>
      <w:r w:rsidRPr="00BF7D7F">
        <w:rPr>
          <w:lang w:eastAsia="zh-CN"/>
        </w:rPr>
        <w:t>/scalability</w:t>
      </w:r>
      <w:r w:rsidRPr="00BF7D7F">
        <w:t xml:space="preserve"> performance of an AI/ML model over various </w:t>
      </w:r>
      <w:r w:rsidRPr="00BF7D7F">
        <w:rPr>
          <w:u w:val="single"/>
        </w:rPr>
        <w:t>configurations</w:t>
      </w:r>
      <w:r w:rsidRPr="00BF7D7F">
        <w:t xml:space="preserve"> (e.g., which may potentially lead to different dimensions of model input/output), the </w:t>
      </w:r>
      <w:r w:rsidRPr="00BF7D7F">
        <w:rPr>
          <w:i/>
          <w:iCs/>
        </w:rPr>
        <w:t>set of configurations</w:t>
      </w:r>
      <w:r w:rsidRPr="00BF7D7F">
        <w:t xml:space="preserve"> are considered focusing on one or more of the following aspects:</w:t>
      </w:r>
    </w:p>
    <w:p w14:paraId="2D0EAB68" w14:textId="128A2C0B" w:rsidR="00F44D61" w:rsidRPr="00BF7D7F" w:rsidRDefault="00A3389B" w:rsidP="00A3389B">
      <w:pPr>
        <w:pStyle w:val="B1"/>
        <w:rPr>
          <w:lang w:eastAsia="zh-CN"/>
        </w:rPr>
      </w:pPr>
      <w:r w:rsidRPr="00BF7D7F">
        <w:rPr>
          <w:lang w:eastAsia="zh-CN"/>
        </w:rPr>
        <w:t>-</w:t>
      </w:r>
      <w:r w:rsidRPr="00BF7D7F">
        <w:rPr>
          <w:lang w:eastAsia="zh-CN"/>
        </w:rPr>
        <w:tab/>
      </w:r>
      <w:r w:rsidR="00F44D61" w:rsidRPr="00BF7D7F">
        <w:rPr>
          <w:lang w:eastAsia="zh-CN"/>
        </w:rPr>
        <w:t>Various bandwidths (e.g., 10MHz, 20MHz) and/or frequency granularities, (e.g., size of subband)</w:t>
      </w:r>
    </w:p>
    <w:p w14:paraId="26D27705" w14:textId="0618CCC1" w:rsidR="00F44D61" w:rsidRPr="00BF7D7F" w:rsidRDefault="00A3389B" w:rsidP="00A3389B">
      <w:pPr>
        <w:pStyle w:val="B1"/>
        <w:rPr>
          <w:lang w:eastAsia="zh-CN"/>
        </w:rPr>
      </w:pPr>
      <w:r w:rsidRPr="00BF7D7F">
        <w:rPr>
          <w:lang w:eastAsia="zh-CN"/>
        </w:rPr>
        <w:t>-</w:t>
      </w:r>
      <w:r w:rsidRPr="00BF7D7F">
        <w:rPr>
          <w:lang w:eastAsia="zh-CN"/>
        </w:rPr>
        <w:tab/>
      </w:r>
      <w:r w:rsidR="00F44D61" w:rsidRPr="00BF7D7F">
        <w:rPr>
          <w:lang w:eastAsia="zh-CN"/>
        </w:rPr>
        <w:t>Various sizes of CSI feedback payloads</w:t>
      </w:r>
    </w:p>
    <w:p w14:paraId="732CC42B" w14:textId="1631A489" w:rsidR="00F44D61" w:rsidRPr="00BF7D7F" w:rsidRDefault="00A3389B" w:rsidP="00A3389B">
      <w:pPr>
        <w:pStyle w:val="B1"/>
        <w:rPr>
          <w:lang w:eastAsia="zh-CN"/>
        </w:rPr>
      </w:pPr>
      <w:r w:rsidRPr="00BF7D7F">
        <w:rPr>
          <w:lang w:eastAsia="zh-CN"/>
        </w:rPr>
        <w:t>-</w:t>
      </w:r>
      <w:r w:rsidRPr="00BF7D7F">
        <w:rPr>
          <w:lang w:eastAsia="zh-CN"/>
        </w:rPr>
        <w:tab/>
      </w:r>
      <w:r w:rsidR="00F44D61" w:rsidRPr="00BF7D7F">
        <w:rPr>
          <w:lang w:eastAsia="zh-CN"/>
        </w:rPr>
        <w:t>Various antenna port layouts, e.g., (N1/N2/P) and/or antenna port numbers (e.g., 32 ports, 16 ports)</w:t>
      </w:r>
    </w:p>
    <w:p w14:paraId="664B92DA" w14:textId="54740FFF" w:rsidR="005653B5" w:rsidRPr="00BF7D7F" w:rsidRDefault="00A3389B" w:rsidP="00A3389B">
      <w:pPr>
        <w:pStyle w:val="B1"/>
        <w:rPr>
          <w:lang w:eastAsia="zh-CN"/>
        </w:rPr>
      </w:pPr>
      <w:r w:rsidRPr="00BF7D7F">
        <w:rPr>
          <w:bCs/>
          <w:lang w:eastAsia="zh-CN"/>
        </w:rPr>
        <w:t>-</w:t>
      </w:r>
      <w:r w:rsidRPr="00BF7D7F">
        <w:rPr>
          <w:bCs/>
          <w:lang w:eastAsia="zh-CN"/>
        </w:rPr>
        <w:tab/>
      </w:r>
      <w:r w:rsidR="00507296" w:rsidRPr="00BF7D7F">
        <w:rPr>
          <w:bCs/>
          <w:lang w:eastAsia="zh-CN"/>
        </w:rPr>
        <w:t>Various UE speeds (e.g., 10km/h, 30km/h, 60km/h, 120km/h, etc.) for CSI prediction sub use case</w:t>
      </w:r>
    </w:p>
    <w:p w14:paraId="176E9F28" w14:textId="425DF88D" w:rsidR="00F44D61" w:rsidRPr="00BF7D7F" w:rsidRDefault="00A3389B" w:rsidP="00A3389B">
      <w:pPr>
        <w:pStyle w:val="B1"/>
        <w:rPr>
          <w:lang w:eastAsia="zh-CN"/>
        </w:rPr>
      </w:pPr>
      <w:r w:rsidRPr="00BF7D7F">
        <w:rPr>
          <w:lang w:eastAsia="zh-CN"/>
        </w:rPr>
        <w:t>-</w:t>
      </w:r>
      <w:r w:rsidRPr="00BF7D7F">
        <w:rPr>
          <w:lang w:eastAsia="zh-CN"/>
        </w:rPr>
        <w:tab/>
      </w:r>
      <w:r w:rsidR="00F44D61" w:rsidRPr="00BF7D7F">
        <w:rPr>
          <w:lang w:eastAsia="zh-CN"/>
        </w:rPr>
        <w:t xml:space="preserve">Other </w:t>
      </w:r>
      <w:r w:rsidR="00F44D61" w:rsidRPr="00BF7D7F">
        <w:t>aspects</w:t>
      </w:r>
      <w:r w:rsidR="00F44D61" w:rsidRPr="00BF7D7F">
        <w:rPr>
          <w:lang w:eastAsia="zh-CN"/>
        </w:rPr>
        <w:t xml:space="preserve"> of </w:t>
      </w:r>
      <w:r w:rsidR="00F44D61" w:rsidRPr="00BF7D7F">
        <w:t xml:space="preserve">configurations </w:t>
      </w:r>
      <w:r w:rsidR="00F44D61" w:rsidRPr="00BF7D7F">
        <w:rPr>
          <w:lang w:eastAsia="zh-CN"/>
        </w:rPr>
        <w:t>are not precluded, e.g., various numerologies, various rank numbers/layers, etc.</w:t>
      </w:r>
    </w:p>
    <w:p w14:paraId="40B2F86A" w14:textId="3912A008" w:rsidR="00A60BFC" w:rsidRPr="00BF7D7F" w:rsidRDefault="00A3389B" w:rsidP="00A3389B">
      <w:pPr>
        <w:pStyle w:val="B1"/>
        <w:rPr>
          <w:b/>
          <w:bCs/>
        </w:rPr>
      </w:pPr>
      <w:r w:rsidRPr="00BF7D7F">
        <w:rPr>
          <w:lang w:eastAsia="zh-CN"/>
        </w:rPr>
        <w:t>-</w:t>
      </w:r>
      <w:r w:rsidRPr="00BF7D7F">
        <w:rPr>
          <w:lang w:eastAsia="zh-CN"/>
        </w:rPr>
        <w:tab/>
      </w:r>
      <w:r w:rsidR="006B5C76" w:rsidRPr="00BF7D7F">
        <w:rPr>
          <w:lang w:eastAsia="zh-CN"/>
        </w:rPr>
        <w:t>T</w:t>
      </w:r>
      <w:r w:rsidR="00F44D61" w:rsidRPr="00BF7D7F">
        <w:rPr>
          <w:lang w:eastAsia="zh-CN"/>
        </w:rPr>
        <w:t>he selected configurations for generalization verification</w:t>
      </w:r>
    </w:p>
    <w:p w14:paraId="5E183A30" w14:textId="71B7D07E" w:rsidR="00435434" w:rsidRPr="00BF7D7F" w:rsidRDefault="00A3389B" w:rsidP="00A3389B">
      <w:pPr>
        <w:pStyle w:val="B1"/>
        <w:rPr>
          <w:b/>
          <w:bCs/>
        </w:rPr>
      </w:pPr>
      <w:r w:rsidRPr="00BF7D7F">
        <w:rPr>
          <w:lang w:eastAsia="zh-CN"/>
        </w:rPr>
        <w:t>-</w:t>
      </w:r>
      <w:r w:rsidRPr="00BF7D7F">
        <w:rPr>
          <w:lang w:eastAsia="zh-CN"/>
        </w:rPr>
        <w:tab/>
      </w:r>
      <w:r w:rsidR="009165FD" w:rsidRPr="00BF7D7F">
        <w:rPr>
          <w:lang w:eastAsia="zh-CN"/>
        </w:rPr>
        <w:t>T</w:t>
      </w:r>
      <w:r w:rsidR="00F44D61" w:rsidRPr="00BF7D7F">
        <w:rPr>
          <w:lang w:eastAsia="zh-CN"/>
        </w:rPr>
        <w:t>he method to achieve generalization over various configurations to achieve scalability of the AI/ML input/output, including pre-processing, post-processing, etc</w:t>
      </w:r>
    </w:p>
    <w:p w14:paraId="597176A5" w14:textId="319B9C9A" w:rsidR="00FD52EA" w:rsidRPr="00BF7D7F" w:rsidRDefault="00FD52EA" w:rsidP="001E6A9F">
      <w:pPr>
        <w:rPr>
          <w:lang w:eastAsia="zh-CN"/>
        </w:rPr>
      </w:pPr>
      <w:r w:rsidRPr="00BF7D7F">
        <w:rPr>
          <w:lang w:eastAsia="zh-CN"/>
        </w:rPr>
        <w:t xml:space="preserve">For evaluating the generalization/scalability over various configurations for </w:t>
      </w:r>
      <w:r w:rsidRPr="00BF7D7F">
        <w:rPr>
          <w:b/>
          <w:lang w:eastAsia="zh-CN"/>
        </w:rPr>
        <w:t>CSI compression</w:t>
      </w:r>
      <w:r w:rsidRPr="00BF7D7F">
        <w:rPr>
          <w:lang w:eastAsia="zh-CN"/>
        </w:rPr>
        <w:t xml:space="preserve">, to achieve the scalability over </w:t>
      </w:r>
      <w:r w:rsidRPr="00BF7D7F">
        <w:rPr>
          <w:i/>
          <w:iCs/>
          <w:lang w:eastAsia="zh-CN"/>
        </w:rPr>
        <w:t>different input/output dimensions</w:t>
      </w:r>
      <w:r w:rsidRPr="00BF7D7F">
        <w:rPr>
          <w:lang w:eastAsia="zh-CN"/>
        </w:rPr>
        <w:t>, companies to report which case(s) are evaluated from the following list:</w:t>
      </w:r>
    </w:p>
    <w:p w14:paraId="70E1815D" w14:textId="701FF319" w:rsidR="00FD52EA" w:rsidRPr="00BF7D7F" w:rsidRDefault="00A3389B" w:rsidP="001E6A9F">
      <w:pPr>
        <w:pStyle w:val="B1"/>
        <w:rPr>
          <w:lang w:eastAsia="zh-CN"/>
        </w:rPr>
      </w:pPr>
      <w:r w:rsidRPr="00BF7D7F">
        <w:rPr>
          <w:lang w:eastAsia="zh-CN"/>
        </w:rPr>
        <w:t>-</w:t>
      </w:r>
      <w:r w:rsidRPr="00BF7D7F">
        <w:rPr>
          <w:lang w:eastAsia="zh-CN"/>
        </w:rPr>
        <w:tab/>
      </w:r>
      <w:r w:rsidR="00FD52EA" w:rsidRPr="00BF7D7F">
        <w:rPr>
          <w:lang w:eastAsia="zh-CN"/>
        </w:rPr>
        <w:t>Case 0 (benchmark for comparison): One CSI generation part with fixed input and output dimensions to 1 CSI reconstruction part with fixed input and output dimensions for each of the different input and/or output dimensions.</w:t>
      </w:r>
    </w:p>
    <w:p w14:paraId="162CBC6E" w14:textId="59A7C8D2" w:rsidR="00FD52EA" w:rsidRPr="00BF7D7F" w:rsidRDefault="00A3389B" w:rsidP="00A3389B">
      <w:pPr>
        <w:pStyle w:val="B1"/>
        <w:rPr>
          <w:lang w:eastAsia="zh-CN"/>
        </w:rPr>
      </w:pPr>
      <w:r w:rsidRPr="00BF7D7F">
        <w:rPr>
          <w:lang w:eastAsia="zh-CN"/>
        </w:rPr>
        <w:t>-</w:t>
      </w:r>
      <w:r w:rsidRPr="00BF7D7F">
        <w:rPr>
          <w:lang w:eastAsia="zh-CN"/>
        </w:rPr>
        <w:tab/>
      </w:r>
      <w:r w:rsidR="00FD52EA" w:rsidRPr="00BF7D7F">
        <w:rPr>
          <w:lang w:eastAsia="zh-CN"/>
        </w:rPr>
        <w:t>Case 1: One CSI generation part with scalable input and/or output dimensions to N&gt;1 separate CSI reconstruction parts each with fixed and different output and/or input dimensions</w:t>
      </w:r>
    </w:p>
    <w:p w14:paraId="4D459450" w14:textId="08F53E96" w:rsidR="00FD52EA" w:rsidRPr="00BF7D7F" w:rsidRDefault="00A3389B" w:rsidP="00A3389B">
      <w:pPr>
        <w:pStyle w:val="B1"/>
        <w:rPr>
          <w:lang w:eastAsia="zh-CN"/>
        </w:rPr>
      </w:pPr>
      <w:r w:rsidRPr="00BF7D7F">
        <w:rPr>
          <w:lang w:eastAsia="zh-CN"/>
        </w:rPr>
        <w:t>-</w:t>
      </w:r>
      <w:r w:rsidRPr="00BF7D7F">
        <w:rPr>
          <w:lang w:eastAsia="zh-CN"/>
        </w:rPr>
        <w:tab/>
      </w:r>
      <w:r w:rsidR="00FD52EA" w:rsidRPr="00BF7D7F">
        <w:rPr>
          <w:lang w:eastAsia="zh-CN"/>
        </w:rPr>
        <w:t>Case 2: M&gt;1 separate CSI generation parts each with fixed and different input and/or output dimensions to one CSI reconstruction part with scalable output and/or input dimensions</w:t>
      </w:r>
    </w:p>
    <w:p w14:paraId="01579E6D" w14:textId="0B484842" w:rsidR="00FD52EA" w:rsidRPr="00BF7D7F" w:rsidRDefault="00A3389B" w:rsidP="00A3389B">
      <w:pPr>
        <w:pStyle w:val="B1"/>
        <w:rPr>
          <w:lang w:eastAsia="zh-CN"/>
        </w:rPr>
      </w:pPr>
      <w:r w:rsidRPr="00BF7D7F">
        <w:rPr>
          <w:lang w:eastAsia="zh-CN"/>
        </w:rPr>
        <w:t>-</w:t>
      </w:r>
      <w:r w:rsidRPr="00BF7D7F">
        <w:rPr>
          <w:lang w:eastAsia="zh-CN"/>
        </w:rPr>
        <w:tab/>
      </w:r>
      <w:r w:rsidR="00FD52EA" w:rsidRPr="00BF7D7F">
        <w:rPr>
          <w:lang w:eastAsia="zh-CN"/>
        </w:rPr>
        <w:t>Case 3: A pair of CSI generation part with scalable input/output dimensions and CSI reconstruction part with scalable output and/or input dimensions</w:t>
      </w:r>
    </w:p>
    <w:p w14:paraId="75B43A92" w14:textId="07CF7730" w:rsidR="006A36F1" w:rsidRPr="00BF7D7F" w:rsidRDefault="006A36F1" w:rsidP="006A36F1">
      <w:pPr>
        <w:rPr>
          <w:bCs/>
          <w:lang w:eastAsia="zh-CN"/>
        </w:rPr>
      </w:pPr>
      <w:r w:rsidRPr="00BF7D7F">
        <w:rPr>
          <w:bCs/>
          <w:lang w:eastAsia="zh-CN"/>
        </w:rPr>
        <w:t xml:space="preserve">For CSI compression, to achieve the scalability over </w:t>
      </w:r>
      <w:r w:rsidRPr="00BF7D7F">
        <w:rPr>
          <w:bCs/>
          <w:i/>
          <w:iCs/>
          <w:lang w:eastAsia="zh-CN"/>
        </w:rPr>
        <w:t>different input dimensions</w:t>
      </w:r>
      <w:r w:rsidRPr="00BF7D7F">
        <w:rPr>
          <w:bCs/>
          <w:lang w:eastAsia="zh-CN"/>
        </w:rPr>
        <w:t xml:space="preserve"> of CSI generation part (e.g., different bandwidths/frequency granularities, or different antenna ports), the generalization cases are elaborated as follows:</w:t>
      </w:r>
    </w:p>
    <w:p w14:paraId="1E37F7E4" w14:textId="4C0CEC4C" w:rsidR="006A36F1" w:rsidRPr="00BF7D7F" w:rsidRDefault="00A3389B" w:rsidP="00A3389B">
      <w:pPr>
        <w:pStyle w:val="B1"/>
        <w:rPr>
          <w:lang w:eastAsia="zh-CN"/>
        </w:rPr>
      </w:pPr>
      <w:r w:rsidRPr="00BF7D7F">
        <w:rPr>
          <w:lang w:eastAsia="zh-CN"/>
        </w:rPr>
        <w:lastRenderedPageBreak/>
        <w:t>-</w:t>
      </w:r>
      <w:r w:rsidRPr="00BF7D7F">
        <w:rPr>
          <w:lang w:eastAsia="zh-CN"/>
        </w:rPr>
        <w:tab/>
      </w:r>
      <w:r w:rsidR="006A36F1" w:rsidRPr="00BF7D7F">
        <w:rPr>
          <w:lang w:eastAsia="zh-CN"/>
        </w:rPr>
        <w:t xml:space="preserve">Case 1: The AI/ML model is trained based on training dataset from </w:t>
      </w:r>
      <w:r w:rsidR="006A36F1" w:rsidRPr="00BF7D7F">
        <w:rPr>
          <w:u w:val="single"/>
          <w:lang w:eastAsia="zh-CN"/>
        </w:rPr>
        <w:t>a fixed dimension X1</w:t>
      </w:r>
      <w:r w:rsidR="006A36F1" w:rsidRPr="00BF7D7F">
        <w:rPr>
          <w:lang w:eastAsia="zh-CN"/>
        </w:rPr>
        <w:t xml:space="preserve"> (e.g., a fixed bandwidth/frequency granularity, and/or number of antenna ports), and then the AI/ML model performs inference/test on a dataset from the </w:t>
      </w:r>
      <w:r w:rsidR="006A36F1" w:rsidRPr="00BF7D7F">
        <w:rPr>
          <w:u w:val="single"/>
          <w:lang w:eastAsia="zh-CN"/>
        </w:rPr>
        <w:t>same dimension X1</w:t>
      </w:r>
      <w:r w:rsidR="006A36F1" w:rsidRPr="00BF7D7F">
        <w:rPr>
          <w:lang w:eastAsia="zh-CN"/>
        </w:rPr>
        <w:t>.</w:t>
      </w:r>
    </w:p>
    <w:p w14:paraId="642D9B40" w14:textId="6204EF4F" w:rsidR="006A36F1" w:rsidRPr="00BF7D7F" w:rsidRDefault="00A3389B" w:rsidP="00A3389B">
      <w:pPr>
        <w:pStyle w:val="B1"/>
        <w:rPr>
          <w:lang w:eastAsia="zh-CN"/>
        </w:rPr>
      </w:pPr>
      <w:r w:rsidRPr="00BF7D7F">
        <w:rPr>
          <w:lang w:eastAsia="zh-CN"/>
        </w:rPr>
        <w:t>-</w:t>
      </w:r>
      <w:r w:rsidRPr="00BF7D7F">
        <w:rPr>
          <w:lang w:eastAsia="zh-CN"/>
        </w:rPr>
        <w:tab/>
      </w:r>
      <w:r w:rsidR="006A36F1" w:rsidRPr="00BF7D7F">
        <w:rPr>
          <w:lang w:eastAsia="zh-CN"/>
        </w:rPr>
        <w:t xml:space="preserve">Case 2: The AI/ML model is trained based on training dataset from </w:t>
      </w:r>
      <w:r w:rsidR="006A36F1" w:rsidRPr="00BF7D7F">
        <w:rPr>
          <w:u w:val="single"/>
          <w:lang w:eastAsia="zh-CN"/>
        </w:rPr>
        <w:t>a single dimension X1</w:t>
      </w:r>
      <w:r w:rsidR="006A36F1" w:rsidRPr="00BF7D7F">
        <w:rPr>
          <w:lang w:eastAsia="zh-CN"/>
        </w:rPr>
        <w:t xml:space="preserve">, and then the AI/ML model performs inference/test on a dataset from a </w:t>
      </w:r>
      <w:r w:rsidR="006A36F1" w:rsidRPr="00BF7D7F">
        <w:rPr>
          <w:u w:val="single"/>
          <w:lang w:eastAsia="zh-CN"/>
        </w:rPr>
        <w:t>different dimension X2</w:t>
      </w:r>
      <w:r w:rsidR="006A36F1" w:rsidRPr="00BF7D7F">
        <w:rPr>
          <w:lang w:eastAsia="zh-CN"/>
        </w:rPr>
        <w:t>.</w:t>
      </w:r>
    </w:p>
    <w:p w14:paraId="44A9D3A5" w14:textId="091050DC" w:rsidR="006A36F1" w:rsidRPr="00BF7D7F" w:rsidRDefault="00A3389B" w:rsidP="00A3389B">
      <w:pPr>
        <w:pStyle w:val="B1"/>
        <w:rPr>
          <w:lang w:eastAsia="zh-CN"/>
        </w:rPr>
      </w:pPr>
      <w:r w:rsidRPr="00BF7D7F">
        <w:rPr>
          <w:lang w:eastAsia="zh-CN"/>
        </w:rPr>
        <w:t>-</w:t>
      </w:r>
      <w:r w:rsidRPr="00BF7D7F">
        <w:rPr>
          <w:lang w:eastAsia="zh-CN"/>
        </w:rPr>
        <w:tab/>
      </w:r>
      <w:r w:rsidR="006A36F1" w:rsidRPr="00BF7D7F">
        <w:rPr>
          <w:lang w:eastAsia="zh-CN"/>
        </w:rPr>
        <w:t xml:space="preserve">Case 3: The AI/ML model is trained based on training dataset </w:t>
      </w:r>
      <w:r w:rsidR="006A36F1" w:rsidRPr="00BF7D7F">
        <w:rPr>
          <w:u w:val="single"/>
          <w:lang w:eastAsia="zh-CN"/>
        </w:rPr>
        <w:t>by mixing datasets subject to multiple dimensions of X1, X2,..., Xn</w:t>
      </w:r>
      <w:r w:rsidR="006A36F1" w:rsidRPr="00BF7D7F">
        <w:rPr>
          <w:lang w:eastAsia="zh-CN"/>
        </w:rPr>
        <w:t>, and then the AI/ML model performs inference/test on a single dataset subject to the dimension of X1, or X2,…, or Xn.</w:t>
      </w:r>
    </w:p>
    <w:p w14:paraId="42294246" w14:textId="1B3906A0" w:rsidR="006A36F1" w:rsidRPr="00BF7D7F" w:rsidRDefault="00A3389B" w:rsidP="00A3389B">
      <w:pPr>
        <w:pStyle w:val="B1"/>
        <w:rPr>
          <w:lang w:eastAsia="zh-CN"/>
        </w:rPr>
      </w:pPr>
      <w:r w:rsidRPr="00BF7D7F">
        <w:rPr>
          <w:lang w:eastAsia="zh-CN"/>
        </w:rPr>
        <w:t>-</w:t>
      </w:r>
      <w:r w:rsidRPr="00BF7D7F">
        <w:rPr>
          <w:lang w:eastAsia="zh-CN"/>
        </w:rPr>
        <w:tab/>
      </w:r>
      <w:r w:rsidR="006A36F1" w:rsidRPr="00BF7D7F">
        <w:rPr>
          <w:lang w:eastAsia="zh-CN"/>
        </w:rPr>
        <w:t>Note: For Case 2/3, the solutions to achieve the scalability between Xi and Xj, are reported by companies, including, e.g., pre-processing to angle-delay domain, padding, additional adaptation layer in AI/ML model, etc.</w:t>
      </w:r>
    </w:p>
    <w:p w14:paraId="433AEE4D" w14:textId="2257AE57" w:rsidR="003D73EA" w:rsidRPr="00BF7D7F" w:rsidRDefault="003D73EA" w:rsidP="0055218C">
      <w:pPr>
        <w:rPr>
          <w:bCs/>
          <w:lang w:eastAsia="zh-CN"/>
        </w:rPr>
      </w:pPr>
      <w:r w:rsidRPr="00BF7D7F">
        <w:rPr>
          <w:bCs/>
          <w:lang w:eastAsia="zh-CN"/>
        </w:rPr>
        <w:t xml:space="preserve">For CSI compression, to achieve the scalability over </w:t>
      </w:r>
      <w:r w:rsidRPr="00BF7D7F">
        <w:rPr>
          <w:bCs/>
          <w:i/>
          <w:iCs/>
          <w:lang w:eastAsia="zh-CN"/>
        </w:rPr>
        <w:t>different output dimensions</w:t>
      </w:r>
      <w:r w:rsidRPr="00BF7D7F">
        <w:rPr>
          <w:bCs/>
          <w:lang w:eastAsia="zh-CN"/>
        </w:rPr>
        <w:t xml:space="preserve"> of CSI generation part (e.g., different generated CSI feedback dimensions), the generalization cases of are elaborated as follows</w:t>
      </w:r>
    </w:p>
    <w:p w14:paraId="46D4D7B7" w14:textId="30E5734F" w:rsidR="003D73EA" w:rsidRPr="00BF7D7F" w:rsidRDefault="00A3389B" w:rsidP="00A3389B">
      <w:pPr>
        <w:pStyle w:val="B1"/>
        <w:rPr>
          <w:lang w:eastAsia="zh-CN"/>
        </w:rPr>
      </w:pPr>
      <w:r w:rsidRPr="00BF7D7F">
        <w:rPr>
          <w:lang w:eastAsia="zh-CN"/>
        </w:rPr>
        <w:t>-</w:t>
      </w:r>
      <w:r w:rsidRPr="00BF7D7F">
        <w:rPr>
          <w:lang w:eastAsia="zh-CN"/>
        </w:rPr>
        <w:tab/>
      </w:r>
      <w:r w:rsidR="003D73EA" w:rsidRPr="00BF7D7F">
        <w:rPr>
          <w:lang w:eastAsia="zh-CN"/>
        </w:rPr>
        <w:t xml:space="preserve">Case 1: The AI/ML model is trained based on training dataset from </w:t>
      </w:r>
      <w:r w:rsidR="003D73EA" w:rsidRPr="00BF7D7F">
        <w:rPr>
          <w:u w:val="single"/>
          <w:lang w:eastAsia="zh-CN"/>
        </w:rPr>
        <w:t>a fixed output dimension Y1</w:t>
      </w:r>
      <w:r w:rsidR="003D73EA" w:rsidRPr="00BF7D7F">
        <w:rPr>
          <w:lang w:eastAsia="zh-CN"/>
        </w:rPr>
        <w:t xml:space="preserve"> (e.g., a fixed CSI feedback dimension), and then the AI/ML model performs inference/test on a dataset from the </w:t>
      </w:r>
      <w:r w:rsidR="003D73EA" w:rsidRPr="00BF7D7F">
        <w:rPr>
          <w:u w:val="single"/>
          <w:lang w:eastAsia="zh-CN"/>
        </w:rPr>
        <w:t>same output dimension Y1</w:t>
      </w:r>
      <w:r w:rsidR="003D73EA" w:rsidRPr="00BF7D7F">
        <w:rPr>
          <w:lang w:eastAsia="zh-CN"/>
        </w:rPr>
        <w:t>.</w:t>
      </w:r>
    </w:p>
    <w:p w14:paraId="6E6455DA" w14:textId="31BE1809" w:rsidR="003D73EA" w:rsidRPr="00BF7D7F" w:rsidRDefault="00A3389B" w:rsidP="00A3389B">
      <w:pPr>
        <w:pStyle w:val="B1"/>
        <w:rPr>
          <w:lang w:eastAsia="zh-CN"/>
        </w:rPr>
      </w:pPr>
      <w:r w:rsidRPr="00BF7D7F">
        <w:rPr>
          <w:lang w:eastAsia="zh-CN"/>
        </w:rPr>
        <w:t>-</w:t>
      </w:r>
      <w:r w:rsidRPr="00BF7D7F">
        <w:rPr>
          <w:lang w:eastAsia="zh-CN"/>
        </w:rPr>
        <w:tab/>
      </w:r>
      <w:r w:rsidR="003D73EA" w:rsidRPr="00BF7D7F">
        <w:rPr>
          <w:lang w:eastAsia="zh-CN"/>
        </w:rPr>
        <w:t xml:space="preserve">Case 2: The AI/ML model is trained based on training dataset from </w:t>
      </w:r>
      <w:r w:rsidR="003D73EA" w:rsidRPr="00BF7D7F">
        <w:rPr>
          <w:u w:val="single"/>
          <w:lang w:eastAsia="zh-CN"/>
        </w:rPr>
        <w:t>a single output dimension Y1</w:t>
      </w:r>
      <w:r w:rsidR="003D73EA" w:rsidRPr="00BF7D7F">
        <w:rPr>
          <w:lang w:eastAsia="zh-CN"/>
        </w:rPr>
        <w:t xml:space="preserve">, and then the AI/ML model performs inference/test on a dataset from a </w:t>
      </w:r>
      <w:r w:rsidR="003D73EA" w:rsidRPr="00BF7D7F">
        <w:rPr>
          <w:u w:val="single"/>
          <w:lang w:eastAsia="zh-CN"/>
        </w:rPr>
        <w:t>different output dimension Y2</w:t>
      </w:r>
      <w:r w:rsidR="003D73EA" w:rsidRPr="00BF7D7F">
        <w:rPr>
          <w:lang w:eastAsia="zh-CN"/>
        </w:rPr>
        <w:t>.</w:t>
      </w:r>
    </w:p>
    <w:p w14:paraId="1A3E8C40" w14:textId="548B9378" w:rsidR="003D73EA" w:rsidRPr="00BF7D7F" w:rsidRDefault="00A3389B" w:rsidP="00A3389B">
      <w:pPr>
        <w:pStyle w:val="B1"/>
        <w:rPr>
          <w:lang w:eastAsia="zh-CN"/>
        </w:rPr>
      </w:pPr>
      <w:r w:rsidRPr="00BF7D7F">
        <w:rPr>
          <w:lang w:eastAsia="zh-CN"/>
        </w:rPr>
        <w:t>-</w:t>
      </w:r>
      <w:r w:rsidRPr="00BF7D7F">
        <w:rPr>
          <w:lang w:eastAsia="zh-CN"/>
        </w:rPr>
        <w:tab/>
      </w:r>
      <w:r w:rsidR="003D73EA" w:rsidRPr="00BF7D7F">
        <w:rPr>
          <w:lang w:eastAsia="zh-CN"/>
        </w:rPr>
        <w:t xml:space="preserve">Case 3: The AI/ML model is trained based on training dataset </w:t>
      </w:r>
      <w:r w:rsidR="003D73EA" w:rsidRPr="00BF7D7F">
        <w:rPr>
          <w:u w:val="single"/>
          <w:lang w:eastAsia="zh-CN"/>
        </w:rPr>
        <w:t>by mixing datasets subject to multiple dimensions of Y1, Y2,..., Yn</w:t>
      </w:r>
      <w:r w:rsidR="003D73EA" w:rsidRPr="00BF7D7F">
        <w:rPr>
          <w:lang w:eastAsia="zh-CN"/>
        </w:rPr>
        <w:t>, and then the AI/ML model performs inference/test on a single dataset of Y1, or Y2,…, or Yn.</w:t>
      </w:r>
    </w:p>
    <w:p w14:paraId="0028230E" w14:textId="2539E6E9" w:rsidR="003D73EA" w:rsidRPr="00BF7D7F" w:rsidRDefault="00A3389B" w:rsidP="00A3389B">
      <w:pPr>
        <w:pStyle w:val="B1"/>
        <w:rPr>
          <w:lang w:eastAsia="zh-CN"/>
        </w:rPr>
      </w:pPr>
      <w:r w:rsidRPr="00BF7D7F">
        <w:rPr>
          <w:lang w:eastAsia="zh-CN"/>
        </w:rPr>
        <w:t>-</w:t>
      </w:r>
      <w:r w:rsidRPr="00BF7D7F">
        <w:rPr>
          <w:lang w:eastAsia="zh-CN"/>
        </w:rPr>
        <w:tab/>
      </w:r>
      <w:r w:rsidR="003D73EA" w:rsidRPr="00BF7D7F">
        <w:rPr>
          <w:lang w:eastAsia="zh-CN"/>
        </w:rPr>
        <w:t>Note</w:t>
      </w:r>
      <w:r w:rsidR="00F859C9" w:rsidRPr="00BF7D7F">
        <w:rPr>
          <w:lang w:eastAsia="zh-CN"/>
        </w:rPr>
        <w:t>s</w:t>
      </w:r>
      <w:r w:rsidR="003D73EA" w:rsidRPr="00BF7D7F">
        <w:rPr>
          <w:lang w:eastAsia="zh-CN"/>
        </w:rPr>
        <w:t>: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2284050B" w14:textId="4FDB492B" w:rsidR="00B636F0" w:rsidRPr="00BF7D7F" w:rsidRDefault="00B636F0" w:rsidP="00B636F0">
      <w:pPr>
        <w:rPr>
          <w:b/>
          <w:bCs/>
        </w:rPr>
      </w:pPr>
      <w:r w:rsidRPr="00BF7D7F">
        <w:rPr>
          <w:b/>
          <w:bCs/>
          <w:i/>
          <w:iCs/>
        </w:rPr>
        <w:t>Model Fine-tuning</w:t>
      </w:r>
      <w:r w:rsidRPr="00BF7D7F">
        <w:rPr>
          <w:b/>
          <w:bCs/>
        </w:rPr>
        <w:t xml:space="preserve">: </w:t>
      </w:r>
    </w:p>
    <w:p w14:paraId="3DC24D2A" w14:textId="77777777" w:rsidR="00B636F0" w:rsidRPr="00BF7D7F" w:rsidRDefault="00B636F0" w:rsidP="00B636F0">
      <w:pPr>
        <w:rPr>
          <w:lang w:eastAsia="zh-CN"/>
        </w:rPr>
      </w:pPr>
      <w:r w:rsidRPr="00BF7D7F">
        <w:rPr>
          <w:lang w:eastAsia="zh-CN"/>
        </w:rPr>
        <w:t>For the evaluation of the potential performance benefits of model fine-tuning of CSI feedback enhancement, which is optionally assessed, the following case is considered:</w:t>
      </w:r>
    </w:p>
    <w:p w14:paraId="621719C0" w14:textId="43FEBF69" w:rsidR="00B636F0" w:rsidRPr="00BF7D7F" w:rsidRDefault="00965E42" w:rsidP="00965E42">
      <w:pPr>
        <w:pStyle w:val="B1"/>
        <w:ind w:left="720" w:hanging="360"/>
      </w:pPr>
      <w:r w:rsidRPr="00BF7D7F">
        <w:t>-</w:t>
      </w:r>
      <w:r w:rsidRPr="00BF7D7F">
        <w:tab/>
      </w:r>
      <w:r w:rsidR="00B636F0" w:rsidRPr="00BF7D7F">
        <w:t xml:space="preserve">The AI/ML model is trained based on training dataset from </w:t>
      </w:r>
      <w:r w:rsidR="00DF1520" w:rsidRPr="00BF7D7F">
        <w:t xml:space="preserve">a different </w:t>
      </w:r>
      <w:r w:rsidR="009546E2" w:rsidRPr="00BF7D7F">
        <w:t xml:space="preserve">dataset </w:t>
      </w:r>
      <w:r w:rsidR="00A610EA" w:rsidRPr="00BF7D7F">
        <w:t xml:space="preserve">than </w:t>
      </w:r>
      <w:r w:rsidR="00C61C71" w:rsidRPr="00BF7D7F">
        <w:t xml:space="preserve">Scenario#B/Configuration#B, e.g., </w:t>
      </w:r>
      <w:r w:rsidR="00B636F0" w:rsidRPr="00BF7D7F">
        <w:t xml:space="preserve">Scenario#A/Configuration#A, </w:t>
      </w:r>
      <w:r w:rsidR="0026220F" w:rsidRPr="00BF7D7F">
        <w:t>Scenario#A/Configuration#</w:t>
      </w:r>
      <w:r w:rsidR="00125206" w:rsidRPr="00BF7D7F">
        <w:t>B</w:t>
      </w:r>
      <w:r w:rsidR="0026220F" w:rsidRPr="00BF7D7F">
        <w:t>,</w:t>
      </w:r>
      <w:r w:rsidR="00125206" w:rsidRPr="00BF7D7F">
        <w:t xml:space="preserve"> Scenario#</w:t>
      </w:r>
      <w:r w:rsidR="000C23FA" w:rsidRPr="00BF7D7F">
        <w:t>B</w:t>
      </w:r>
      <w:r w:rsidR="00125206" w:rsidRPr="00BF7D7F">
        <w:t>/Configuration#A</w:t>
      </w:r>
      <w:r w:rsidR="00D3715E" w:rsidRPr="00BF7D7F">
        <w:t xml:space="preserve">, </w:t>
      </w:r>
      <w:r w:rsidR="00B636F0" w:rsidRPr="00BF7D7F">
        <w:t>and then the AI/ML model is updated based on a fine-tuning dataset</w:t>
      </w:r>
      <w:r w:rsidR="00185EFC" w:rsidRPr="00BF7D7F">
        <w:t xml:space="preserve"> </w:t>
      </w:r>
      <w:r w:rsidR="00B636F0" w:rsidRPr="00BF7D7F">
        <w:t xml:space="preserve">Scenario#B/Configuration#B. After that, the AI/ML model is tested on Scenario#B/Configuration#B. </w:t>
      </w:r>
    </w:p>
    <w:p w14:paraId="2B43BE42" w14:textId="3D1AB0D5" w:rsidR="00B636F0" w:rsidRPr="00BF7D7F" w:rsidRDefault="00965E42" w:rsidP="00965E42">
      <w:pPr>
        <w:pStyle w:val="B1"/>
        <w:ind w:left="720" w:hanging="360"/>
      </w:pPr>
      <w:r w:rsidRPr="00BF7D7F">
        <w:t>-</w:t>
      </w:r>
      <w:r w:rsidRPr="00BF7D7F">
        <w:tab/>
      </w:r>
      <w:r w:rsidR="00B636F0" w:rsidRPr="00BF7D7F">
        <w:t>In this case, the fine-tuning dataset setting (e.g., size of dataset) is to be reported along with the improvement of performance.</w:t>
      </w:r>
    </w:p>
    <w:p w14:paraId="3026052E" w14:textId="77777777" w:rsidR="005E211C" w:rsidRPr="00BF7D7F" w:rsidRDefault="005E211C" w:rsidP="005E211C">
      <w:pPr>
        <w:rPr>
          <w:ins w:id="142" w:author="Juan Montojo" w:date="2024-09-01T16:23:00Z"/>
          <w:b/>
          <w:bCs/>
          <w:i/>
          <w:iCs/>
        </w:rPr>
      </w:pPr>
      <w:ins w:id="143" w:author="Juan Montojo" w:date="2024-09-01T16:23:00Z">
        <w:r w:rsidRPr="00BF7D7F">
          <w:rPr>
            <w:b/>
            <w:bCs/>
            <w:i/>
            <w:iCs/>
          </w:rPr>
          <w:t>Localized model:</w:t>
        </w:r>
      </w:ins>
    </w:p>
    <w:p w14:paraId="3DA17134" w14:textId="77777777" w:rsidR="005E211C" w:rsidRPr="00BF7D7F" w:rsidRDefault="005E211C" w:rsidP="005E211C">
      <w:pPr>
        <w:rPr>
          <w:ins w:id="144" w:author="Juan Montojo" w:date="2024-09-01T16:23:00Z"/>
          <w:lang w:eastAsia="zh-CN"/>
        </w:rPr>
      </w:pPr>
      <w:ins w:id="145" w:author="Juan Montojo" w:date="2024-09-01T16:23:00Z">
        <w:r w:rsidRPr="00BF7D7F">
          <w:rPr>
            <w:lang w:eastAsia="zh-CN"/>
          </w:rPr>
          <w:t>For the evaluation of AI/ML-based CSI feedback enhancement using localized models, consider the following options to model the spatial correlation in the dataset for a local region:</w:t>
        </w:r>
      </w:ins>
    </w:p>
    <w:p w14:paraId="7580BA45" w14:textId="77777777" w:rsidR="005E211C" w:rsidRPr="00BF7D7F" w:rsidRDefault="005E211C" w:rsidP="003F70FC">
      <w:pPr>
        <w:numPr>
          <w:ilvl w:val="0"/>
          <w:numId w:val="26"/>
        </w:numPr>
        <w:tabs>
          <w:tab w:val="left" w:pos="0"/>
        </w:tabs>
        <w:jc w:val="both"/>
        <w:rPr>
          <w:ins w:id="146" w:author="Juan Montojo" w:date="2024-09-01T16:23:00Z"/>
          <w:lang w:eastAsia="zh-CN"/>
        </w:rPr>
      </w:pPr>
      <w:ins w:id="147" w:author="Juan Montojo" w:date="2024-09-01T16:23:00Z">
        <w:r w:rsidRPr="00BF7D7F">
          <w:rPr>
            <w:lang w:eastAsia="zh-CN"/>
          </w:rPr>
          <w:t xml:space="preserve">Option 1: The dataset is derived from UEs dropped within the local region, with spatial consistency modelling as per TR 38.901. </w:t>
        </w:r>
      </w:ins>
    </w:p>
    <w:p w14:paraId="6676D5DC" w14:textId="24D9A4C7" w:rsidR="005E211C" w:rsidRPr="00BF7D7F" w:rsidRDefault="005F055F" w:rsidP="003F70FC">
      <w:pPr>
        <w:numPr>
          <w:ilvl w:val="2"/>
          <w:numId w:val="26"/>
        </w:numPr>
        <w:tabs>
          <w:tab w:val="left" w:pos="0"/>
        </w:tabs>
        <w:jc w:val="both"/>
        <w:rPr>
          <w:ins w:id="148" w:author="Juan Montojo" w:date="2024-09-01T16:23:00Z"/>
          <w:lang w:eastAsia="zh-CN"/>
        </w:rPr>
      </w:pPr>
      <w:ins w:id="149" w:author="Juan Montojo" w:date="2024-09-01T16:24:00Z">
        <w:r w:rsidRPr="00BF7D7F">
          <w:rPr>
            <w:lang w:eastAsia="zh-CN"/>
          </w:rPr>
          <w:t>e</w:t>
        </w:r>
      </w:ins>
      <w:ins w:id="150" w:author="Juan Montojo" w:date="2024-09-01T16:23:00Z">
        <w:r w:rsidR="005E211C" w:rsidRPr="00BF7D7F">
          <w:rPr>
            <w:lang w:eastAsia="zh-CN"/>
          </w:rPr>
          <w:t>.g., Dropped in a specific cell or within a specific boundary.</w:t>
        </w:r>
      </w:ins>
    </w:p>
    <w:p w14:paraId="77F74F3B" w14:textId="77777777" w:rsidR="005E211C" w:rsidRPr="00BF7D7F" w:rsidRDefault="005E211C" w:rsidP="003F70FC">
      <w:pPr>
        <w:numPr>
          <w:ilvl w:val="0"/>
          <w:numId w:val="26"/>
        </w:numPr>
        <w:tabs>
          <w:tab w:val="left" w:pos="0"/>
        </w:tabs>
        <w:jc w:val="both"/>
        <w:rPr>
          <w:ins w:id="151" w:author="Juan Montojo" w:date="2024-09-01T16:23:00Z"/>
          <w:lang w:eastAsia="zh-CN"/>
        </w:rPr>
      </w:pPr>
      <w:ins w:id="152" w:author="Juan Montojo" w:date="2024-09-01T16:23:00Z">
        <w:r w:rsidRPr="00BF7D7F">
          <w:rPr>
            <w:lang w:eastAsia="zh-CN"/>
          </w:rPr>
          <w:t xml:space="preserve">Option 2: By using a scenario/configuration specific to the local region. </w:t>
        </w:r>
      </w:ins>
    </w:p>
    <w:p w14:paraId="65A7835E" w14:textId="7AA4AC6D" w:rsidR="005E211C" w:rsidRPr="00BF7D7F" w:rsidRDefault="005F055F" w:rsidP="003F70FC">
      <w:pPr>
        <w:numPr>
          <w:ilvl w:val="2"/>
          <w:numId w:val="26"/>
        </w:numPr>
        <w:tabs>
          <w:tab w:val="left" w:pos="0"/>
        </w:tabs>
        <w:jc w:val="both"/>
        <w:rPr>
          <w:ins w:id="153" w:author="Juan Montojo" w:date="2024-09-01T16:23:00Z"/>
          <w:lang w:eastAsia="zh-CN"/>
        </w:rPr>
      </w:pPr>
      <w:ins w:id="154" w:author="Juan Montojo" w:date="2024-09-01T16:24:00Z">
        <w:r w:rsidRPr="00BF7D7F">
          <w:rPr>
            <w:lang w:eastAsia="zh-CN"/>
          </w:rPr>
          <w:t>e</w:t>
        </w:r>
      </w:ins>
      <w:ins w:id="155" w:author="Juan Montojo" w:date="2024-09-01T16:23:00Z">
        <w:r w:rsidR="005E211C" w:rsidRPr="00BF7D7F">
          <w:rPr>
            <w:lang w:eastAsia="zh-CN"/>
          </w:rPr>
          <w:t>.g., Indoor-outdoor ratio, LOS-NLOS ratio, TXRU mapping, etc.</w:t>
        </w:r>
      </w:ins>
    </w:p>
    <w:p w14:paraId="66678D94" w14:textId="77777777" w:rsidR="005E211C" w:rsidRPr="00BF7D7F" w:rsidRDefault="005E211C" w:rsidP="005E211C">
      <w:pPr>
        <w:rPr>
          <w:ins w:id="156" w:author="Juan Montojo" w:date="2024-09-01T16:23:00Z"/>
          <w:lang w:eastAsia="zh-CN"/>
        </w:rPr>
      </w:pPr>
      <w:ins w:id="157" w:author="Juan Montojo" w:date="2024-09-01T16:23:00Z">
        <w:r w:rsidRPr="00BF7D7F">
          <w:rPr>
            <w:lang w:eastAsia="zh-CN"/>
          </w:rPr>
          <w:t>Note: While modelling the spatial correlation, strive to ensure that the dataset distribution also correctly captures the decorrelation due to temporal variations in the channel. To report methods to generate training and testing dataset.</w:t>
        </w:r>
      </w:ins>
    </w:p>
    <w:p w14:paraId="2DAF5E34" w14:textId="77777777" w:rsidR="005E211C" w:rsidRPr="00BF7D7F" w:rsidRDefault="005E211C" w:rsidP="005E211C">
      <w:pPr>
        <w:rPr>
          <w:ins w:id="158" w:author="Juan Montojo" w:date="2024-09-01T16:23:00Z"/>
          <w:b/>
          <w:bCs/>
          <w:i/>
          <w:iCs/>
        </w:rPr>
      </w:pPr>
    </w:p>
    <w:p w14:paraId="3BBDB8E6" w14:textId="77777777" w:rsidR="005E211C" w:rsidRPr="00BF7D7F" w:rsidRDefault="005E211C" w:rsidP="005E211C">
      <w:pPr>
        <w:rPr>
          <w:ins w:id="159" w:author="Juan Montojo" w:date="2024-09-01T16:23:00Z"/>
          <w:lang w:eastAsia="ko-KR"/>
        </w:rPr>
      </w:pPr>
      <w:ins w:id="160" w:author="Juan Montojo" w:date="2024-09-01T16:23:00Z">
        <w:r w:rsidRPr="00BF7D7F">
          <w:rPr>
            <w:lang w:eastAsia="ko-KR"/>
          </w:rPr>
          <w:t xml:space="preserve">For the evaluation of </w:t>
        </w:r>
        <w:r w:rsidRPr="00BF7D7F">
          <w:rPr>
            <w:lang w:eastAsia="zh-CN"/>
          </w:rPr>
          <w:t>AI/ML-based CSI feedback enhancement</w:t>
        </w:r>
        <w:r w:rsidRPr="00BF7D7F">
          <w:rPr>
            <w:lang w:eastAsia="ko-KR"/>
          </w:rPr>
          <w:t xml:space="preserve"> using localized models, regarding training,</w:t>
        </w:r>
      </w:ins>
    </w:p>
    <w:p w14:paraId="786B1862" w14:textId="77777777" w:rsidR="005E211C" w:rsidRPr="00BF7D7F" w:rsidRDefault="005E211C" w:rsidP="003F70FC">
      <w:pPr>
        <w:numPr>
          <w:ilvl w:val="0"/>
          <w:numId w:val="27"/>
        </w:numPr>
        <w:jc w:val="both"/>
        <w:rPr>
          <w:ins w:id="161" w:author="Juan Montojo" w:date="2024-09-01T16:23:00Z"/>
          <w:lang w:eastAsia="ko-KR"/>
        </w:rPr>
      </w:pPr>
      <w:ins w:id="162" w:author="Juan Montojo" w:date="2024-09-01T16:23:00Z">
        <w:r w:rsidRPr="00BF7D7F">
          <w:rPr>
            <w:lang w:eastAsia="ko-KR"/>
          </w:rPr>
          <w:t>The k-th local model is trained on region #B_k (the k-th local region), 1&lt;=k&lt;=N.</w:t>
        </w:r>
      </w:ins>
    </w:p>
    <w:p w14:paraId="3F9356B8" w14:textId="77777777" w:rsidR="005E211C" w:rsidRPr="00BF7D7F" w:rsidRDefault="005E211C" w:rsidP="003F70FC">
      <w:pPr>
        <w:numPr>
          <w:ilvl w:val="0"/>
          <w:numId w:val="27"/>
        </w:numPr>
        <w:jc w:val="both"/>
        <w:rPr>
          <w:ins w:id="163" w:author="Juan Montojo" w:date="2024-09-01T16:23:00Z"/>
          <w:lang w:eastAsia="ko-KR"/>
        </w:rPr>
      </w:pPr>
      <w:ins w:id="164" w:author="Juan Montojo" w:date="2024-09-01T16:23:00Z">
        <w:r w:rsidRPr="00BF7D7F">
          <w:rPr>
            <w:lang w:eastAsia="ko-KR"/>
          </w:rPr>
          <w:lastRenderedPageBreak/>
          <w:t>The generalized model is trained on Region #A that may be constructed via any of the following methods that is appropriate for the given generalized/local region modeling approach.</w:t>
        </w:r>
      </w:ins>
    </w:p>
    <w:p w14:paraId="1272B912" w14:textId="77777777" w:rsidR="005E211C" w:rsidRPr="00BF7D7F" w:rsidRDefault="005E211C" w:rsidP="003F70FC">
      <w:pPr>
        <w:numPr>
          <w:ilvl w:val="1"/>
          <w:numId w:val="29"/>
        </w:numPr>
        <w:jc w:val="both"/>
        <w:rPr>
          <w:ins w:id="165" w:author="Juan Montojo" w:date="2024-09-01T16:23:00Z"/>
          <w:lang w:eastAsia="ko-KR"/>
        </w:rPr>
      </w:pPr>
      <w:ins w:id="166" w:author="Juan Montojo" w:date="2024-09-01T16:23:00Z">
        <w:r w:rsidRPr="00BF7D7F">
          <w:rPr>
            <w:lang w:eastAsia="ko-KR"/>
          </w:rPr>
          <w:t>Region #A is the same as the union of regions #B_1, …, #B_N.</w:t>
        </w:r>
      </w:ins>
    </w:p>
    <w:p w14:paraId="5632B46A" w14:textId="77777777" w:rsidR="005E211C" w:rsidRPr="00BF7D7F" w:rsidRDefault="005E211C" w:rsidP="003F70FC">
      <w:pPr>
        <w:numPr>
          <w:ilvl w:val="1"/>
          <w:numId w:val="29"/>
        </w:numPr>
        <w:jc w:val="both"/>
        <w:rPr>
          <w:ins w:id="167" w:author="Juan Montojo" w:date="2024-09-01T16:23:00Z"/>
          <w:lang w:eastAsia="ko-KR"/>
        </w:rPr>
      </w:pPr>
      <w:ins w:id="168" w:author="Juan Montojo" w:date="2024-09-01T16:23:00Z">
        <w:r w:rsidRPr="00BF7D7F">
          <w:rPr>
            <w:lang w:eastAsia="ko-KR"/>
          </w:rPr>
          <w:t>Region #A is a proper superset of the union of regions #B_1, …, #B_N.</w:t>
        </w:r>
      </w:ins>
    </w:p>
    <w:p w14:paraId="72402E48" w14:textId="77777777" w:rsidR="005E211C" w:rsidRPr="00BF7D7F" w:rsidRDefault="005E211C" w:rsidP="003F70FC">
      <w:pPr>
        <w:numPr>
          <w:ilvl w:val="1"/>
          <w:numId w:val="29"/>
        </w:numPr>
        <w:jc w:val="both"/>
        <w:rPr>
          <w:ins w:id="169" w:author="Juan Montojo" w:date="2024-09-01T16:23:00Z"/>
          <w:lang w:eastAsia="ko-KR"/>
        </w:rPr>
      </w:pPr>
      <w:ins w:id="170" w:author="Juan Montojo" w:date="2024-09-01T16:23:00Z">
        <w:r w:rsidRPr="00BF7D7F">
          <w:rPr>
            <w:lang w:eastAsia="ko-KR"/>
          </w:rPr>
          <w:t>Region #A is generated separately from regions #B_1, …, #B_N.</w:t>
        </w:r>
      </w:ins>
    </w:p>
    <w:p w14:paraId="233C6FF4" w14:textId="77777777" w:rsidR="005E211C" w:rsidRPr="00BF7D7F" w:rsidRDefault="005E211C" w:rsidP="003F70FC">
      <w:pPr>
        <w:numPr>
          <w:ilvl w:val="1"/>
          <w:numId w:val="29"/>
        </w:numPr>
        <w:jc w:val="both"/>
        <w:rPr>
          <w:ins w:id="171" w:author="Juan Montojo" w:date="2024-09-01T16:23:00Z"/>
          <w:lang w:eastAsia="ko-KR"/>
        </w:rPr>
      </w:pPr>
      <w:ins w:id="172" w:author="Juan Montojo" w:date="2024-09-01T16:23:00Z">
        <w:r w:rsidRPr="00BF7D7F">
          <w:rPr>
            <w:lang w:eastAsia="ko-KR"/>
          </w:rPr>
          <w:t>Note: companies to report which method was used.</w:t>
        </w:r>
      </w:ins>
    </w:p>
    <w:p w14:paraId="609F976A" w14:textId="77777777" w:rsidR="005E211C" w:rsidRPr="00BF7D7F" w:rsidRDefault="005E211C" w:rsidP="005E211C">
      <w:pPr>
        <w:rPr>
          <w:ins w:id="173" w:author="Juan Montojo" w:date="2024-09-01T16:23:00Z"/>
          <w:lang w:eastAsia="ko-KR"/>
        </w:rPr>
      </w:pPr>
      <w:ins w:id="174" w:author="Juan Montojo" w:date="2024-09-01T16:23:00Z">
        <w:r w:rsidRPr="00BF7D7F">
          <w:rPr>
            <w:lang w:eastAsia="ko-KR"/>
          </w:rPr>
          <w:t xml:space="preserve">For the evaluation of AI/ML-based CSI </w:t>
        </w:r>
        <w:r w:rsidRPr="00BF7D7F">
          <w:rPr>
            <w:lang w:eastAsia="zh-CN"/>
          </w:rPr>
          <w:t>feedback enhancement</w:t>
        </w:r>
        <w:r w:rsidRPr="00BF7D7F">
          <w:rPr>
            <w:lang w:eastAsia="ko-KR"/>
          </w:rPr>
          <w:t xml:space="preserve"> using localized models, regarding testing,</w:t>
        </w:r>
      </w:ins>
    </w:p>
    <w:p w14:paraId="6580AB0D" w14:textId="77777777" w:rsidR="005E211C" w:rsidRPr="00BF7D7F" w:rsidRDefault="005E211C" w:rsidP="003F70FC">
      <w:pPr>
        <w:numPr>
          <w:ilvl w:val="0"/>
          <w:numId w:val="28"/>
        </w:numPr>
        <w:jc w:val="both"/>
        <w:rPr>
          <w:ins w:id="175" w:author="Juan Montojo" w:date="2024-09-01T16:23:00Z"/>
          <w:lang w:eastAsia="ko-KR"/>
        </w:rPr>
      </w:pPr>
      <w:ins w:id="176" w:author="Juan Montojo" w:date="2024-09-01T16:23:00Z">
        <w:r w:rsidRPr="00BF7D7F">
          <w:rPr>
            <w:lang w:eastAsia="ko-KR"/>
          </w:rPr>
          <w:t>The trained generalized model, local model, and the non-AI/ML benchmark are tested on the regions #B_1, …, #B_N.</w:t>
        </w:r>
      </w:ins>
    </w:p>
    <w:p w14:paraId="142F00FF" w14:textId="77777777" w:rsidR="005E211C" w:rsidRPr="00BF7D7F" w:rsidRDefault="005E211C" w:rsidP="003F70FC">
      <w:pPr>
        <w:numPr>
          <w:ilvl w:val="0"/>
          <w:numId w:val="28"/>
        </w:numPr>
        <w:jc w:val="both"/>
        <w:rPr>
          <w:ins w:id="177" w:author="Juan Montojo" w:date="2024-09-01T16:23:00Z"/>
          <w:lang w:eastAsia="ko-KR"/>
        </w:rPr>
      </w:pPr>
      <w:ins w:id="178" w:author="Juan Montojo" w:date="2024-09-01T16:23:00Z">
        <w:r w:rsidRPr="00BF7D7F">
          <w:rPr>
            <w:lang w:eastAsia="ko-KR"/>
          </w:rPr>
          <w:t>In case N&gt;1, when reporting the results, companies may report the performance of the generalized model, the local models, and the non-AI/ML benchmark, by averaging the performance over the regions #B_1,…,B_N. Companies to report the value of N.</w:t>
        </w:r>
      </w:ins>
    </w:p>
    <w:p w14:paraId="343DB3F6" w14:textId="628B9F71" w:rsidR="00F4479F" w:rsidRPr="00BF7D7F" w:rsidRDefault="00F4479F" w:rsidP="00194BDF">
      <w:pPr>
        <w:rPr>
          <w:b/>
          <w:bCs/>
          <w:i/>
          <w:iCs/>
        </w:rPr>
      </w:pPr>
      <w:r w:rsidRPr="00BF7D7F">
        <w:rPr>
          <w:b/>
          <w:bCs/>
          <w:i/>
          <w:iCs/>
        </w:rPr>
        <w:t>Further details on evaluations including training collaboration types</w:t>
      </w:r>
    </w:p>
    <w:p w14:paraId="7CD0CCF6" w14:textId="77777777" w:rsidR="00703B81" w:rsidRPr="00BF7D7F" w:rsidRDefault="00703B81" w:rsidP="00F064EC">
      <w:pPr>
        <w:rPr>
          <w:rFonts w:eastAsia="DengXian"/>
          <w:lang w:eastAsia="zh-CN"/>
        </w:rPr>
      </w:pPr>
      <w:r w:rsidRPr="00BF7D7F">
        <w:rPr>
          <w:rFonts w:eastAsia="DengXian"/>
          <w:lang w:eastAsia="zh-CN"/>
        </w:rPr>
        <w:t>For the evaluation of Type 2 (Joint training of the two-sided model at network side and UE side, respectively), following procedure is considered as an example:</w:t>
      </w:r>
    </w:p>
    <w:p w14:paraId="715406FB" w14:textId="0796557F" w:rsidR="00703B81" w:rsidRPr="00BF7D7F" w:rsidRDefault="00F064EC" w:rsidP="00F064EC">
      <w:pPr>
        <w:pStyle w:val="B1"/>
        <w:rPr>
          <w:lang w:eastAsia="zh-CN"/>
        </w:rPr>
      </w:pPr>
      <w:r w:rsidRPr="00BF7D7F">
        <w:rPr>
          <w:lang w:eastAsia="zh-CN"/>
        </w:rPr>
        <w:t>-</w:t>
      </w:r>
      <w:r w:rsidRPr="00BF7D7F">
        <w:rPr>
          <w:lang w:eastAsia="zh-CN"/>
        </w:rPr>
        <w:tab/>
      </w:r>
      <w:r w:rsidR="00703B81" w:rsidRPr="00BF7D7F">
        <w:rPr>
          <w:lang w:eastAsia="zh-CN"/>
        </w:rPr>
        <w:t>For each FP/BP loop,</w:t>
      </w:r>
    </w:p>
    <w:p w14:paraId="3F9CB0B6" w14:textId="0A36ADB1" w:rsidR="00703B81" w:rsidRPr="00BF7D7F" w:rsidRDefault="00F064EC" w:rsidP="00F064EC">
      <w:pPr>
        <w:pStyle w:val="B2"/>
        <w:rPr>
          <w:lang w:eastAsia="zh-CN"/>
        </w:rPr>
      </w:pPr>
      <w:r w:rsidRPr="00BF7D7F">
        <w:rPr>
          <w:lang w:eastAsia="zh-CN"/>
        </w:rPr>
        <w:t>-</w:t>
      </w:r>
      <w:r w:rsidRPr="00BF7D7F">
        <w:rPr>
          <w:lang w:eastAsia="zh-CN"/>
        </w:rPr>
        <w:tab/>
      </w:r>
      <w:r w:rsidR="00703B81" w:rsidRPr="00BF7D7F">
        <w:rPr>
          <w:lang w:eastAsia="zh-CN"/>
        </w:rPr>
        <w:t>Step 1: UE side generates the FP results (i.e., CSI feedback) based on the data sample(s), and sends the FP results to NW side</w:t>
      </w:r>
    </w:p>
    <w:p w14:paraId="793414C0" w14:textId="3FC3B6C2" w:rsidR="00703B81" w:rsidRPr="00BF7D7F" w:rsidRDefault="00F064EC" w:rsidP="00F064EC">
      <w:pPr>
        <w:pStyle w:val="B2"/>
        <w:rPr>
          <w:lang w:eastAsia="zh-CN"/>
        </w:rPr>
      </w:pPr>
      <w:r w:rsidRPr="00BF7D7F">
        <w:rPr>
          <w:lang w:eastAsia="zh-CN"/>
        </w:rPr>
        <w:t>-</w:t>
      </w:r>
      <w:r w:rsidRPr="00BF7D7F">
        <w:rPr>
          <w:lang w:eastAsia="zh-CN"/>
        </w:rPr>
        <w:tab/>
      </w:r>
      <w:r w:rsidR="00703B81" w:rsidRPr="00BF7D7F">
        <w:rPr>
          <w:lang w:eastAsia="zh-CN"/>
        </w:rPr>
        <w:t>Step 2: NW side reconstructs the CSI based on FP results, trains the CSI reconstruction part, and generates the BP information (e.g., gradients), which are then sent to UE side</w:t>
      </w:r>
    </w:p>
    <w:p w14:paraId="5E0CF366" w14:textId="0C188372" w:rsidR="00703B81" w:rsidRPr="00BF7D7F" w:rsidRDefault="00F064EC" w:rsidP="00F064EC">
      <w:pPr>
        <w:pStyle w:val="B2"/>
        <w:rPr>
          <w:lang w:eastAsia="zh-CN"/>
        </w:rPr>
      </w:pPr>
      <w:r w:rsidRPr="00BF7D7F">
        <w:rPr>
          <w:lang w:eastAsia="zh-CN"/>
        </w:rPr>
        <w:t>-</w:t>
      </w:r>
      <w:r w:rsidRPr="00BF7D7F">
        <w:rPr>
          <w:lang w:eastAsia="zh-CN"/>
        </w:rPr>
        <w:tab/>
      </w:r>
      <w:r w:rsidR="00703B81" w:rsidRPr="00BF7D7F">
        <w:rPr>
          <w:lang w:eastAsia="zh-CN"/>
        </w:rPr>
        <w:t>Step 3: UE side trains the CSI generation part based on the BP information from NW side</w:t>
      </w:r>
    </w:p>
    <w:p w14:paraId="31E26E64" w14:textId="33B25601" w:rsidR="00703B81" w:rsidRPr="00BF7D7F" w:rsidRDefault="00F064EC" w:rsidP="00F064EC">
      <w:pPr>
        <w:pStyle w:val="B1"/>
        <w:rPr>
          <w:lang w:eastAsia="zh-CN"/>
        </w:rPr>
      </w:pPr>
      <w:r w:rsidRPr="00BF7D7F">
        <w:rPr>
          <w:lang w:eastAsia="zh-CN"/>
        </w:rPr>
        <w:t>-</w:t>
      </w:r>
      <w:r w:rsidRPr="00BF7D7F">
        <w:rPr>
          <w:lang w:eastAsia="zh-CN"/>
        </w:rPr>
        <w:tab/>
      </w:r>
      <w:r w:rsidR="00703B81" w:rsidRPr="00BF7D7F">
        <w:rPr>
          <w:lang w:eastAsia="zh-CN"/>
        </w:rPr>
        <w:t>Note: the dataset between UE side and NW side is aligned.</w:t>
      </w:r>
    </w:p>
    <w:p w14:paraId="56B1C01A" w14:textId="4579B7C6" w:rsidR="00703B81" w:rsidRPr="00BF7D7F" w:rsidRDefault="00F064EC" w:rsidP="00F064EC">
      <w:pPr>
        <w:pStyle w:val="B1"/>
        <w:rPr>
          <w:lang w:eastAsia="zh-CN"/>
        </w:rPr>
      </w:pPr>
      <w:r w:rsidRPr="00BF7D7F">
        <w:rPr>
          <w:lang w:eastAsia="zh-CN"/>
        </w:rPr>
        <w:t>-</w:t>
      </w:r>
      <w:r w:rsidRPr="00BF7D7F">
        <w:rPr>
          <w:lang w:eastAsia="zh-CN"/>
        </w:rPr>
        <w:tab/>
      </w:r>
      <w:r w:rsidR="00703B81" w:rsidRPr="00BF7D7F">
        <w:rPr>
          <w:lang w:eastAsia="zh-CN"/>
        </w:rPr>
        <w:t>Other Type 2 training approaches are not precluded and reported by companies</w:t>
      </w:r>
    </w:p>
    <w:p w14:paraId="0FD2A491" w14:textId="2C058230" w:rsidR="00703B81" w:rsidRPr="00BF7D7F" w:rsidRDefault="00703B81" w:rsidP="00F064EC">
      <w:pPr>
        <w:rPr>
          <w:lang w:eastAsia="zh-CN"/>
        </w:rPr>
      </w:pPr>
      <w:r w:rsidRPr="00BF7D7F">
        <w:rPr>
          <w:lang w:eastAsia="zh-CN"/>
        </w:rPr>
        <w:t xml:space="preserve">For the evaluations of Type 2 (Joint training of the two-sided model at network side and UE side, respectively), the following evaluation cases are considered for </w:t>
      </w:r>
      <w:r w:rsidRPr="00BF7D7F">
        <w:rPr>
          <w:i/>
          <w:iCs/>
          <w:lang w:eastAsia="zh-CN"/>
        </w:rPr>
        <w:t>multi-vendors</w:t>
      </w:r>
      <w:r w:rsidRPr="00BF7D7F">
        <w:rPr>
          <w:lang w:eastAsia="zh-CN"/>
        </w:rPr>
        <w:t>,</w:t>
      </w:r>
    </w:p>
    <w:p w14:paraId="64FA9E5B" w14:textId="707F1E71" w:rsidR="00F064EC" w:rsidRPr="00BF7D7F" w:rsidRDefault="00F064EC" w:rsidP="00F064EC">
      <w:pPr>
        <w:pStyle w:val="B1"/>
        <w:rPr>
          <w:lang w:eastAsia="zh-CN"/>
        </w:rPr>
      </w:pPr>
      <w:r w:rsidRPr="00BF7D7F">
        <w:rPr>
          <w:lang w:eastAsia="zh-CN"/>
        </w:rPr>
        <w:t>-</w:t>
      </w:r>
      <w:r w:rsidRPr="00BF7D7F">
        <w:rPr>
          <w:lang w:eastAsia="zh-CN"/>
        </w:rPr>
        <w:tab/>
        <w:t xml:space="preserve">Case 1 (baseline): Type 2 training between one NW part model to one UE part model </w:t>
      </w:r>
    </w:p>
    <w:p w14:paraId="7D9A00F1" w14:textId="7387C5D3" w:rsidR="00F064EC" w:rsidRPr="00BF7D7F" w:rsidRDefault="00F064EC" w:rsidP="00F064EC">
      <w:pPr>
        <w:pStyle w:val="B1"/>
        <w:rPr>
          <w:lang w:eastAsia="zh-CN"/>
        </w:rPr>
      </w:pPr>
      <w:r w:rsidRPr="00BF7D7F">
        <w:rPr>
          <w:lang w:eastAsia="zh-CN"/>
        </w:rPr>
        <w:t>-</w:t>
      </w:r>
      <w:r w:rsidRPr="00BF7D7F">
        <w:rPr>
          <w:lang w:eastAsia="zh-CN"/>
        </w:rPr>
        <w:tab/>
        <w:t xml:space="preserve">Case 2: Type 2 training between one NW part model and M&gt;1 separate UE part models. </w:t>
      </w:r>
    </w:p>
    <w:p w14:paraId="18230F5F" w14:textId="06E4961B" w:rsidR="00F064EC" w:rsidRPr="00BF7D7F" w:rsidRDefault="00F064EC" w:rsidP="001E6A9F">
      <w:pPr>
        <w:pStyle w:val="B2"/>
        <w:rPr>
          <w:lang w:eastAsia="zh-CN"/>
        </w:rPr>
      </w:pPr>
      <w:r w:rsidRPr="00BF7D7F">
        <w:rPr>
          <w:lang w:eastAsia="zh-CN"/>
        </w:rPr>
        <w:t>-</w:t>
      </w:r>
      <w:r w:rsidRPr="00BF7D7F">
        <w:rPr>
          <w:lang w:eastAsia="zh-CN"/>
        </w:rPr>
        <w:tab/>
        <w:t>Companies to report the AI/ML structures for the UE part model and the NW part model</w:t>
      </w:r>
    </w:p>
    <w:p w14:paraId="14115FB2" w14:textId="420BFEEF" w:rsidR="00F064EC" w:rsidRPr="00BF7D7F" w:rsidRDefault="00F064EC" w:rsidP="00F064EC">
      <w:pPr>
        <w:pStyle w:val="B1"/>
        <w:rPr>
          <w:lang w:eastAsia="zh-CN"/>
        </w:rPr>
      </w:pPr>
      <w:r w:rsidRPr="00BF7D7F">
        <w:rPr>
          <w:lang w:eastAsia="zh-CN"/>
        </w:rPr>
        <w:t>-</w:t>
      </w:r>
      <w:r w:rsidRPr="00BF7D7F">
        <w:rPr>
          <w:lang w:eastAsia="zh-CN"/>
        </w:rPr>
        <w:tab/>
        <w:t>Case 3: Type 2 training between one UE part model and N&gt;1 separate NW part models.</w:t>
      </w:r>
    </w:p>
    <w:p w14:paraId="7990DB45" w14:textId="7B0A7BC9" w:rsidR="00F064EC" w:rsidRPr="00BF7D7F" w:rsidRDefault="00F064EC" w:rsidP="00F064EC">
      <w:pPr>
        <w:pStyle w:val="B2"/>
        <w:rPr>
          <w:lang w:eastAsia="zh-CN"/>
        </w:rPr>
      </w:pPr>
      <w:r w:rsidRPr="00BF7D7F">
        <w:rPr>
          <w:lang w:eastAsia="zh-CN"/>
        </w:rPr>
        <w:t>-</w:t>
      </w:r>
      <w:r w:rsidRPr="00BF7D7F">
        <w:rPr>
          <w:lang w:eastAsia="zh-CN"/>
        </w:rPr>
        <w:tab/>
        <w:t>Companies to report the AI/ML structures for the UE part model and the NW part model</w:t>
      </w:r>
    </w:p>
    <w:p w14:paraId="052EC490" w14:textId="271D7F55" w:rsidR="00F4479F" w:rsidRPr="00BF7D7F" w:rsidRDefault="00F4479F" w:rsidP="00F064EC">
      <w:pPr>
        <w:rPr>
          <w:lang w:eastAsia="zh-CN"/>
        </w:rPr>
      </w:pPr>
      <w:r w:rsidRPr="00BF7D7F">
        <w:rPr>
          <w:lang w:eastAsia="zh-CN"/>
        </w:rPr>
        <w:t xml:space="preserve">For the evaluation of an example of Type 3 (Separate training at NW side and UE side), the following procedure is considered for the </w:t>
      </w:r>
      <w:r w:rsidRPr="00BF7D7F">
        <w:rPr>
          <w:i/>
          <w:iCs/>
          <w:lang w:eastAsia="zh-CN"/>
        </w:rPr>
        <w:t>sequential training starting with NW side training</w:t>
      </w:r>
      <w:r w:rsidRPr="00BF7D7F">
        <w:rPr>
          <w:lang w:eastAsia="zh-CN"/>
        </w:rPr>
        <w:t xml:space="preserve"> (NW-first training):</w:t>
      </w:r>
    </w:p>
    <w:p w14:paraId="6E3770EC" w14:textId="13370951" w:rsidR="00F4479F" w:rsidRPr="00BF7D7F" w:rsidRDefault="00F064EC" w:rsidP="00F064EC">
      <w:pPr>
        <w:pStyle w:val="B1"/>
        <w:rPr>
          <w:lang w:eastAsia="zh-CN"/>
        </w:rPr>
      </w:pPr>
      <w:r w:rsidRPr="00BF7D7F">
        <w:rPr>
          <w:lang w:eastAsia="zh-CN"/>
        </w:rPr>
        <w:t>-</w:t>
      </w:r>
      <w:r w:rsidRPr="00BF7D7F">
        <w:rPr>
          <w:lang w:eastAsia="zh-CN"/>
        </w:rPr>
        <w:tab/>
      </w:r>
      <w:r w:rsidR="00F4479F" w:rsidRPr="00BF7D7F">
        <w:rPr>
          <w:lang w:eastAsia="zh-CN"/>
        </w:rPr>
        <w:t>Step1:</w:t>
      </w:r>
      <w:r w:rsidRPr="00BF7D7F">
        <w:rPr>
          <w:lang w:eastAsia="zh-CN"/>
        </w:rPr>
        <w:t xml:space="preserve"> </w:t>
      </w:r>
      <w:r w:rsidR="00F4479F" w:rsidRPr="00BF7D7F">
        <w:rPr>
          <w:lang w:eastAsia="zh-CN"/>
        </w:rPr>
        <w:t>NW side trains the NW side CSI generation part (which is not used for inference) and the NW side CSI reconstruction part jointly</w:t>
      </w:r>
    </w:p>
    <w:p w14:paraId="5FF3F8CE" w14:textId="5AB9CD55" w:rsidR="00F4479F" w:rsidRPr="00BF7D7F" w:rsidRDefault="00F064EC" w:rsidP="00F064EC">
      <w:pPr>
        <w:pStyle w:val="B1"/>
        <w:rPr>
          <w:lang w:eastAsia="zh-CN"/>
        </w:rPr>
      </w:pPr>
      <w:r w:rsidRPr="00BF7D7F">
        <w:rPr>
          <w:lang w:eastAsia="zh-CN"/>
        </w:rPr>
        <w:t>-</w:t>
      </w:r>
      <w:r w:rsidRPr="00BF7D7F">
        <w:rPr>
          <w:lang w:eastAsia="zh-CN"/>
        </w:rPr>
        <w:tab/>
      </w:r>
      <w:r w:rsidR="00F4479F" w:rsidRPr="00BF7D7F">
        <w:rPr>
          <w:lang w:eastAsia="zh-CN"/>
        </w:rPr>
        <w:t>Step2: After NW side training is finished, NW side shares UE side with a set of information (e.g., dataset) that is used by the UE side to be able to train the UE side CSI generation part</w:t>
      </w:r>
    </w:p>
    <w:p w14:paraId="73905D66" w14:textId="00399BCD" w:rsidR="00D6162B" w:rsidRPr="00BF7D7F" w:rsidRDefault="00965E42" w:rsidP="00965E42">
      <w:pPr>
        <w:pStyle w:val="B1"/>
        <w:ind w:left="928" w:hanging="360"/>
        <w:rPr>
          <w:lang w:eastAsia="zh-CN"/>
        </w:rPr>
      </w:pPr>
      <w:r w:rsidRPr="00BF7D7F">
        <w:rPr>
          <w:lang w:eastAsia="zh-CN"/>
        </w:rPr>
        <w:t>-</w:t>
      </w:r>
      <w:r w:rsidRPr="00BF7D7F">
        <w:rPr>
          <w:lang w:eastAsia="zh-CN"/>
        </w:rPr>
        <w:tab/>
      </w:r>
      <w:r w:rsidR="00D6162B" w:rsidRPr="00BF7D7F">
        <w:rPr>
          <w:lang w:eastAsia="zh-CN"/>
        </w:rPr>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r w:rsidR="001B55E3" w:rsidRPr="00BF7D7F">
        <w:rPr>
          <w:lang w:eastAsia="zh-CN"/>
        </w:rPr>
        <w:t>.</w:t>
      </w:r>
    </w:p>
    <w:p w14:paraId="2D9CE668" w14:textId="1D629B74" w:rsidR="00F4479F" w:rsidRPr="00BF7D7F" w:rsidRDefault="00F064EC" w:rsidP="00F064EC">
      <w:pPr>
        <w:pStyle w:val="B1"/>
        <w:rPr>
          <w:lang w:eastAsia="zh-CN"/>
        </w:rPr>
      </w:pPr>
      <w:r w:rsidRPr="00BF7D7F">
        <w:rPr>
          <w:lang w:eastAsia="zh-CN"/>
        </w:rPr>
        <w:t>-</w:t>
      </w:r>
      <w:r w:rsidRPr="00BF7D7F">
        <w:rPr>
          <w:lang w:eastAsia="zh-CN"/>
        </w:rPr>
        <w:tab/>
      </w:r>
      <w:r w:rsidR="00F4479F" w:rsidRPr="00BF7D7F">
        <w:rPr>
          <w:lang w:eastAsia="zh-CN"/>
        </w:rPr>
        <w:t>Step3: UE side trains the UE side CSI generation part based on the received set of information</w:t>
      </w:r>
    </w:p>
    <w:p w14:paraId="773FE903" w14:textId="73F04631" w:rsidR="00F4479F" w:rsidRPr="00BF7D7F" w:rsidRDefault="00F064EC" w:rsidP="00F064EC">
      <w:pPr>
        <w:pStyle w:val="B1"/>
        <w:rPr>
          <w:bCs/>
          <w:lang w:eastAsia="zh-CN"/>
        </w:rPr>
      </w:pPr>
      <w:r w:rsidRPr="00BF7D7F">
        <w:rPr>
          <w:lang w:eastAsia="zh-CN"/>
        </w:rPr>
        <w:lastRenderedPageBreak/>
        <w:t>-</w:t>
      </w:r>
      <w:r w:rsidRPr="00BF7D7F">
        <w:rPr>
          <w:lang w:eastAsia="zh-CN"/>
        </w:rPr>
        <w:tab/>
      </w:r>
      <w:r w:rsidR="00F4479F" w:rsidRPr="00BF7D7F">
        <w:rPr>
          <w:lang w:eastAsia="zh-CN"/>
        </w:rPr>
        <w:t xml:space="preserve">Other Type 3 NW-first training approaches are not precluded </w:t>
      </w:r>
    </w:p>
    <w:p w14:paraId="144E51DC" w14:textId="77777777" w:rsidR="00F4479F" w:rsidRPr="00BF7D7F" w:rsidRDefault="00F4479F" w:rsidP="00F064EC">
      <w:pPr>
        <w:rPr>
          <w:lang w:eastAsia="zh-CN"/>
        </w:rPr>
      </w:pPr>
      <w:r w:rsidRPr="00BF7D7F">
        <w:rPr>
          <w:lang w:eastAsia="zh-CN"/>
        </w:rPr>
        <w:t xml:space="preserve">For the evaluation of an example of Type 3 (Separate training at NW side and UE side), the following procedure is considered for the </w:t>
      </w:r>
      <w:r w:rsidRPr="00BF7D7F">
        <w:rPr>
          <w:i/>
          <w:iCs/>
          <w:lang w:eastAsia="zh-CN"/>
        </w:rPr>
        <w:t>sequential training starting with UE side training</w:t>
      </w:r>
      <w:r w:rsidRPr="00BF7D7F">
        <w:rPr>
          <w:lang w:eastAsia="zh-CN"/>
        </w:rPr>
        <w:t xml:space="preserve"> (UE-first training):</w:t>
      </w:r>
    </w:p>
    <w:p w14:paraId="1BA71FD1" w14:textId="3058927F" w:rsidR="00F4479F" w:rsidRPr="00BF7D7F" w:rsidRDefault="00F064EC" w:rsidP="00F064EC">
      <w:pPr>
        <w:pStyle w:val="B1"/>
        <w:rPr>
          <w:lang w:eastAsia="zh-CN"/>
        </w:rPr>
      </w:pPr>
      <w:r w:rsidRPr="00BF7D7F">
        <w:rPr>
          <w:lang w:eastAsia="zh-CN"/>
        </w:rPr>
        <w:t>-</w:t>
      </w:r>
      <w:r w:rsidRPr="00BF7D7F">
        <w:rPr>
          <w:lang w:eastAsia="zh-CN"/>
        </w:rPr>
        <w:tab/>
      </w:r>
      <w:r w:rsidR="00F4479F" w:rsidRPr="00BF7D7F">
        <w:rPr>
          <w:lang w:eastAsia="zh-CN"/>
        </w:rPr>
        <w:t>Step1:</w:t>
      </w:r>
      <w:r w:rsidRPr="00BF7D7F">
        <w:rPr>
          <w:lang w:eastAsia="zh-CN"/>
        </w:rPr>
        <w:t xml:space="preserve"> </w:t>
      </w:r>
      <w:r w:rsidR="00F4479F" w:rsidRPr="00BF7D7F">
        <w:rPr>
          <w:lang w:eastAsia="zh-CN"/>
        </w:rPr>
        <w:t>UE side trains the UE side CSI generation part and the UE side CSI reconstruction part (which is not used for inference) jointly</w:t>
      </w:r>
    </w:p>
    <w:p w14:paraId="39FB0AC7" w14:textId="1F800DA4" w:rsidR="0099122F" w:rsidRPr="00BF7D7F" w:rsidRDefault="00F064EC" w:rsidP="0099122F">
      <w:pPr>
        <w:pStyle w:val="B1"/>
        <w:rPr>
          <w:lang w:eastAsia="zh-CN"/>
        </w:rPr>
      </w:pPr>
      <w:r w:rsidRPr="00BF7D7F">
        <w:rPr>
          <w:lang w:eastAsia="zh-CN"/>
        </w:rPr>
        <w:t>-</w:t>
      </w:r>
      <w:r w:rsidRPr="00BF7D7F">
        <w:rPr>
          <w:lang w:eastAsia="zh-CN"/>
        </w:rPr>
        <w:tab/>
      </w:r>
      <w:r w:rsidR="00F4479F" w:rsidRPr="00BF7D7F">
        <w:rPr>
          <w:lang w:eastAsia="zh-CN"/>
        </w:rPr>
        <w:t>Step2: After UE side training is finished, UE side shares NW side with a set of information (e.g., dataset) that is used by the NW side to be able to train the CSI reconstruction part</w:t>
      </w:r>
    </w:p>
    <w:p w14:paraId="233426BD" w14:textId="4C58A833" w:rsidR="0099122F" w:rsidRPr="00BF7D7F" w:rsidRDefault="00965E42" w:rsidP="00965E42">
      <w:pPr>
        <w:pStyle w:val="B1"/>
        <w:ind w:left="928" w:hanging="360"/>
        <w:rPr>
          <w:lang w:eastAsia="zh-CN"/>
        </w:rPr>
      </w:pPr>
      <w:r w:rsidRPr="00BF7D7F">
        <w:rPr>
          <w:lang w:eastAsia="zh-CN"/>
        </w:rPr>
        <w:t>-</w:t>
      </w:r>
      <w:r w:rsidRPr="00BF7D7F">
        <w:rPr>
          <w:lang w:eastAsia="zh-CN"/>
        </w:rPr>
        <w:tab/>
      </w:r>
      <w:r w:rsidR="001B55E3" w:rsidRPr="00BF7D7F">
        <w:rPr>
          <w:lang w:eastAsia="zh-CN"/>
        </w:rPr>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p>
    <w:p w14:paraId="405EF623" w14:textId="32F50162" w:rsidR="00F4479F" w:rsidRPr="00BF7D7F" w:rsidRDefault="00F064EC" w:rsidP="00F064EC">
      <w:pPr>
        <w:pStyle w:val="B1"/>
        <w:rPr>
          <w:lang w:eastAsia="zh-CN"/>
        </w:rPr>
      </w:pPr>
      <w:r w:rsidRPr="00BF7D7F">
        <w:rPr>
          <w:lang w:eastAsia="zh-CN"/>
        </w:rPr>
        <w:t>-</w:t>
      </w:r>
      <w:r w:rsidRPr="00BF7D7F">
        <w:rPr>
          <w:lang w:eastAsia="zh-CN"/>
        </w:rPr>
        <w:tab/>
      </w:r>
      <w:r w:rsidR="00F4479F" w:rsidRPr="00BF7D7F">
        <w:rPr>
          <w:lang w:eastAsia="zh-CN"/>
        </w:rPr>
        <w:t>Step3: NW side trains the NW side CSI reconstruction part based on the received set of information</w:t>
      </w:r>
    </w:p>
    <w:p w14:paraId="161569AB" w14:textId="2B7B86A6" w:rsidR="00F4479F" w:rsidRPr="00BF7D7F" w:rsidRDefault="00F064EC" w:rsidP="00F064EC">
      <w:pPr>
        <w:pStyle w:val="B1"/>
        <w:rPr>
          <w:bCs/>
          <w:lang w:eastAsia="zh-CN"/>
        </w:rPr>
      </w:pPr>
      <w:r w:rsidRPr="00BF7D7F">
        <w:rPr>
          <w:lang w:eastAsia="zh-CN"/>
        </w:rPr>
        <w:t>-</w:t>
      </w:r>
      <w:r w:rsidRPr="00BF7D7F">
        <w:rPr>
          <w:lang w:eastAsia="zh-CN"/>
        </w:rPr>
        <w:tab/>
      </w:r>
      <w:r w:rsidR="00F4479F" w:rsidRPr="00BF7D7F">
        <w:rPr>
          <w:lang w:eastAsia="zh-CN"/>
        </w:rPr>
        <w:t>Other Type 3 UE-first training approaches are not precluded</w:t>
      </w:r>
    </w:p>
    <w:p w14:paraId="27D8532C" w14:textId="77777777" w:rsidR="00F4479F" w:rsidRPr="00BF7D7F" w:rsidRDefault="00F4479F" w:rsidP="00F064EC">
      <w:pPr>
        <w:rPr>
          <w:bCs/>
          <w:lang w:eastAsia="zh-CN"/>
        </w:rPr>
      </w:pPr>
      <w:r w:rsidRPr="00BF7D7F">
        <w:rPr>
          <w:bCs/>
          <w:lang w:eastAsia="zh-CN"/>
        </w:rPr>
        <w:t>For the evaluation of an example of Type 3 (</w:t>
      </w:r>
      <w:r w:rsidRPr="00BF7D7F">
        <w:rPr>
          <w:bCs/>
        </w:rPr>
        <w:t xml:space="preserve">Separate training at </w:t>
      </w:r>
      <w:r w:rsidRPr="00BF7D7F">
        <w:rPr>
          <w:bCs/>
          <w:lang w:eastAsia="zh-CN"/>
        </w:rPr>
        <w:t xml:space="preserve">NW </w:t>
      </w:r>
      <w:r w:rsidRPr="00BF7D7F">
        <w:rPr>
          <w:bCs/>
        </w:rPr>
        <w:t>side and UE side</w:t>
      </w:r>
      <w:r w:rsidRPr="00BF7D7F">
        <w:rPr>
          <w:bCs/>
          <w:lang w:eastAsia="zh-CN"/>
        </w:rPr>
        <w:t xml:space="preserve">), the following evaluation cases for </w:t>
      </w:r>
      <w:r w:rsidRPr="00BF7D7F">
        <w:rPr>
          <w:bCs/>
          <w:i/>
          <w:iCs/>
          <w:lang w:eastAsia="zh-CN"/>
        </w:rPr>
        <w:t xml:space="preserve">sequential training </w:t>
      </w:r>
      <w:r w:rsidRPr="00BF7D7F">
        <w:rPr>
          <w:bCs/>
          <w:lang w:eastAsia="zh-CN"/>
        </w:rPr>
        <w:t>are considered for</w:t>
      </w:r>
      <w:r w:rsidRPr="00BF7D7F">
        <w:rPr>
          <w:bCs/>
          <w:i/>
          <w:iCs/>
          <w:lang w:eastAsia="zh-CN"/>
        </w:rPr>
        <w:t xml:space="preserve"> multi-vendors</w:t>
      </w:r>
      <w:r w:rsidRPr="00BF7D7F">
        <w:rPr>
          <w:bCs/>
          <w:lang w:eastAsia="zh-CN"/>
        </w:rPr>
        <w:t>:</w:t>
      </w:r>
    </w:p>
    <w:p w14:paraId="30FB9980" w14:textId="4CBAB10B" w:rsidR="00F4479F" w:rsidRPr="00BF7D7F" w:rsidRDefault="00F064EC" w:rsidP="00F064EC">
      <w:pPr>
        <w:pStyle w:val="B1"/>
        <w:rPr>
          <w:lang w:eastAsia="zh-CN"/>
        </w:rPr>
      </w:pPr>
      <w:r w:rsidRPr="00BF7D7F">
        <w:rPr>
          <w:lang w:eastAsia="zh-CN"/>
        </w:rPr>
        <w:t>-</w:t>
      </w:r>
      <w:r w:rsidRPr="00BF7D7F">
        <w:rPr>
          <w:lang w:eastAsia="zh-CN"/>
        </w:rPr>
        <w:tab/>
      </w:r>
      <w:r w:rsidR="00F4479F" w:rsidRPr="00BF7D7F">
        <w:rPr>
          <w:lang w:eastAsia="zh-CN"/>
        </w:rPr>
        <w:t>Case 1 (baseline): Type 3 training between one NW part model and one UE part model</w:t>
      </w:r>
    </w:p>
    <w:p w14:paraId="3F3C8729" w14:textId="3B3377E6" w:rsidR="00F4479F" w:rsidRPr="00BF7D7F" w:rsidRDefault="00F064EC" w:rsidP="00F064EC">
      <w:pPr>
        <w:pStyle w:val="B2"/>
        <w:rPr>
          <w:lang w:eastAsia="zh-CN"/>
        </w:rPr>
      </w:pPr>
      <w:r w:rsidRPr="00BF7D7F">
        <w:rPr>
          <w:lang w:eastAsia="zh-CN"/>
        </w:rPr>
        <w:t>-</w:t>
      </w:r>
      <w:r w:rsidRPr="00BF7D7F">
        <w:rPr>
          <w:lang w:eastAsia="zh-CN"/>
        </w:rPr>
        <w:tab/>
      </w:r>
      <w:r w:rsidR="00F4479F" w:rsidRPr="00BF7D7F">
        <w:rPr>
          <w:lang w:eastAsia="zh-CN"/>
        </w:rPr>
        <w:t>Note 1: Case 1 can be naturally applied to the NW-first training case where 1 NW part model to M&gt;1 separate UE part models</w:t>
      </w:r>
    </w:p>
    <w:p w14:paraId="101A0A90" w14:textId="41235811" w:rsidR="00F4479F" w:rsidRPr="00BF7D7F" w:rsidRDefault="00F064EC" w:rsidP="00F064EC">
      <w:pPr>
        <w:pStyle w:val="B3"/>
        <w:rPr>
          <w:lang w:eastAsia="zh-CN"/>
        </w:rPr>
      </w:pPr>
      <w:r w:rsidRPr="00BF7D7F">
        <w:rPr>
          <w:lang w:eastAsia="zh-CN"/>
        </w:rPr>
        <w:t>-</w:t>
      </w:r>
      <w:r w:rsidRPr="00BF7D7F">
        <w:rPr>
          <w:lang w:eastAsia="zh-CN"/>
        </w:rPr>
        <w:tab/>
      </w:r>
      <w:r w:rsidR="00F4479F" w:rsidRPr="00BF7D7F">
        <w:rPr>
          <w:lang w:eastAsia="zh-CN"/>
        </w:rPr>
        <w:t>Companies to report the dataset used between the NW part model and the UE part model, e.g., whether dataset for training UE part model is the same or a subset of the dataset for training NW part model</w:t>
      </w:r>
    </w:p>
    <w:p w14:paraId="5213E18C" w14:textId="1D50B353" w:rsidR="00F4479F" w:rsidRPr="00BF7D7F" w:rsidRDefault="00F064EC" w:rsidP="00F064EC">
      <w:pPr>
        <w:pStyle w:val="B2"/>
        <w:rPr>
          <w:lang w:eastAsia="zh-CN"/>
        </w:rPr>
      </w:pPr>
      <w:r w:rsidRPr="00BF7D7F">
        <w:rPr>
          <w:lang w:eastAsia="zh-CN"/>
        </w:rPr>
        <w:t>-</w:t>
      </w:r>
      <w:r w:rsidRPr="00BF7D7F">
        <w:rPr>
          <w:lang w:eastAsia="zh-CN"/>
        </w:rPr>
        <w:tab/>
      </w:r>
      <w:r w:rsidR="00F4479F" w:rsidRPr="00BF7D7F">
        <w:rPr>
          <w:lang w:eastAsia="zh-CN"/>
        </w:rPr>
        <w:t>Note 2: Case 1 can be naturally applied to the UE-first training case where 1 UE part model to N&gt;1 separate NW part models</w:t>
      </w:r>
    </w:p>
    <w:p w14:paraId="5FC08A47" w14:textId="58AADE3B" w:rsidR="00F4479F" w:rsidRPr="00BF7D7F" w:rsidRDefault="00F064EC" w:rsidP="00F064EC">
      <w:pPr>
        <w:pStyle w:val="B3"/>
        <w:rPr>
          <w:lang w:eastAsia="zh-CN"/>
        </w:rPr>
      </w:pPr>
      <w:r w:rsidRPr="00BF7D7F">
        <w:rPr>
          <w:lang w:eastAsia="zh-CN"/>
        </w:rPr>
        <w:t>-</w:t>
      </w:r>
      <w:r w:rsidRPr="00BF7D7F">
        <w:rPr>
          <w:lang w:eastAsia="zh-CN"/>
        </w:rPr>
        <w:tab/>
      </w:r>
      <w:r w:rsidR="00F4479F" w:rsidRPr="00BF7D7F">
        <w:rPr>
          <w:lang w:eastAsia="zh-CN"/>
        </w:rPr>
        <w:t>Companies to report the dataset used between the NW part model and the UE part model, e.g., whether dataset for training NW part model is the same or a subset of the dataset for training UE part model</w:t>
      </w:r>
    </w:p>
    <w:p w14:paraId="7885BE80" w14:textId="11697D4D" w:rsidR="00F4479F" w:rsidRPr="00BF7D7F" w:rsidRDefault="00F064EC" w:rsidP="00F064EC">
      <w:pPr>
        <w:pStyle w:val="B2"/>
        <w:rPr>
          <w:lang w:eastAsia="zh-CN"/>
        </w:rPr>
      </w:pPr>
      <w:r w:rsidRPr="00BF7D7F">
        <w:rPr>
          <w:lang w:eastAsia="zh-CN"/>
        </w:rPr>
        <w:t>-</w:t>
      </w:r>
      <w:r w:rsidRPr="00BF7D7F">
        <w:rPr>
          <w:lang w:eastAsia="zh-CN"/>
        </w:rPr>
        <w:tab/>
      </w:r>
      <w:r w:rsidR="00F4479F" w:rsidRPr="00BF7D7F">
        <w:rPr>
          <w:lang w:eastAsia="zh-CN"/>
        </w:rPr>
        <w:t>Companies to report the AI/ML structures for the combination(s) of UE part model and NW part model, which can be the same or different</w:t>
      </w:r>
    </w:p>
    <w:p w14:paraId="3DEA263E" w14:textId="5E1EA40A" w:rsidR="00F4479F" w:rsidRPr="00BF7D7F" w:rsidRDefault="00F064EC" w:rsidP="00F064EC">
      <w:pPr>
        <w:pStyle w:val="B1"/>
        <w:rPr>
          <w:lang w:eastAsia="zh-CN"/>
        </w:rPr>
      </w:pPr>
      <w:r w:rsidRPr="00BF7D7F">
        <w:rPr>
          <w:lang w:eastAsia="zh-CN"/>
        </w:rPr>
        <w:t>-</w:t>
      </w:r>
      <w:r w:rsidRPr="00BF7D7F">
        <w:rPr>
          <w:lang w:eastAsia="zh-CN"/>
        </w:rPr>
        <w:tab/>
      </w:r>
      <w:r w:rsidR="00F4479F" w:rsidRPr="00BF7D7F">
        <w:rPr>
          <w:lang w:eastAsia="zh-CN"/>
        </w:rPr>
        <w:t>Case 2: For UE-first training, Type 3 training between one NW part model and M&gt;1 separate UE part models</w:t>
      </w:r>
    </w:p>
    <w:p w14:paraId="5AC9E82C" w14:textId="74D0088B" w:rsidR="00F4479F" w:rsidRPr="00BF7D7F" w:rsidRDefault="00F064EC" w:rsidP="00F064EC">
      <w:pPr>
        <w:pStyle w:val="B2"/>
        <w:rPr>
          <w:lang w:eastAsia="zh-CN"/>
        </w:rPr>
      </w:pPr>
      <w:r w:rsidRPr="00BF7D7F">
        <w:rPr>
          <w:lang w:eastAsia="zh-CN"/>
        </w:rPr>
        <w:t>-</w:t>
      </w:r>
      <w:r w:rsidRPr="00BF7D7F">
        <w:rPr>
          <w:lang w:eastAsia="zh-CN"/>
        </w:rPr>
        <w:tab/>
      </w:r>
      <w:r w:rsidR="00F4479F" w:rsidRPr="00BF7D7F">
        <w:rPr>
          <w:lang w:eastAsia="zh-CN"/>
        </w:rPr>
        <w:t>Note: Case 2 can be also applied to the M&gt;1 UE part models to N&gt;1 NW part models</w:t>
      </w:r>
    </w:p>
    <w:p w14:paraId="0EDCBD0C" w14:textId="4141CF89" w:rsidR="00F4479F" w:rsidRPr="00BF7D7F" w:rsidRDefault="00F064EC" w:rsidP="00F064EC">
      <w:pPr>
        <w:pStyle w:val="B2"/>
        <w:rPr>
          <w:lang w:eastAsia="zh-CN"/>
        </w:rPr>
      </w:pPr>
      <w:r w:rsidRPr="00BF7D7F">
        <w:rPr>
          <w:lang w:eastAsia="zh-CN"/>
        </w:rPr>
        <w:t>-</w:t>
      </w:r>
      <w:r w:rsidRPr="00BF7D7F">
        <w:rPr>
          <w:lang w:eastAsia="zh-CN"/>
        </w:rPr>
        <w:tab/>
      </w:r>
      <w:r w:rsidR="00F4479F" w:rsidRPr="00BF7D7F">
        <w:rPr>
          <w:lang w:eastAsia="zh-CN"/>
        </w:rPr>
        <w:t>Companies to report the AI/ML structures for the M&gt;1 UE part models and the NW part model</w:t>
      </w:r>
    </w:p>
    <w:p w14:paraId="3F9403D7" w14:textId="47E1085D" w:rsidR="00F4479F" w:rsidRPr="00BF7D7F" w:rsidRDefault="00F064EC" w:rsidP="006C2720">
      <w:pPr>
        <w:pStyle w:val="B2"/>
        <w:rPr>
          <w:lang w:eastAsia="zh-CN"/>
        </w:rPr>
      </w:pPr>
      <w:r w:rsidRPr="00BF7D7F">
        <w:rPr>
          <w:lang w:eastAsia="zh-CN"/>
        </w:rPr>
        <w:t>-</w:t>
      </w:r>
      <w:r w:rsidRPr="00BF7D7F">
        <w:rPr>
          <w:lang w:eastAsia="zh-CN"/>
        </w:rPr>
        <w:tab/>
      </w:r>
      <w:r w:rsidR="00F4479F" w:rsidRPr="00BF7D7F">
        <w:rPr>
          <w:lang w:eastAsia="zh-CN"/>
        </w:rPr>
        <w:t>Companies to report the dataset used at UE part models, e.g., same or different dataset(s) among M UE part models</w:t>
      </w:r>
    </w:p>
    <w:p w14:paraId="2C642D71" w14:textId="3A623C61" w:rsidR="00F4479F" w:rsidRPr="00BF7D7F" w:rsidRDefault="00F064EC" w:rsidP="00F064EC">
      <w:pPr>
        <w:pStyle w:val="B1"/>
        <w:rPr>
          <w:lang w:eastAsia="zh-CN"/>
        </w:rPr>
      </w:pPr>
      <w:r w:rsidRPr="00BF7D7F">
        <w:rPr>
          <w:lang w:eastAsia="zh-CN"/>
        </w:rPr>
        <w:t>-</w:t>
      </w:r>
      <w:r w:rsidRPr="00BF7D7F">
        <w:rPr>
          <w:lang w:eastAsia="zh-CN"/>
        </w:rPr>
        <w:tab/>
      </w:r>
      <w:r w:rsidR="00F4479F" w:rsidRPr="00BF7D7F">
        <w:rPr>
          <w:lang w:eastAsia="zh-CN"/>
        </w:rPr>
        <w:t>Case 3: For NW-first training, Type 3 training between one UE part model and N&gt;1 separate NW part models</w:t>
      </w:r>
    </w:p>
    <w:p w14:paraId="1A3015D4" w14:textId="25DA072C" w:rsidR="00F4479F" w:rsidRPr="00BF7D7F" w:rsidRDefault="00F064EC" w:rsidP="00F064EC">
      <w:pPr>
        <w:pStyle w:val="B2"/>
        <w:rPr>
          <w:lang w:eastAsia="zh-CN"/>
        </w:rPr>
      </w:pPr>
      <w:r w:rsidRPr="00BF7D7F">
        <w:rPr>
          <w:lang w:eastAsia="zh-CN"/>
        </w:rPr>
        <w:t>-</w:t>
      </w:r>
      <w:r w:rsidRPr="00BF7D7F">
        <w:rPr>
          <w:lang w:eastAsia="zh-CN"/>
        </w:rPr>
        <w:tab/>
      </w:r>
      <w:r w:rsidR="00F4479F" w:rsidRPr="00BF7D7F">
        <w:rPr>
          <w:lang w:eastAsia="zh-CN"/>
        </w:rPr>
        <w:t>Note: Case 3 can be also applied to the N&gt;1 NW part models to M&gt;1 UE part models</w:t>
      </w:r>
    </w:p>
    <w:p w14:paraId="41C22E52" w14:textId="3A7CF1EC" w:rsidR="00F4479F" w:rsidRPr="00BF7D7F" w:rsidRDefault="00F064EC" w:rsidP="00F064EC">
      <w:pPr>
        <w:pStyle w:val="B2"/>
        <w:rPr>
          <w:lang w:eastAsia="zh-CN"/>
        </w:rPr>
      </w:pPr>
      <w:r w:rsidRPr="00BF7D7F">
        <w:rPr>
          <w:lang w:eastAsia="zh-CN"/>
        </w:rPr>
        <w:t>-</w:t>
      </w:r>
      <w:r w:rsidRPr="00BF7D7F">
        <w:rPr>
          <w:lang w:eastAsia="zh-CN"/>
        </w:rPr>
        <w:tab/>
      </w:r>
      <w:r w:rsidR="00F4479F" w:rsidRPr="00BF7D7F">
        <w:rPr>
          <w:lang w:eastAsia="zh-CN"/>
        </w:rPr>
        <w:t>Companies to report the AI/ML structures for the UE part model and the N&gt;1 NW part models</w:t>
      </w:r>
    </w:p>
    <w:p w14:paraId="5177E47E" w14:textId="1C6CB1DD" w:rsidR="00F4479F" w:rsidRPr="00BF7D7F" w:rsidRDefault="00F064EC" w:rsidP="00F064EC">
      <w:pPr>
        <w:pStyle w:val="B2"/>
        <w:rPr>
          <w:lang w:eastAsia="zh-CN"/>
        </w:rPr>
      </w:pPr>
      <w:r w:rsidRPr="00BF7D7F">
        <w:rPr>
          <w:lang w:eastAsia="zh-CN"/>
        </w:rPr>
        <w:t>-</w:t>
      </w:r>
      <w:r w:rsidRPr="00BF7D7F">
        <w:rPr>
          <w:lang w:eastAsia="zh-CN"/>
        </w:rPr>
        <w:tab/>
      </w:r>
      <w:r w:rsidR="00F4479F" w:rsidRPr="00BF7D7F">
        <w:rPr>
          <w:lang w:eastAsia="zh-CN"/>
        </w:rPr>
        <w:t>Companies to report the dataset used at NW part models, e.g., same or different dataset(s) among N NW part models</w:t>
      </w:r>
    </w:p>
    <w:p w14:paraId="429B436E" w14:textId="02F5398F" w:rsidR="00F4479F" w:rsidRPr="00BF7D7F" w:rsidRDefault="00F064EC" w:rsidP="001E6A9F">
      <w:pPr>
        <w:pStyle w:val="B1"/>
        <w:rPr>
          <w:lang w:eastAsia="zh-CN"/>
        </w:rPr>
      </w:pPr>
      <w:r w:rsidRPr="00BF7D7F">
        <w:rPr>
          <w:lang w:eastAsia="zh-CN"/>
        </w:rPr>
        <w:t>-</w:t>
      </w:r>
      <w:r w:rsidRPr="00BF7D7F">
        <w:rPr>
          <w:lang w:eastAsia="zh-CN"/>
        </w:rPr>
        <w:tab/>
      </w:r>
      <w:r w:rsidR="00F4479F" w:rsidRPr="00BF7D7F">
        <w:rPr>
          <w:lang w:eastAsia="zh-CN"/>
        </w:rPr>
        <w:t>Case 4: 1-on-1 training with joint training: benchmark/upper bound for performance comparison.</w:t>
      </w:r>
    </w:p>
    <w:p w14:paraId="31FCC05D" w14:textId="77777777" w:rsidR="00703B81" w:rsidRPr="00BF7D7F" w:rsidRDefault="00703B81" w:rsidP="00F064EC">
      <w:pPr>
        <w:rPr>
          <w:lang w:eastAsia="zh-CN"/>
        </w:rPr>
      </w:pPr>
      <w:r w:rsidRPr="00BF7D7F">
        <w:rPr>
          <w:lang w:eastAsia="zh-CN"/>
        </w:rPr>
        <w:t>For the evaluation of Type 3 (</w:t>
      </w:r>
      <w:r w:rsidRPr="00BF7D7F">
        <w:t xml:space="preserve">Separate training at </w:t>
      </w:r>
      <w:r w:rsidRPr="00BF7D7F">
        <w:rPr>
          <w:lang w:eastAsia="zh-CN"/>
        </w:rPr>
        <w:t xml:space="preserve">NW </w:t>
      </w:r>
      <w:r w:rsidRPr="00BF7D7F">
        <w:t>side and UE side</w:t>
      </w:r>
      <w:r w:rsidRPr="00BF7D7F">
        <w:rPr>
          <w:lang w:eastAsia="zh-CN"/>
        </w:rPr>
        <w:t>), the following cases are considered for evaluations:</w:t>
      </w:r>
    </w:p>
    <w:p w14:paraId="486C7FBC" w14:textId="39344FAF" w:rsidR="00703B81" w:rsidRPr="00BF7D7F" w:rsidRDefault="001E6A9F" w:rsidP="001E6A9F">
      <w:pPr>
        <w:pStyle w:val="B1"/>
        <w:rPr>
          <w:lang w:eastAsia="zh-CN"/>
        </w:rPr>
      </w:pPr>
      <w:r w:rsidRPr="00BF7D7F">
        <w:rPr>
          <w:lang w:eastAsia="zh-CN"/>
        </w:rPr>
        <w:t>-</w:t>
      </w:r>
      <w:r w:rsidRPr="00BF7D7F">
        <w:rPr>
          <w:lang w:eastAsia="zh-CN"/>
        </w:rPr>
        <w:tab/>
      </w:r>
      <w:r w:rsidR="00703B81" w:rsidRPr="00BF7D7F">
        <w:rPr>
          <w:lang w:eastAsia="zh-CN"/>
        </w:rPr>
        <w:t>Case 1 (baseline): Aligned AI/ML model structure between NW</w:t>
      </w:r>
      <w:r w:rsidR="00703B81" w:rsidRPr="00BF7D7F">
        <w:t xml:space="preserve"> side</w:t>
      </w:r>
      <w:r w:rsidR="00703B81" w:rsidRPr="00BF7D7F">
        <w:rPr>
          <w:lang w:eastAsia="zh-CN"/>
        </w:rPr>
        <w:t xml:space="preserve"> and UE</w:t>
      </w:r>
      <w:r w:rsidR="00703B81" w:rsidRPr="00BF7D7F">
        <w:t xml:space="preserve"> side</w:t>
      </w:r>
    </w:p>
    <w:p w14:paraId="0272B5DF" w14:textId="3BCB219B" w:rsidR="00B55536" w:rsidRPr="00BF7D7F" w:rsidRDefault="001E6A9F" w:rsidP="001E6A9F">
      <w:pPr>
        <w:pStyle w:val="B1"/>
      </w:pPr>
      <w:r w:rsidRPr="00BF7D7F">
        <w:rPr>
          <w:lang w:eastAsia="zh-CN"/>
        </w:rPr>
        <w:t>-</w:t>
      </w:r>
      <w:r w:rsidRPr="00BF7D7F">
        <w:rPr>
          <w:lang w:eastAsia="zh-CN"/>
        </w:rPr>
        <w:tab/>
      </w:r>
      <w:r w:rsidR="00703B81" w:rsidRPr="00BF7D7F">
        <w:rPr>
          <w:lang w:eastAsia="zh-CN"/>
        </w:rPr>
        <w:t xml:space="preserve">Case 2: Not aligned AI/ML model structures between NW </w:t>
      </w:r>
      <w:r w:rsidR="00703B81" w:rsidRPr="00BF7D7F">
        <w:t>side</w:t>
      </w:r>
      <w:r w:rsidR="00703B81" w:rsidRPr="00BF7D7F">
        <w:rPr>
          <w:lang w:eastAsia="zh-CN"/>
        </w:rPr>
        <w:t xml:space="preserve"> and UE</w:t>
      </w:r>
      <w:r w:rsidR="00703B81" w:rsidRPr="00BF7D7F">
        <w:t xml:space="preserve"> side</w:t>
      </w:r>
    </w:p>
    <w:p w14:paraId="7B81F09E" w14:textId="5B86CA66" w:rsidR="00B55536" w:rsidRPr="00BF7D7F" w:rsidRDefault="001E6A9F" w:rsidP="001E6A9F">
      <w:pPr>
        <w:pStyle w:val="B2"/>
      </w:pPr>
      <w:r w:rsidRPr="00BF7D7F">
        <w:rPr>
          <w:lang w:eastAsia="zh-CN"/>
        </w:rPr>
        <w:lastRenderedPageBreak/>
        <w:t>-</w:t>
      </w:r>
      <w:r w:rsidRPr="00BF7D7F">
        <w:rPr>
          <w:lang w:eastAsia="zh-CN"/>
        </w:rPr>
        <w:tab/>
      </w:r>
      <w:r w:rsidR="00703B81" w:rsidRPr="00BF7D7F">
        <w:rPr>
          <w:lang w:eastAsia="zh-CN"/>
        </w:rPr>
        <w:t>Companies to report the AI/ML structures for the UE part model and the NW part model, e.g., different backbone (e.g., CNN, Transformer, etc.), or same backbone but different structure (e.g., number of layers)</w:t>
      </w:r>
    </w:p>
    <w:p w14:paraId="6256C884" w14:textId="3713DABE" w:rsidR="00323509" w:rsidRPr="00BF7D7F" w:rsidRDefault="001E6A9F" w:rsidP="001E6A9F">
      <w:pPr>
        <w:pStyle w:val="B2"/>
      </w:pPr>
      <w:r w:rsidRPr="00BF7D7F">
        <w:t>-</w:t>
      </w:r>
      <w:r w:rsidRPr="00BF7D7F">
        <w:tab/>
      </w:r>
      <w:r w:rsidR="00323509" w:rsidRPr="00BF7D7F">
        <w:t>For the evaluation of training Type 3 under CSI compression, for the benchmark case (1-on-1 joint training) for performance comparison, the structures for the pair of NW part model/UE part model for the new case are the same with the Type 3 case to be compared, e.g., if the Type 3 is Transformer#1 for NW part model and CNN#1 for UE part model, then the benchmark case for performance comparison is also Transformer#1 for NW part model and CNN#1 for UE part model with joint training.</w:t>
      </w:r>
    </w:p>
    <w:p w14:paraId="7F26EB10" w14:textId="0DAAFB78" w:rsidR="006F16F3" w:rsidRPr="00BF7D7F" w:rsidRDefault="005752BF" w:rsidP="00194BDF">
      <w:pPr>
        <w:rPr>
          <w:b/>
          <w:bCs/>
        </w:rPr>
      </w:pPr>
      <w:r w:rsidRPr="00BF7D7F">
        <w:rPr>
          <w:b/>
          <w:bCs/>
          <w:i/>
          <w:iCs/>
        </w:rPr>
        <w:t>Evaluation assumptions</w:t>
      </w:r>
      <w:r w:rsidRPr="00BF7D7F">
        <w:rPr>
          <w:b/>
          <w:bCs/>
        </w:rPr>
        <w:t xml:space="preserve">: </w:t>
      </w:r>
    </w:p>
    <w:p w14:paraId="313B5F00" w14:textId="31C55193" w:rsidR="004B7D7B" w:rsidRPr="00BF7D7F" w:rsidRDefault="004B7D7B" w:rsidP="00194BDF">
      <w:r w:rsidRPr="00BF7D7F">
        <w:t>Table 6</w:t>
      </w:r>
      <w:r w:rsidR="003B6EBF" w:rsidRPr="00BF7D7F">
        <w:t>.2.1</w:t>
      </w:r>
      <w:r w:rsidRPr="00BF7D7F">
        <w:t xml:space="preserve">-1 </w:t>
      </w:r>
      <w:r w:rsidR="00830924" w:rsidRPr="00BF7D7F">
        <w:t>presents</w:t>
      </w:r>
      <w:r w:rsidRPr="00BF7D7F">
        <w:t xml:space="preserve"> the baseline system level simulation assumptions</w:t>
      </w:r>
      <w:r w:rsidR="00752AF1" w:rsidRPr="00BF7D7F">
        <w:t xml:space="preserve"> for</w:t>
      </w:r>
      <w:r w:rsidR="00752AF1" w:rsidRPr="00BF7D7F">
        <w:rPr>
          <w:rFonts w:eastAsia="Microsoft YaHei UI"/>
          <w:lang w:eastAsia="zh-CN"/>
        </w:rPr>
        <w:t xml:space="preserve"> </w:t>
      </w:r>
      <w:r w:rsidR="00752AF1" w:rsidRPr="00BF7D7F">
        <w:t>AI/ML based CSI feedback enhancement</w:t>
      </w:r>
      <w:r w:rsidR="00752AF1" w:rsidRPr="00BF7D7F">
        <w:rPr>
          <w:rFonts w:eastAsia="Microsoft YaHei UI"/>
          <w:lang w:eastAsia="zh-CN"/>
        </w:rPr>
        <w:t xml:space="preserve"> evaluations</w:t>
      </w:r>
      <w:r w:rsidRPr="00BF7D7F">
        <w:t>.</w:t>
      </w:r>
    </w:p>
    <w:p w14:paraId="2551E965" w14:textId="0DB7BBB8" w:rsidR="00520340" w:rsidRPr="00BF7D7F" w:rsidRDefault="00520340" w:rsidP="00564723">
      <w:pPr>
        <w:pStyle w:val="TH"/>
      </w:pPr>
      <w:r w:rsidRPr="00BF7D7F">
        <w:t>Table 6</w:t>
      </w:r>
      <w:r w:rsidR="003B6EBF" w:rsidRPr="00BF7D7F">
        <w:t>.2.1</w:t>
      </w:r>
      <w:r w:rsidRPr="00BF7D7F">
        <w:t xml:space="preserve">-1: </w:t>
      </w:r>
      <w:r w:rsidR="00126DF6" w:rsidRPr="00BF7D7F">
        <w:t>Baseline</w:t>
      </w:r>
      <w:r w:rsidR="00E73AC8" w:rsidRPr="00BF7D7F">
        <w:t xml:space="preserve"> System Level S</w:t>
      </w:r>
      <w:r w:rsidR="00126DF6" w:rsidRPr="00BF7D7F">
        <w:t>imulation assumptions</w:t>
      </w:r>
      <w:r w:rsidR="00752AF1" w:rsidRPr="00BF7D7F">
        <w:t xml:space="preserve"> for</w:t>
      </w:r>
      <w:r w:rsidR="00752AF1" w:rsidRPr="00BF7D7F">
        <w:rPr>
          <w:rFonts w:eastAsia="Microsoft YaHei UI"/>
          <w:lang w:eastAsia="zh-CN"/>
        </w:rPr>
        <w:t xml:space="preserve"> </w:t>
      </w:r>
      <w:r w:rsidR="00752AF1" w:rsidRPr="00BF7D7F">
        <w:t>AI/ML based CSI feedback enhancement</w:t>
      </w:r>
      <w:r w:rsidR="00752AF1" w:rsidRPr="00BF7D7F">
        <w:rPr>
          <w:rFonts w:eastAsia="Microsoft YaHei UI"/>
          <w:lang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5621"/>
      </w:tblGrid>
      <w:tr w:rsidR="007B3E87" w:rsidRPr="00BF7D7F" w14:paraId="5D1F0543" w14:textId="77777777" w:rsidTr="00E511A0">
        <w:trPr>
          <w:jc w:val="center"/>
        </w:trPr>
        <w:tc>
          <w:tcPr>
            <w:tcW w:w="3284" w:type="dxa"/>
            <w:gridSpan w:val="2"/>
            <w:shd w:val="clear" w:color="auto" w:fill="D9D9D9"/>
          </w:tcPr>
          <w:p w14:paraId="527382F5" w14:textId="67CA9DD4" w:rsidR="00520340" w:rsidRPr="00BF7D7F" w:rsidRDefault="00333B90" w:rsidP="00564723">
            <w:pPr>
              <w:pStyle w:val="TAH"/>
            </w:pPr>
            <w:r w:rsidRPr="00BF7D7F">
              <w:t>Parameter</w:t>
            </w:r>
          </w:p>
        </w:tc>
        <w:tc>
          <w:tcPr>
            <w:tcW w:w="5621" w:type="dxa"/>
            <w:shd w:val="clear" w:color="auto" w:fill="D9D9D9"/>
          </w:tcPr>
          <w:p w14:paraId="3473E4D8" w14:textId="2357157F" w:rsidR="00520340" w:rsidRPr="00BF7D7F" w:rsidRDefault="00333B90" w:rsidP="00564723">
            <w:pPr>
              <w:pStyle w:val="TAH"/>
            </w:pPr>
            <w:r w:rsidRPr="00BF7D7F">
              <w:t>Value</w:t>
            </w:r>
          </w:p>
        </w:tc>
      </w:tr>
      <w:tr w:rsidR="007B3E87" w:rsidRPr="00BF7D7F" w14:paraId="7374E536" w14:textId="77777777" w:rsidTr="00E511A0">
        <w:trPr>
          <w:jc w:val="center"/>
        </w:trPr>
        <w:tc>
          <w:tcPr>
            <w:tcW w:w="3284" w:type="dxa"/>
            <w:gridSpan w:val="2"/>
          </w:tcPr>
          <w:p w14:paraId="4F72D0A8" w14:textId="00DED2B0" w:rsidR="00BD576A" w:rsidRPr="00BF7D7F" w:rsidRDefault="00BD576A" w:rsidP="00564723">
            <w:pPr>
              <w:pStyle w:val="TAL"/>
            </w:pPr>
            <w:r w:rsidRPr="00BF7D7F">
              <w:rPr>
                <w:rFonts w:eastAsia="SimSun"/>
                <w:lang w:eastAsia="zh-CN"/>
              </w:rPr>
              <w:t>Duplex, Waveform</w:t>
            </w:r>
          </w:p>
        </w:tc>
        <w:tc>
          <w:tcPr>
            <w:tcW w:w="5621" w:type="dxa"/>
          </w:tcPr>
          <w:p w14:paraId="02BBA350" w14:textId="1DA3485A" w:rsidR="00BD576A" w:rsidRPr="00BF7D7F" w:rsidRDefault="00BD576A" w:rsidP="00564723">
            <w:pPr>
              <w:pStyle w:val="TAC"/>
              <w:jc w:val="left"/>
            </w:pPr>
            <w:r w:rsidRPr="00BF7D7F">
              <w:t>FDD (TDD is not precluded), OFDM</w:t>
            </w:r>
          </w:p>
        </w:tc>
      </w:tr>
      <w:tr w:rsidR="007B3E87" w:rsidRPr="00BF7D7F" w14:paraId="03E3FB14" w14:textId="77777777" w:rsidTr="00E511A0">
        <w:trPr>
          <w:jc w:val="center"/>
        </w:trPr>
        <w:tc>
          <w:tcPr>
            <w:tcW w:w="3284" w:type="dxa"/>
            <w:gridSpan w:val="2"/>
          </w:tcPr>
          <w:p w14:paraId="24F369FB" w14:textId="7F455551" w:rsidR="00BD576A" w:rsidRPr="00BF7D7F" w:rsidRDefault="00BD576A" w:rsidP="00564723">
            <w:pPr>
              <w:pStyle w:val="TAL"/>
            </w:pPr>
            <w:r w:rsidRPr="00BF7D7F">
              <w:rPr>
                <w:rFonts w:eastAsia="SimSun"/>
                <w:lang w:eastAsia="zh-CN"/>
              </w:rPr>
              <w:t>Multiple access</w:t>
            </w:r>
          </w:p>
        </w:tc>
        <w:tc>
          <w:tcPr>
            <w:tcW w:w="5621" w:type="dxa"/>
          </w:tcPr>
          <w:p w14:paraId="29357C08" w14:textId="1C1B6031" w:rsidR="00BD576A" w:rsidRPr="00BF7D7F" w:rsidRDefault="00BD576A" w:rsidP="00564723">
            <w:pPr>
              <w:pStyle w:val="TAC"/>
              <w:jc w:val="left"/>
            </w:pPr>
            <w:r w:rsidRPr="00BF7D7F">
              <w:t>OFDMA</w:t>
            </w:r>
          </w:p>
        </w:tc>
      </w:tr>
      <w:tr w:rsidR="007B3E87" w:rsidRPr="00BF7D7F" w14:paraId="6F171554" w14:textId="77777777" w:rsidTr="00E511A0">
        <w:trPr>
          <w:jc w:val="center"/>
        </w:trPr>
        <w:tc>
          <w:tcPr>
            <w:tcW w:w="3284" w:type="dxa"/>
            <w:gridSpan w:val="2"/>
          </w:tcPr>
          <w:p w14:paraId="522E8A4E" w14:textId="21E70B26" w:rsidR="00BD576A" w:rsidRPr="00BF7D7F" w:rsidRDefault="00BD576A" w:rsidP="00564723">
            <w:pPr>
              <w:pStyle w:val="TAL"/>
            </w:pPr>
            <w:r w:rsidRPr="00BF7D7F">
              <w:rPr>
                <w:rFonts w:eastAsia="SimSun"/>
                <w:lang w:eastAsia="zh-CN"/>
              </w:rPr>
              <w:t>Scenario</w:t>
            </w:r>
          </w:p>
        </w:tc>
        <w:tc>
          <w:tcPr>
            <w:tcW w:w="5621" w:type="dxa"/>
          </w:tcPr>
          <w:p w14:paraId="6145F3D1" w14:textId="77777777" w:rsidR="00BD576A" w:rsidRPr="00BF7D7F" w:rsidRDefault="00BD576A" w:rsidP="00564723">
            <w:pPr>
              <w:keepNext/>
              <w:keepLines/>
              <w:spacing w:after="0"/>
              <w:jc w:val="both"/>
              <w:rPr>
                <w:rFonts w:ascii="Arial" w:hAnsi="Arial"/>
                <w:sz w:val="18"/>
              </w:rPr>
            </w:pPr>
            <w:r w:rsidRPr="00BF7D7F">
              <w:rPr>
                <w:rFonts w:ascii="Arial" w:hAnsi="Arial"/>
                <w:sz w:val="18"/>
              </w:rPr>
              <w:t>Dense Urban (Macro only) is a baseline.</w:t>
            </w:r>
          </w:p>
          <w:p w14:paraId="5E7CA6C7" w14:textId="739887F2" w:rsidR="00BD576A" w:rsidRPr="00BF7D7F" w:rsidRDefault="00BD576A" w:rsidP="00564723">
            <w:pPr>
              <w:pStyle w:val="TAC"/>
              <w:jc w:val="left"/>
            </w:pPr>
            <w:r w:rsidRPr="00BF7D7F">
              <w:t>Other scenarios (e.g.</w:t>
            </w:r>
            <w:r w:rsidR="006F1E00" w:rsidRPr="00BF7D7F">
              <w:t>,</w:t>
            </w:r>
            <w:r w:rsidRPr="00BF7D7F">
              <w:t xml:space="preserve"> UMi@4GHz 2GHz, Urban Macro) are not precluded.</w:t>
            </w:r>
          </w:p>
        </w:tc>
      </w:tr>
      <w:tr w:rsidR="007B3E87" w:rsidRPr="00BF7D7F" w14:paraId="1EA68C57" w14:textId="77777777" w:rsidTr="00E511A0">
        <w:trPr>
          <w:jc w:val="center"/>
        </w:trPr>
        <w:tc>
          <w:tcPr>
            <w:tcW w:w="3284" w:type="dxa"/>
            <w:gridSpan w:val="2"/>
          </w:tcPr>
          <w:p w14:paraId="683D8992" w14:textId="37A38673" w:rsidR="00BD576A" w:rsidRPr="00BF7D7F" w:rsidRDefault="00BD576A" w:rsidP="00564723">
            <w:pPr>
              <w:pStyle w:val="TAL"/>
            </w:pPr>
            <w:r w:rsidRPr="00BF7D7F">
              <w:rPr>
                <w:rFonts w:eastAsia="SimSun"/>
                <w:lang w:eastAsia="zh-CN"/>
              </w:rPr>
              <w:t>Frequency Range</w:t>
            </w:r>
          </w:p>
        </w:tc>
        <w:tc>
          <w:tcPr>
            <w:tcW w:w="5621" w:type="dxa"/>
          </w:tcPr>
          <w:p w14:paraId="0908F8CE" w14:textId="01CDD49C" w:rsidR="007545D0" w:rsidRPr="00BF7D7F" w:rsidRDefault="009329D5" w:rsidP="00564723">
            <w:pPr>
              <w:pStyle w:val="TAC"/>
              <w:jc w:val="left"/>
              <w:rPr>
                <w:snapToGrid w:val="0"/>
              </w:rPr>
            </w:pPr>
            <w:r w:rsidRPr="00BF7D7F">
              <w:rPr>
                <w:snapToGrid w:val="0"/>
              </w:rPr>
              <w:t>FR1 only, 2GHz as baseline, optional for 4GHz (</w:t>
            </w:r>
            <w:r w:rsidR="00986397" w:rsidRPr="00BF7D7F">
              <w:rPr>
                <w:snapToGrid w:val="0"/>
              </w:rPr>
              <w:t>if R16 as baseline)</w:t>
            </w:r>
          </w:p>
          <w:p w14:paraId="50620544" w14:textId="77777777" w:rsidR="00CE2AC7" w:rsidRPr="00BF7D7F" w:rsidRDefault="00CE2AC7" w:rsidP="00564723">
            <w:pPr>
              <w:pStyle w:val="TAC"/>
              <w:jc w:val="left"/>
              <w:rPr>
                <w:snapToGrid w:val="0"/>
              </w:rPr>
            </w:pPr>
          </w:p>
          <w:p w14:paraId="1BD39276" w14:textId="6B40F83B" w:rsidR="007545D0" w:rsidRPr="00BF7D7F" w:rsidRDefault="0019291D" w:rsidP="00564723">
            <w:pPr>
              <w:pStyle w:val="TAC"/>
              <w:jc w:val="left"/>
            </w:pPr>
            <w:r w:rsidRPr="00BF7D7F">
              <w:rPr>
                <w:snapToGrid w:val="0"/>
              </w:rPr>
              <w:t xml:space="preserve">FR1 only, 2GHz with duplexing gap of 200MHz between DL and UL, optional for 4GHz (if R17 </w:t>
            </w:r>
            <w:r w:rsidR="00E86688" w:rsidRPr="00BF7D7F">
              <w:rPr>
                <w:snapToGrid w:val="0"/>
              </w:rPr>
              <w:t>as baseline)</w:t>
            </w:r>
          </w:p>
        </w:tc>
      </w:tr>
      <w:tr w:rsidR="007B3E87" w:rsidRPr="00BF7D7F" w14:paraId="5E3671FF" w14:textId="77777777" w:rsidTr="00E511A0">
        <w:trPr>
          <w:jc w:val="center"/>
        </w:trPr>
        <w:tc>
          <w:tcPr>
            <w:tcW w:w="3284" w:type="dxa"/>
            <w:gridSpan w:val="2"/>
          </w:tcPr>
          <w:p w14:paraId="63DC64EC" w14:textId="6B8351E1" w:rsidR="00BD576A" w:rsidRPr="00BF7D7F" w:rsidRDefault="00BD576A" w:rsidP="00564723">
            <w:pPr>
              <w:pStyle w:val="TAL"/>
            </w:pPr>
            <w:r w:rsidRPr="00BF7D7F">
              <w:rPr>
                <w:rFonts w:eastAsia="SimSun"/>
                <w:lang w:eastAsia="zh-CN"/>
              </w:rPr>
              <w:t>Inter-BS distance</w:t>
            </w:r>
          </w:p>
        </w:tc>
        <w:tc>
          <w:tcPr>
            <w:tcW w:w="5621" w:type="dxa"/>
          </w:tcPr>
          <w:p w14:paraId="19188F19" w14:textId="13DB031B" w:rsidR="00BD576A" w:rsidRPr="00BF7D7F" w:rsidRDefault="00BD576A" w:rsidP="00564723">
            <w:pPr>
              <w:pStyle w:val="TAC"/>
              <w:jc w:val="left"/>
            </w:pPr>
            <w:r w:rsidRPr="00BF7D7F">
              <w:t>200m</w:t>
            </w:r>
          </w:p>
        </w:tc>
      </w:tr>
      <w:tr w:rsidR="007B3E87" w:rsidRPr="00BF7D7F" w14:paraId="76CF498F" w14:textId="77777777" w:rsidTr="00E511A0">
        <w:trPr>
          <w:jc w:val="center"/>
        </w:trPr>
        <w:tc>
          <w:tcPr>
            <w:tcW w:w="3284" w:type="dxa"/>
            <w:gridSpan w:val="2"/>
          </w:tcPr>
          <w:p w14:paraId="70801D19" w14:textId="27E91CDA" w:rsidR="00BD576A" w:rsidRPr="00BF7D7F" w:rsidRDefault="00BD576A" w:rsidP="00564723">
            <w:pPr>
              <w:pStyle w:val="TAL"/>
            </w:pPr>
            <w:r w:rsidRPr="00BF7D7F">
              <w:rPr>
                <w:rFonts w:eastAsia="SimSun"/>
                <w:lang w:eastAsia="zh-CN"/>
              </w:rPr>
              <w:t>Channel model        </w:t>
            </w:r>
          </w:p>
        </w:tc>
        <w:tc>
          <w:tcPr>
            <w:tcW w:w="5621" w:type="dxa"/>
          </w:tcPr>
          <w:p w14:paraId="7DE93626" w14:textId="5412DCBA" w:rsidR="00BD576A" w:rsidRPr="00BF7D7F" w:rsidRDefault="00BD576A" w:rsidP="00564723">
            <w:pPr>
              <w:pStyle w:val="TAC"/>
              <w:jc w:val="left"/>
            </w:pPr>
            <w:r w:rsidRPr="00BF7D7F">
              <w:t>According to TR 38.901</w:t>
            </w:r>
          </w:p>
        </w:tc>
      </w:tr>
      <w:tr w:rsidR="007B3E87" w:rsidRPr="00BF7D7F" w14:paraId="4F94F7DE" w14:textId="77777777" w:rsidTr="00E511A0">
        <w:trPr>
          <w:jc w:val="center"/>
        </w:trPr>
        <w:tc>
          <w:tcPr>
            <w:tcW w:w="3284" w:type="dxa"/>
            <w:gridSpan w:val="2"/>
          </w:tcPr>
          <w:p w14:paraId="62E0C0E5" w14:textId="35049144" w:rsidR="00BD576A" w:rsidRPr="00BF7D7F" w:rsidRDefault="00BD576A" w:rsidP="0008186E">
            <w:pPr>
              <w:pStyle w:val="TAL"/>
              <w:rPr>
                <w:rFonts w:cs="Arial"/>
                <w:szCs w:val="18"/>
              </w:rPr>
            </w:pPr>
            <w:r w:rsidRPr="00BF7D7F">
              <w:rPr>
                <w:rFonts w:eastAsia="SimSun" w:cs="Arial"/>
                <w:szCs w:val="18"/>
                <w:lang w:eastAsia="zh-CN"/>
              </w:rPr>
              <w:t>Antenna setup and port layouts at gNB</w:t>
            </w:r>
          </w:p>
        </w:tc>
        <w:tc>
          <w:tcPr>
            <w:tcW w:w="5621" w:type="dxa"/>
          </w:tcPr>
          <w:p w14:paraId="72AAB511" w14:textId="77777777" w:rsidR="00BD576A" w:rsidRPr="00BF7D7F" w:rsidRDefault="00BD576A" w:rsidP="0008186E">
            <w:pPr>
              <w:keepNext/>
              <w:keepLines/>
              <w:spacing w:after="0"/>
              <w:jc w:val="both"/>
              <w:rPr>
                <w:rFonts w:ascii="Arial" w:eastAsia="SimSun" w:hAnsi="Arial" w:cs="Arial"/>
                <w:sz w:val="18"/>
                <w:szCs w:val="18"/>
                <w:lang w:eastAsia="zh-CN"/>
              </w:rPr>
            </w:pPr>
            <w:r w:rsidRPr="00BF7D7F">
              <w:rPr>
                <w:rFonts w:ascii="Arial" w:eastAsia="SimSun" w:hAnsi="Arial" w:cs="Arial"/>
                <w:sz w:val="18"/>
                <w:szCs w:val="18"/>
                <w:lang w:eastAsia="zh-CN"/>
              </w:rPr>
              <w:t>Companies need to report which option(s) are used between</w:t>
            </w:r>
          </w:p>
          <w:p w14:paraId="19F143CA" w14:textId="6B160428" w:rsidR="00BD576A" w:rsidRPr="00BF7D7F" w:rsidRDefault="00BD576A" w:rsidP="0008186E">
            <w:pPr>
              <w:pStyle w:val="B1"/>
              <w:spacing w:after="0"/>
              <w:rPr>
                <w:rFonts w:ascii="Arial" w:hAnsi="Arial" w:cs="Arial"/>
                <w:sz w:val="18"/>
                <w:szCs w:val="18"/>
                <w:lang w:eastAsia="zh-CN"/>
              </w:rPr>
            </w:pPr>
            <w:r w:rsidRPr="00BF7D7F">
              <w:rPr>
                <w:rFonts w:ascii="Arial" w:hAnsi="Arial" w:cs="Arial"/>
                <w:sz w:val="18"/>
                <w:szCs w:val="18"/>
                <w:lang w:eastAsia="zh-CN"/>
              </w:rPr>
              <w:t>-</w:t>
            </w:r>
            <w:r w:rsidR="0008186E" w:rsidRPr="00BF7D7F">
              <w:rPr>
                <w:rFonts w:ascii="Arial" w:hAnsi="Arial" w:cs="Arial"/>
                <w:sz w:val="18"/>
                <w:szCs w:val="18"/>
                <w:lang w:eastAsia="zh-CN"/>
              </w:rPr>
              <w:t xml:space="preserve"> </w:t>
            </w:r>
            <w:r w:rsidRPr="00BF7D7F">
              <w:rPr>
                <w:rFonts w:ascii="Arial" w:hAnsi="Arial" w:cs="Arial"/>
                <w:sz w:val="18"/>
                <w:szCs w:val="18"/>
                <w:lang w:eastAsia="zh-CN"/>
              </w:rPr>
              <w:t>32 ports: (8,8,2,1,1,2,8), (dH,dV) = (0.5, 0.8)λ</w:t>
            </w:r>
          </w:p>
          <w:p w14:paraId="57C2648A" w14:textId="65CA39C0" w:rsidR="00BD576A" w:rsidRPr="00BF7D7F" w:rsidRDefault="00BD576A" w:rsidP="0008186E">
            <w:pPr>
              <w:pStyle w:val="B1"/>
              <w:spacing w:after="0"/>
              <w:rPr>
                <w:rFonts w:ascii="Arial" w:hAnsi="Arial" w:cs="Arial"/>
                <w:sz w:val="18"/>
                <w:szCs w:val="18"/>
                <w:lang w:eastAsia="zh-CN"/>
              </w:rPr>
            </w:pPr>
            <w:r w:rsidRPr="00BF7D7F">
              <w:rPr>
                <w:rFonts w:ascii="Arial" w:hAnsi="Arial" w:cs="Arial"/>
                <w:sz w:val="18"/>
                <w:szCs w:val="18"/>
                <w:lang w:eastAsia="zh-CN"/>
              </w:rPr>
              <w:t>-</w:t>
            </w:r>
            <w:r w:rsidR="0008186E" w:rsidRPr="00BF7D7F">
              <w:rPr>
                <w:rFonts w:ascii="Arial" w:hAnsi="Arial" w:cs="Arial"/>
                <w:sz w:val="18"/>
                <w:szCs w:val="18"/>
                <w:lang w:eastAsia="zh-CN"/>
              </w:rPr>
              <w:t xml:space="preserve"> </w:t>
            </w:r>
            <w:r w:rsidRPr="00BF7D7F">
              <w:rPr>
                <w:rFonts w:ascii="Arial" w:hAnsi="Arial" w:cs="Arial"/>
                <w:sz w:val="18"/>
                <w:szCs w:val="18"/>
                <w:lang w:eastAsia="zh-CN"/>
              </w:rPr>
              <w:t>16 ports: (8,4,2,1,1,2,4), (dH,dV) = (0.5, 0.8)λ</w:t>
            </w:r>
          </w:p>
          <w:p w14:paraId="6355045B" w14:textId="5797D8E6" w:rsidR="00BD576A" w:rsidRPr="00BF7D7F" w:rsidRDefault="00BD576A" w:rsidP="0008186E">
            <w:pPr>
              <w:pStyle w:val="TAC"/>
              <w:jc w:val="left"/>
              <w:rPr>
                <w:rFonts w:cs="Arial"/>
                <w:szCs w:val="18"/>
              </w:rPr>
            </w:pPr>
            <w:r w:rsidRPr="00BF7D7F">
              <w:rPr>
                <w:rFonts w:eastAsia="SimSun" w:cs="Arial"/>
                <w:szCs w:val="18"/>
                <w:lang w:eastAsia="zh-CN"/>
              </w:rPr>
              <w:t>Other configurations are not precluded.</w:t>
            </w:r>
          </w:p>
        </w:tc>
      </w:tr>
      <w:tr w:rsidR="007B3E87" w:rsidRPr="00BF7D7F" w14:paraId="056022DB" w14:textId="77777777" w:rsidTr="00E511A0">
        <w:trPr>
          <w:jc w:val="center"/>
        </w:trPr>
        <w:tc>
          <w:tcPr>
            <w:tcW w:w="3284" w:type="dxa"/>
            <w:gridSpan w:val="2"/>
          </w:tcPr>
          <w:p w14:paraId="39F530C2" w14:textId="1BAC12C4" w:rsidR="00BD576A" w:rsidRPr="00BF7D7F" w:rsidRDefault="00BD576A" w:rsidP="003B6EBF">
            <w:pPr>
              <w:pStyle w:val="TAL"/>
              <w:keepNext w:val="0"/>
              <w:keepLines w:val="0"/>
              <w:widowControl w:val="0"/>
              <w:rPr>
                <w:rFonts w:eastAsia="SimSun"/>
                <w:lang w:eastAsia="zh-CN"/>
              </w:rPr>
            </w:pPr>
            <w:r w:rsidRPr="00BF7D7F">
              <w:rPr>
                <w:rFonts w:eastAsia="SimSun"/>
                <w:lang w:eastAsia="zh-CN"/>
              </w:rPr>
              <w:t>Antenna setup and port layouts at UE</w:t>
            </w:r>
          </w:p>
        </w:tc>
        <w:tc>
          <w:tcPr>
            <w:tcW w:w="5621" w:type="dxa"/>
          </w:tcPr>
          <w:p w14:paraId="7768D66E" w14:textId="77777777" w:rsidR="00BD576A" w:rsidRPr="00BF7D7F" w:rsidRDefault="00BD576A" w:rsidP="003B6EBF">
            <w:pPr>
              <w:widowControl w:val="0"/>
              <w:spacing w:after="0"/>
              <w:jc w:val="both"/>
              <w:rPr>
                <w:rFonts w:ascii="Arial" w:eastAsia="SimSun" w:hAnsi="Arial" w:cs="Arial"/>
                <w:sz w:val="18"/>
                <w:szCs w:val="18"/>
                <w:lang w:eastAsia="zh-CN"/>
              </w:rPr>
            </w:pPr>
            <w:r w:rsidRPr="00BF7D7F">
              <w:rPr>
                <w:rFonts w:ascii="Arial" w:eastAsia="SimSun" w:hAnsi="Arial" w:cs="Arial"/>
                <w:sz w:val="18"/>
                <w:szCs w:val="18"/>
                <w:lang w:eastAsia="zh-CN"/>
              </w:rPr>
              <w:t>4RX: (1,2,2,1,1,1,2), (dH,dV) = (0.5, 0.5)λ for (rank 1-4)</w:t>
            </w:r>
          </w:p>
          <w:p w14:paraId="0BF722DD" w14:textId="77777777" w:rsidR="00BD576A" w:rsidRPr="00BF7D7F" w:rsidRDefault="00BD576A" w:rsidP="003B6EBF">
            <w:pPr>
              <w:widowControl w:val="0"/>
              <w:spacing w:after="0"/>
              <w:jc w:val="both"/>
              <w:rPr>
                <w:rFonts w:ascii="Arial" w:eastAsia="SimSun" w:hAnsi="Arial" w:cs="Arial"/>
                <w:sz w:val="18"/>
                <w:szCs w:val="18"/>
                <w:lang w:eastAsia="zh-CN"/>
              </w:rPr>
            </w:pPr>
            <w:r w:rsidRPr="00BF7D7F">
              <w:rPr>
                <w:rFonts w:ascii="Arial" w:eastAsia="SimSun" w:hAnsi="Arial" w:cs="Arial"/>
                <w:sz w:val="18"/>
                <w:szCs w:val="18"/>
                <w:lang w:eastAsia="zh-CN"/>
              </w:rPr>
              <w:t>2RX: (1,1,2,1,1,1,1), (dH,dV) = (0.5, 0.5)λ for (rank 1,2)</w:t>
            </w:r>
          </w:p>
          <w:p w14:paraId="0E5C48C3" w14:textId="23013727" w:rsidR="00BD576A" w:rsidRPr="00BF7D7F" w:rsidRDefault="00BD576A" w:rsidP="003B6EBF">
            <w:pPr>
              <w:pStyle w:val="TAC"/>
              <w:keepNext w:val="0"/>
              <w:keepLines w:val="0"/>
              <w:widowControl w:val="0"/>
              <w:jc w:val="left"/>
              <w:rPr>
                <w:rFonts w:cs="Arial"/>
                <w:szCs w:val="18"/>
              </w:rPr>
            </w:pPr>
            <w:r w:rsidRPr="00BF7D7F">
              <w:rPr>
                <w:rFonts w:eastAsia="SimSun" w:cs="Arial"/>
                <w:szCs w:val="18"/>
                <w:lang w:eastAsia="zh-CN"/>
              </w:rPr>
              <w:t>Other configuration is not precluded.</w:t>
            </w:r>
          </w:p>
        </w:tc>
      </w:tr>
      <w:tr w:rsidR="007B3E87" w:rsidRPr="00BF7D7F" w14:paraId="53A54F05" w14:textId="77777777" w:rsidTr="00E511A0">
        <w:trPr>
          <w:jc w:val="center"/>
        </w:trPr>
        <w:tc>
          <w:tcPr>
            <w:tcW w:w="3284" w:type="dxa"/>
            <w:gridSpan w:val="2"/>
          </w:tcPr>
          <w:p w14:paraId="413D0E0B" w14:textId="3358B3C2" w:rsidR="00BD576A" w:rsidRPr="00BF7D7F" w:rsidRDefault="00BD576A" w:rsidP="003B6EBF">
            <w:pPr>
              <w:pStyle w:val="TAL"/>
              <w:keepNext w:val="0"/>
              <w:keepLines w:val="0"/>
              <w:widowControl w:val="0"/>
              <w:rPr>
                <w:rFonts w:eastAsia="SimSun"/>
                <w:lang w:eastAsia="zh-CN"/>
              </w:rPr>
            </w:pPr>
            <w:r w:rsidRPr="00BF7D7F">
              <w:rPr>
                <w:rFonts w:eastAsia="SimSun"/>
                <w:lang w:eastAsia="zh-CN"/>
              </w:rPr>
              <w:t>BS Tx power</w:t>
            </w:r>
          </w:p>
        </w:tc>
        <w:tc>
          <w:tcPr>
            <w:tcW w:w="5621" w:type="dxa"/>
          </w:tcPr>
          <w:p w14:paraId="5E508FB1" w14:textId="00AD95DC" w:rsidR="00BD576A" w:rsidRPr="00BF7D7F" w:rsidRDefault="00BD576A" w:rsidP="003B6EBF">
            <w:pPr>
              <w:pStyle w:val="TAC"/>
              <w:keepNext w:val="0"/>
              <w:keepLines w:val="0"/>
              <w:widowControl w:val="0"/>
              <w:jc w:val="left"/>
              <w:rPr>
                <w:rFonts w:cs="Arial"/>
                <w:szCs w:val="18"/>
              </w:rPr>
            </w:pPr>
            <w:r w:rsidRPr="00BF7D7F">
              <w:rPr>
                <w:rFonts w:eastAsia="SimSun" w:cs="Arial"/>
                <w:szCs w:val="18"/>
                <w:lang w:eastAsia="zh-CN"/>
              </w:rPr>
              <w:t>41 dBm for 10MHz, 44dBm for 20MHz, 47dBm for 40MHz</w:t>
            </w:r>
          </w:p>
        </w:tc>
      </w:tr>
      <w:tr w:rsidR="007B3E87" w:rsidRPr="00BF7D7F" w14:paraId="5220D1F1" w14:textId="77777777" w:rsidTr="00E511A0">
        <w:trPr>
          <w:jc w:val="center"/>
        </w:trPr>
        <w:tc>
          <w:tcPr>
            <w:tcW w:w="3284" w:type="dxa"/>
            <w:gridSpan w:val="2"/>
          </w:tcPr>
          <w:p w14:paraId="39C70B41" w14:textId="6CF4E90C" w:rsidR="00BD576A" w:rsidRPr="00BF7D7F" w:rsidRDefault="00BD576A" w:rsidP="003B6EBF">
            <w:pPr>
              <w:pStyle w:val="TAL"/>
              <w:keepNext w:val="0"/>
              <w:keepLines w:val="0"/>
              <w:widowControl w:val="0"/>
              <w:rPr>
                <w:rFonts w:eastAsia="SimSun"/>
                <w:lang w:eastAsia="zh-CN"/>
              </w:rPr>
            </w:pPr>
            <w:r w:rsidRPr="00BF7D7F">
              <w:rPr>
                <w:rFonts w:eastAsia="SimSun"/>
                <w:lang w:eastAsia="zh-CN"/>
              </w:rPr>
              <w:t>BS antenna height</w:t>
            </w:r>
          </w:p>
        </w:tc>
        <w:tc>
          <w:tcPr>
            <w:tcW w:w="5621" w:type="dxa"/>
          </w:tcPr>
          <w:p w14:paraId="24079661" w14:textId="1E5ABF5D" w:rsidR="00BD576A" w:rsidRPr="00BF7D7F" w:rsidRDefault="00BD576A" w:rsidP="003B6EBF">
            <w:pPr>
              <w:pStyle w:val="TAC"/>
              <w:keepNext w:val="0"/>
              <w:keepLines w:val="0"/>
              <w:widowControl w:val="0"/>
              <w:jc w:val="left"/>
              <w:rPr>
                <w:rFonts w:cs="Arial"/>
                <w:szCs w:val="18"/>
              </w:rPr>
            </w:pPr>
            <w:r w:rsidRPr="00BF7D7F">
              <w:rPr>
                <w:rFonts w:eastAsia="SimSun" w:cs="Arial"/>
                <w:szCs w:val="18"/>
                <w:lang w:eastAsia="zh-CN"/>
              </w:rPr>
              <w:t>25m</w:t>
            </w:r>
          </w:p>
        </w:tc>
      </w:tr>
      <w:tr w:rsidR="007B3E87" w:rsidRPr="00BF7D7F" w14:paraId="36A676AC" w14:textId="77777777" w:rsidTr="00E511A0">
        <w:trPr>
          <w:jc w:val="center"/>
        </w:trPr>
        <w:tc>
          <w:tcPr>
            <w:tcW w:w="3284" w:type="dxa"/>
            <w:gridSpan w:val="2"/>
          </w:tcPr>
          <w:p w14:paraId="6D06AD4E" w14:textId="0A9D6DD2" w:rsidR="00BD576A" w:rsidRPr="00BF7D7F" w:rsidRDefault="00BD576A" w:rsidP="003B6EBF">
            <w:pPr>
              <w:pStyle w:val="TAL"/>
              <w:keepNext w:val="0"/>
              <w:keepLines w:val="0"/>
              <w:widowControl w:val="0"/>
              <w:rPr>
                <w:rFonts w:eastAsia="SimSun"/>
                <w:lang w:eastAsia="zh-CN"/>
              </w:rPr>
            </w:pPr>
            <w:r w:rsidRPr="00BF7D7F">
              <w:rPr>
                <w:rFonts w:eastAsia="SimSun"/>
                <w:lang w:eastAsia="zh-CN"/>
              </w:rPr>
              <w:t>UE antenna height &amp; gain</w:t>
            </w:r>
          </w:p>
        </w:tc>
        <w:tc>
          <w:tcPr>
            <w:tcW w:w="5621" w:type="dxa"/>
          </w:tcPr>
          <w:p w14:paraId="34337F46" w14:textId="1A6C0D3C" w:rsidR="00BD576A" w:rsidRPr="00BF7D7F" w:rsidRDefault="00BD576A" w:rsidP="003B6EBF">
            <w:pPr>
              <w:pStyle w:val="TAC"/>
              <w:keepNext w:val="0"/>
              <w:keepLines w:val="0"/>
              <w:widowControl w:val="0"/>
              <w:jc w:val="left"/>
              <w:rPr>
                <w:rFonts w:cs="Arial"/>
                <w:szCs w:val="18"/>
              </w:rPr>
            </w:pPr>
            <w:r w:rsidRPr="00BF7D7F">
              <w:rPr>
                <w:rFonts w:eastAsia="SimSun" w:cs="Arial"/>
                <w:szCs w:val="18"/>
                <w:lang w:eastAsia="zh-CN"/>
              </w:rPr>
              <w:t>Follow TR36.873</w:t>
            </w:r>
          </w:p>
        </w:tc>
      </w:tr>
      <w:tr w:rsidR="007B3E87" w:rsidRPr="00BF7D7F" w14:paraId="2EF287E4" w14:textId="77777777" w:rsidTr="00E511A0">
        <w:trPr>
          <w:jc w:val="center"/>
        </w:trPr>
        <w:tc>
          <w:tcPr>
            <w:tcW w:w="3284" w:type="dxa"/>
            <w:gridSpan w:val="2"/>
          </w:tcPr>
          <w:p w14:paraId="50DEDB82" w14:textId="3FBE0C09" w:rsidR="00BD576A" w:rsidRPr="00BF7D7F" w:rsidRDefault="00BD576A" w:rsidP="003B6EBF">
            <w:pPr>
              <w:pStyle w:val="TAL"/>
              <w:keepNext w:val="0"/>
              <w:keepLines w:val="0"/>
              <w:widowControl w:val="0"/>
              <w:rPr>
                <w:rFonts w:eastAsia="SimSun"/>
                <w:lang w:eastAsia="zh-CN"/>
              </w:rPr>
            </w:pPr>
            <w:r w:rsidRPr="00BF7D7F">
              <w:rPr>
                <w:rFonts w:eastAsia="SimSun"/>
                <w:lang w:eastAsia="zh-CN"/>
              </w:rPr>
              <w:t>UE receiver noise figure</w:t>
            </w:r>
          </w:p>
        </w:tc>
        <w:tc>
          <w:tcPr>
            <w:tcW w:w="5621" w:type="dxa"/>
          </w:tcPr>
          <w:p w14:paraId="1097E9D7" w14:textId="3E44697C" w:rsidR="00BD576A" w:rsidRPr="00BF7D7F" w:rsidRDefault="00BD576A" w:rsidP="003B6EBF">
            <w:pPr>
              <w:pStyle w:val="TAC"/>
              <w:keepNext w:val="0"/>
              <w:keepLines w:val="0"/>
              <w:widowControl w:val="0"/>
              <w:jc w:val="left"/>
              <w:rPr>
                <w:rFonts w:cs="Arial"/>
                <w:szCs w:val="18"/>
              </w:rPr>
            </w:pPr>
            <w:r w:rsidRPr="00BF7D7F">
              <w:rPr>
                <w:rFonts w:eastAsia="SimSun" w:cs="Arial"/>
                <w:szCs w:val="18"/>
                <w:lang w:eastAsia="zh-CN"/>
              </w:rPr>
              <w:t>9dB</w:t>
            </w:r>
          </w:p>
        </w:tc>
      </w:tr>
      <w:tr w:rsidR="007B3E87" w:rsidRPr="00BF7D7F" w14:paraId="6ACC3BF5" w14:textId="77777777" w:rsidTr="00E511A0">
        <w:trPr>
          <w:jc w:val="center"/>
        </w:trPr>
        <w:tc>
          <w:tcPr>
            <w:tcW w:w="3284" w:type="dxa"/>
            <w:gridSpan w:val="2"/>
          </w:tcPr>
          <w:p w14:paraId="716F9F14" w14:textId="78E098C5" w:rsidR="00BD576A" w:rsidRPr="00BF7D7F" w:rsidRDefault="00BD576A" w:rsidP="003B6EBF">
            <w:pPr>
              <w:pStyle w:val="TAL"/>
              <w:keepNext w:val="0"/>
              <w:keepLines w:val="0"/>
              <w:widowControl w:val="0"/>
              <w:rPr>
                <w:rFonts w:eastAsia="SimSun"/>
                <w:lang w:eastAsia="zh-CN"/>
              </w:rPr>
            </w:pPr>
            <w:r w:rsidRPr="00BF7D7F">
              <w:rPr>
                <w:rFonts w:eastAsia="SimSun"/>
                <w:lang w:eastAsia="zh-CN"/>
              </w:rPr>
              <w:t>Modulation</w:t>
            </w:r>
          </w:p>
        </w:tc>
        <w:tc>
          <w:tcPr>
            <w:tcW w:w="5621" w:type="dxa"/>
          </w:tcPr>
          <w:p w14:paraId="6236C90F" w14:textId="618FA275" w:rsidR="00BD576A" w:rsidRPr="00BF7D7F" w:rsidRDefault="00BD576A" w:rsidP="003B6EBF">
            <w:pPr>
              <w:pStyle w:val="TAC"/>
              <w:keepNext w:val="0"/>
              <w:keepLines w:val="0"/>
              <w:widowControl w:val="0"/>
              <w:jc w:val="left"/>
              <w:rPr>
                <w:rFonts w:cs="Arial"/>
                <w:szCs w:val="18"/>
              </w:rPr>
            </w:pPr>
            <w:r w:rsidRPr="00BF7D7F">
              <w:rPr>
                <w:rFonts w:eastAsia="SimSun" w:cs="Arial"/>
                <w:szCs w:val="18"/>
                <w:lang w:eastAsia="zh-CN"/>
              </w:rPr>
              <w:t>Up to 256QAM</w:t>
            </w:r>
          </w:p>
        </w:tc>
      </w:tr>
      <w:tr w:rsidR="007B3E87" w:rsidRPr="00BF7D7F" w14:paraId="4DE6A608" w14:textId="77777777" w:rsidTr="00E511A0">
        <w:trPr>
          <w:jc w:val="center"/>
        </w:trPr>
        <w:tc>
          <w:tcPr>
            <w:tcW w:w="3284" w:type="dxa"/>
            <w:gridSpan w:val="2"/>
          </w:tcPr>
          <w:p w14:paraId="2F8726F6" w14:textId="5B51C629" w:rsidR="00BD576A" w:rsidRPr="00BF7D7F" w:rsidRDefault="00BD576A" w:rsidP="003B6EBF">
            <w:pPr>
              <w:pStyle w:val="TAL"/>
              <w:keepNext w:val="0"/>
              <w:keepLines w:val="0"/>
              <w:widowControl w:val="0"/>
              <w:rPr>
                <w:rFonts w:eastAsia="SimSun"/>
                <w:lang w:eastAsia="zh-CN"/>
              </w:rPr>
            </w:pPr>
            <w:r w:rsidRPr="00BF7D7F">
              <w:rPr>
                <w:rFonts w:eastAsia="SimSun"/>
                <w:lang w:eastAsia="zh-CN"/>
              </w:rPr>
              <w:t>Coding on PDSCH</w:t>
            </w:r>
          </w:p>
        </w:tc>
        <w:tc>
          <w:tcPr>
            <w:tcW w:w="5621" w:type="dxa"/>
          </w:tcPr>
          <w:p w14:paraId="5E5853F2" w14:textId="77777777" w:rsidR="00BD576A" w:rsidRPr="00BF7D7F" w:rsidRDefault="00BD576A" w:rsidP="003B6EBF">
            <w:pPr>
              <w:widowControl w:val="0"/>
              <w:spacing w:after="0"/>
              <w:jc w:val="both"/>
              <w:rPr>
                <w:rFonts w:ascii="Arial" w:eastAsia="SimSun" w:hAnsi="Arial" w:cs="Arial"/>
                <w:sz w:val="18"/>
                <w:szCs w:val="18"/>
                <w:lang w:eastAsia="zh-CN"/>
              </w:rPr>
            </w:pPr>
            <w:r w:rsidRPr="00BF7D7F">
              <w:rPr>
                <w:rFonts w:ascii="Arial" w:eastAsia="SimSun" w:hAnsi="Arial" w:cs="Arial"/>
                <w:sz w:val="18"/>
                <w:szCs w:val="18"/>
                <w:lang w:eastAsia="zh-CN"/>
              </w:rPr>
              <w:t>LDPC</w:t>
            </w:r>
          </w:p>
          <w:p w14:paraId="6EEE7AB7" w14:textId="7D9944E6" w:rsidR="00BD576A" w:rsidRPr="00BF7D7F" w:rsidRDefault="00BD576A" w:rsidP="003B6EBF">
            <w:pPr>
              <w:pStyle w:val="TAC"/>
              <w:keepNext w:val="0"/>
              <w:keepLines w:val="0"/>
              <w:widowControl w:val="0"/>
              <w:jc w:val="left"/>
              <w:rPr>
                <w:rFonts w:cs="Arial"/>
                <w:szCs w:val="18"/>
              </w:rPr>
            </w:pPr>
            <w:r w:rsidRPr="00BF7D7F">
              <w:rPr>
                <w:rFonts w:eastAsia="SimSun" w:cs="Arial"/>
                <w:szCs w:val="18"/>
                <w:lang w:eastAsia="zh-CN"/>
              </w:rPr>
              <w:t>Max code-block size=8448bit</w:t>
            </w:r>
          </w:p>
        </w:tc>
      </w:tr>
      <w:tr w:rsidR="007B3E87" w:rsidRPr="00BF7D7F" w14:paraId="7E1AC83B" w14:textId="77777777" w:rsidTr="00FE206D">
        <w:trPr>
          <w:jc w:val="center"/>
        </w:trPr>
        <w:tc>
          <w:tcPr>
            <w:tcW w:w="1642" w:type="dxa"/>
            <w:vMerge w:val="restart"/>
          </w:tcPr>
          <w:p w14:paraId="70668771" w14:textId="7145CBEE" w:rsidR="005100E8" w:rsidRPr="00BF7D7F" w:rsidRDefault="005100E8" w:rsidP="003B6EBF">
            <w:pPr>
              <w:pStyle w:val="TAL"/>
              <w:keepNext w:val="0"/>
              <w:keepLines w:val="0"/>
              <w:widowControl w:val="0"/>
              <w:rPr>
                <w:rFonts w:eastAsia="SimSun"/>
                <w:lang w:eastAsia="zh-CN"/>
              </w:rPr>
            </w:pPr>
            <w:r w:rsidRPr="00BF7D7F">
              <w:rPr>
                <w:rFonts w:eastAsia="SimSun"/>
                <w:lang w:eastAsia="zh-CN"/>
              </w:rPr>
              <w:t>Numerology</w:t>
            </w:r>
          </w:p>
        </w:tc>
        <w:tc>
          <w:tcPr>
            <w:tcW w:w="1642" w:type="dxa"/>
          </w:tcPr>
          <w:p w14:paraId="150A7497" w14:textId="01341E62" w:rsidR="005100E8" w:rsidRPr="00BF7D7F" w:rsidRDefault="00602822" w:rsidP="003B6EBF">
            <w:pPr>
              <w:pStyle w:val="TAL"/>
              <w:keepNext w:val="0"/>
              <w:keepLines w:val="0"/>
              <w:widowControl w:val="0"/>
              <w:rPr>
                <w:rFonts w:eastAsia="SimSun"/>
                <w:lang w:eastAsia="zh-CN"/>
              </w:rPr>
            </w:pPr>
            <w:r w:rsidRPr="00BF7D7F">
              <w:rPr>
                <w:rFonts w:eastAsia="SimSun"/>
                <w:lang w:eastAsia="zh-CN"/>
              </w:rPr>
              <w:t>Slot/non-slot</w:t>
            </w:r>
          </w:p>
        </w:tc>
        <w:tc>
          <w:tcPr>
            <w:tcW w:w="5621" w:type="dxa"/>
          </w:tcPr>
          <w:p w14:paraId="4D27775B" w14:textId="542B8070" w:rsidR="005100E8" w:rsidRPr="00BF7D7F" w:rsidRDefault="005100E8" w:rsidP="003B6EBF">
            <w:pPr>
              <w:pStyle w:val="TAC"/>
              <w:keepNext w:val="0"/>
              <w:keepLines w:val="0"/>
              <w:widowControl w:val="0"/>
              <w:jc w:val="left"/>
              <w:rPr>
                <w:rFonts w:cs="Arial"/>
                <w:szCs w:val="18"/>
              </w:rPr>
            </w:pPr>
            <w:r w:rsidRPr="00BF7D7F">
              <w:rPr>
                <w:rFonts w:eastAsia="SimSun"/>
                <w:lang w:eastAsia="zh-CN"/>
              </w:rPr>
              <w:t>14 OFDM symbol slot</w:t>
            </w:r>
          </w:p>
        </w:tc>
      </w:tr>
      <w:tr w:rsidR="007B3E87" w:rsidRPr="00BF7D7F" w14:paraId="64B45057" w14:textId="77777777" w:rsidTr="003A7D03">
        <w:trPr>
          <w:jc w:val="center"/>
        </w:trPr>
        <w:tc>
          <w:tcPr>
            <w:tcW w:w="1642" w:type="dxa"/>
            <w:vMerge/>
          </w:tcPr>
          <w:p w14:paraId="7474F274" w14:textId="77777777" w:rsidR="005100E8" w:rsidRPr="00BF7D7F" w:rsidRDefault="005100E8" w:rsidP="003B6EBF">
            <w:pPr>
              <w:pStyle w:val="TAL"/>
              <w:keepNext w:val="0"/>
              <w:keepLines w:val="0"/>
              <w:widowControl w:val="0"/>
              <w:rPr>
                <w:rFonts w:eastAsia="SimSun"/>
                <w:lang w:eastAsia="zh-CN"/>
              </w:rPr>
            </w:pPr>
          </w:p>
        </w:tc>
        <w:tc>
          <w:tcPr>
            <w:tcW w:w="1642" w:type="dxa"/>
          </w:tcPr>
          <w:p w14:paraId="2018D8C2" w14:textId="127504B3" w:rsidR="005100E8" w:rsidRPr="00BF7D7F" w:rsidRDefault="00A05427" w:rsidP="003B6EBF">
            <w:pPr>
              <w:pStyle w:val="TAL"/>
              <w:keepNext w:val="0"/>
              <w:keepLines w:val="0"/>
              <w:widowControl w:val="0"/>
              <w:rPr>
                <w:rFonts w:eastAsia="SimSun"/>
                <w:lang w:eastAsia="zh-CN"/>
              </w:rPr>
            </w:pPr>
            <w:r w:rsidRPr="00BF7D7F">
              <w:rPr>
                <w:rFonts w:eastAsia="SimSun"/>
                <w:lang w:eastAsia="zh-CN"/>
              </w:rPr>
              <w:t>SCS</w:t>
            </w:r>
          </w:p>
        </w:tc>
        <w:tc>
          <w:tcPr>
            <w:tcW w:w="5621" w:type="dxa"/>
          </w:tcPr>
          <w:p w14:paraId="7440601E" w14:textId="23EB1CE9" w:rsidR="005100E8" w:rsidRPr="00BF7D7F" w:rsidRDefault="005100E8" w:rsidP="003B6EBF">
            <w:pPr>
              <w:pStyle w:val="TAC"/>
              <w:keepNext w:val="0"/>
              <w:keepLines w:val="0"/>
              <w:widowControl w:val="0"/>
              <w:jc w:val="left"/>
              <w:rPr>
                <w:rFonts w:cs="Arial"/>
                <w:szCs w:val="18"/>
              </w:rPr>
            </w:pPr>
            <w:r w:rsidRPr="00BF7D7F">
              <w:rPr>
                <w:rFonts w:eastAsia="SimSun"/>
                <w:lang w:eastAsia="zh-CN"/>
              </w:rPr>
              <w:t>15kHz for 2GHz, 30kHz for 4GHz</w:t>
            </w:r>
          </w:p>
        </w:tc>
      </w:tr>
      <w:tr w:rsidR="007B3E87" w:rsidRPr="00BF7D7F" w14:paraId="4828A3BF" w14:textId="77777777" w:rsidTr="00E511A0">
        <w:trPr>
          <w:jc w:val="center"/>
        </w:trPr>
        <w:tc>
          <w:tcPr>
            <w:tcW w:w="3284" w:type="dxa"/>
            <w:gridSpan w:val="2"/>
          </w:tcPr>
          <w:p w14:paraId="2F5D8A37" w14:textId="25ACC841" w:rsidR="00BD576A" w:rsidRPr="00BF7D7F" w:rsidRDefault="00BD576A" w:rsidP="003B6EBF">
            <w:pPr>
              <w:pStyle w:val="TAL"/>
              <w:keepNext w:val="0"/>
              <w:keepLines w:val="0"/>
              <w:widowControl w:val="0"/>
              <w:rPr>
                <w:rFonts w:eastAsia="SimSun"/>
                <w:lang w:eastAsia="zh-CN"/>
              </w:rPr>
            </w:pPr>
            <w:r w:rsidRPr="00BF7D7F">
              <w:rPr>
                <w:rFonts w:eastAsia="SimSun"/>
                <w:lang w:eastAsia="zh-CN"/>
              </w:rPr>
              <w:t>Simulation bandwidth</w:t>
            </w:r>
          </w:p>
        </w:tc>
        <w:tc>
          <w:tcPr>
            <w:tcW w:w="5621" w:type="dxa"/>
          </w:tcPr>
          <w:p w14:paraId="457E4D7D" w14:textId="1B3EFC5B" w:rsidR="00084D7D" w:rsidRPr="00BF7D7F" w:rsidRDefault="004C235C" w:rsidP="003B6EBF">
            <w:pPr>
              <w:pStyle w:val="TAC"/>
              <w:keepNext w:val="0"/>
              <w:keepLines w:val="0"/>
              <w:widowControl w:val="0"/>
              <w:jc w:val="left"/>
              <w:rPr>
                <w:snapToGrid w:val="0"/>
              </w:rPr>
            </w:pPr>
            <w:r w:rsidRPr="00BF7D7F">
              <w:rPr>
                <w:snapToGrid w:val="0"/>
              </w:rPr>
              <w:t>10 MHz for 15kHz as a baseline, and configurations which emulate larger BW, e.g., same sub-band size as 40/100 MHz with 30kHz, may be optionally considered. Above 15kHz is replaced with 30kHz SCS for 4GHz</w:t>
            </w:r>
            <w:r w:rsidR="00084D7D" w:rsidRPr="00BF7D7F">
              <w:rPr>
                <w:snapToGrid w:val="0"/>
              </w:rPr>
              <w:t xml:space="preserve"> (if R16 as baseline)</w:t>
            </w:r>
          </w:p>
          <w:p w14:paraId="622D5F2E" w14:textId="77777777" w:rsidR="00594D56" w:rsidRPr="00BF7D7F" w:rsidRDefault="00594D56" w:rsidP="003B6EBF">
            <w:pPr>
              <w:pStyle w:val="TAC"/>
              <w:keepNext w:val="0"/>
              <w:keepLines w:val="0"/>
              <w:widowControl w:val="0"/>
              <w:jc w:val="left"/>
              <w:rPr>
                <w:snapToGrid w:val="0"/>
              </w:rPr>
            </w:pPr>
          </w:p>
          <w:p w14:paraId="328C370C" w14:textId="4CEE53C1" w:rsidR="004C235C" w:rsidRPr="00BF7D7F" w:rsidRDefault="00594D56" w:rsidP="003B6EBF">
            <w:pPr>
              <w:pStyle w:val="TAC"/>
              <w:keepNext w:val="0"/>
              <w:keepLines w:val="0"/>
              <w:widowControl w:val="0"/>
              <w:jc w:val="left"/>
              <w:rPr>
                <w:snapToGrid w:val="0"/>
              </w:rPr>
            </w:pPr>
            <w:r w:rsidRPr="00BF7D7F">
              <w:rPr>
                <w:snapToGrid w:val="0"/>
              </w:rPr>
              <w:t>20 MHz for 15kHz as a baseline (optional for 10 MHz with 15KHz), and configurations which emulate larger BW, e.g., same sub-band size as 40/100 MHz with 30kHz, may be optionally considered. Above 15kHz is replaced with 30kHz SCS for 4GHz (if R17 as baseline</w:t>
            </w:r>
            <w:r w:rsidR="00CE2AC7" w:rsidRPr="00BF7D7F">
              <w:rPr>
                <w:snapToGrid w:val="0"/>
              </w:rPr>
              <w:t>)</w:t>
            </w:r>
          </w:p>
        </w:tc>
      </w:tr>
      <w:tr w:rsidR="007B3E87" w:rsidRPr="00BF7D7F" w14:paraId="3CB54930" w14:textId="77777777" w:rsidTr="00E511A0">
        <w:trPr>
          <w:jc w:val="center"/>
        </w:trPr>
        <w:tc>
          <w:tcPr>
            <w:tcW w:w="3284" w:type="dxa"/>
            <w:gridSpan w:val="2"/>
          </w:tcPr>
          <w:p w14:paraId="2AB9A5FE" w14:textId="708B3389" w:rsidR="00BD576A" w:rsidRPr="00BF7D7F" w:rsidRDefault="00BD576A" w:rsidP="003B6EBF">
            <w:pPr>
              <w:pStyle w:val="TAL"/>
              <w:keepNext w:val="0"/>
              <w:keepLines w:val="0"/>
              <w:widowControl w:val="0"/>
              <w:rPr>
                <w:rFonts w:eastAsia="SimSun"/>
                <w:lang w:eastAsia="zh-CN"/>
              </w:rPr>
            </w:pPr>
            <w:r w:rsidRPr="00BF7D7F">
              <w:rPr>
                <w:rFonts w:eastAsia="SimSun"/>
                <w:lang w:eastAsia="zh-CN"/>
              </w:rPr>
              <w:t>Frame structure</w:t>
            </w:r>
          </w:p>
        </w:tc>
        <w:tc>
          <w:tcPr>
            <w:tcW w:w="5621" w:type="dxa"/>
          </w:tcPr>
          <w:p w14:paraId="2F21BF51" w14:textId="75625FAD" w:rsidR="00BD576A" w:rsidRPr="00BF7D7F" w:rsidRDefault="00BD576A" w:rsidP="003B6EBF">
            <w:pPr>
              <w:pStyle w:val="TAC"/>
              <w:keepNext w:val="0"/>
              <w:keepLines w:val="0"/>
              <w:widowControl w:val="0"/>
              <w:jc w:val="left"/>
              <w:rPr>
                <w:rFonts w:cs="Arial"/>
                <w:szCs w:val="18"/>
              </w:rPr>
            </w:pPr>
            <w:r w:rsidRPr="00BF7D7F">
              <w:rPr>
                <w:rFonts w:eastAsia="SimSun" w:cs="Arial"/>
                <w:szCs w:val="18"/>
                <w:lang w:eastAsia="zh-CN"/>
              </w:rPr>
              <w:t>Slot Format 0 (all downlink) for all slots</w:t>
            </w:r>
          </w:p>
        </w:tc>
      </w:tr>
      <w:tr w:rsidR="007B3E87" w:rsidRPr="00BF7D7F" w14:paraId="52855527" w14:textId="77777777" w:rsidTr="00E511A0">
        <w:trPr>
          <w:jc w:val="center"/>
        </w:trPr>
        <w:tc>
          <w:tcPr>
            <w:tcW w:w="3284" w:type="dxa"/>
            <w:gridSpan w:val="2"/>
          </w:tcPr>
          <w:p w14:paraId="28904AC4" w14:textId="27450B61" w:rsidR="00BD576A" w:rsidRPr="00BF7D7F" w:rsidRDefault="00BD576A" w:rsidP="003B6EBF">
            <w:pPr>
              <w:pStyle w:val="TAL"/>
              <w:keepNext w:val="0"/>
              <w:keepLines w:val="0"/>
              <w:widowControl w:val="0"/>
              <w:rPr>
                <w:rFonts w:eastAsia="SimSun"/>
                <w:lang w:eastAsia="zh-CN"/>
              </w:rPr>
            </w:pPr>
            <w:r w:rsidRPr="00BF7D7F">
              <w:rPr>
                <w:rFonts w:eastAsia="SimSun"/>
                <w:lang w:eastAsia="zh-CN"/>
              </w:rPr>
              <w:t>MIMO scheme</w:t>
            </w:r>
          </w:p>
        </w:tc>
        <w:tc>
          <w:tcPr>
            <w:tcW w:w="5621" w:type="dxa"/>
          </w:tcPr>
          <w:p w14:paraId="429112A6" w14:textId="003B679F" w:rsidR="008A2F4F" w:rsidRPr="00BF7D7F" w:rsidRDefault="008A2F4F" w:rsidP="003B6EBF">
            <w:pPr>
              <w:pStyle w:val="TAC"/>
              <w:keepNext w:val="0"/>
              <w:keepLines w:val="0"/>
              <w:widowControl w:val="0"/>
              <w:jc w:val="left"/>
              <w:rPr>
                <w:rFonts w:cs="Arial"/>
                <w:szCs w:val="18"/>
              </w:rPr>
            </w:pPr>
            <w:r w:rsidRPr="00BF7D7F">
              <w:rPr>
                <w:rFonts w:cs="Arial"/>
                <w:szCs w:val="18"/>
              </w:rPr>
              <w:t>SU/MU-MIMO with rank adaptation.</w:t>
            </w:r>
            <w:r w:rsidR="005A15A1" w:rsidRPr="00BF7D7F">
              <w:rPr>
                <w:rFonts w:cs="Arial"/>
                <w:szCs w:val="18"/>
              </w:rPr>
              <w:t xml:space="preserve"> </w:t>
            </w:r>
            <w:r w:rsidRPr="00BF7D7F">
              <w:rPr>
                <w:rFonts w:cs="Arial"/>
                <w:szCs w:val="18"/>
              </w:rPr>
              <w:t>Companies are encouraged to report the SU/MU-MIMO with RU</w:t>
            </w:r>
            <w:r w:rsidR="00767E67" w:rsidRPr="00BF7D7F">
              <w:rPr>
                <w:rFonts w:cs="Arial"/>
                <w:szCs w:val="18"/>
              </w:rPr>
              <w:t xml:space="preserve">. </w:t>
            </w:r>
          </w:p>
        </w:tc>
      </w:tr>
      <w:tr w:rsidR="007B3E87" w:rsidRPr="00BF7D7F" w14:paraId="6323B82F" w14:textId="77777777" w:rsidTr="00252506">
        <w:trPr>
          <w:jc w:val="center"/>
        </w:trPr>
        <w:tc>
          <w:tcPr>
            <w:tcW w:w="3284" w:type="dxa"/>
            <w:gridSpan w:val="2"/>
            <w:vAlign w:val="center"/>
          </w:tcPr>
          <w:p w14:paraId="17085755" w14:textId="0005050F" w:rsidR="00BD576A" w:rsidRPr="00BF7D7F" w:rsidRDefault="00BD576A" w:rsidP="003B6EBF">
            <w:pPr>
              <w:pStyle w:val="TAL"/>
              <w:keepNext w:val="0"/>
              <w:keepLines w:val="0"/>
              <w:widowControl w:val="0"/>
              <w:rPr>
                <w:rFonts w:eastAsia="SimSun"/>
                <w:lang w:eastAsia="zh-CN"/>
              </w:rPr>
            </w:pPr>
            <w:r w:rsidRPr="00BF7D7F">
              <w:rPr>
                <w:rFonts w:eastAsia="SimSun"/>
                <w:lang w:eastAsia="zh-CN"/>
              </w:rPr>
              <w:t>MIMO layers</w:t>
            </w:r>
          </w:p>
        </w:tc>
        <w:tc>
          <w:tcPr>
            <w:tcW w:w="5621" w:type="dxa"/>
          </w:tcPr>
          <w:p w14:paraId="360B1B51" w14:textId="7C48D87E" w:rsidR="00BD576A" w:rsidRPr="00BF7D7F" w:rsidRDefault="00BD576A" w:rsidP="003B6EBF">
            <w:pPr>
              <w:pStyle w:val="TAC"/>
              <w:keepNext w:val="0"/>
              <w:keepLines w:val="0"/>
              <w:widowControl w:val="0"/>
              <w:jc w:val="left"/>
              <w:rPr>
                <w:rFonts w:cs="Arial"/>
                <w:szCs w:val="18"/>
              </w:rPr>
            </w:pPr>
            <w:r w:rsidRPr="00BF7D7F">
              <w:rPr>
                <w:rFonts w:eastAsia="SimSun" w:cs="Arial"/>
                <w:szCs w:val="18"/>
                <w:lang w:eastAsia="zh-CN"/>
              </w:rPr>
              <w:t>For all evaluation, companies to provide the assumption on the maximum MU layers (e.g.</w:t>
            </w:r>
            <w:r w:rsidR="008D0D44" w:rsidRPr="00BF7D7F">
              <w:rPr>
                <w:rFonts w:eastAsia="SimSun" w:cs="Arial"/>
                <w:szCs w:val="18"/>
                <w:lang w:eastAsia="zh-CN"/>
              </w:rPr>
              <w:t>,</w:t>
            </w:r>
            <w:r w:rsidRPr="00BF7D7F">
              <w:rPr>
                <w:rFonts w:eastAsia="SimSun" w:cs="Arial"/>
                <w:szCs w:val="18"/>
                <w:lang w:eastAsia="zh-CN"/>
              </w:rPr>
              <w:t xml:space="preserve"> 8 or 12)</w:t>
            </w:r>
          </w:p>
        </w:tc>
      </w:tr>
      <w:tr w:rsidR="007B3E87" w:rsidRPr="00BF7D7F" w14:paraId="09739855" w14:textId="77777777" w:rsidTr="00252506">
        <w:trPr>
          <w:jc w:val="center"/>
        </w:trPr>
        <w:tc>
          <w:tcPr>
            <w:tcW w:w="3284" w:type="dxa"/>
            <w:gridSpan w:val="2"/>
            <w:vAlign w:val="center"/>
          </w:tcPr>
          <w:p w14:paraId="19662E86" w14:textId="5B9FD0BD" w:rsidR="00BD576A" w:rsidRPr="00BF7D7F" w:rsidRDefault="00BD576A" w:rsidP="0008186E">
            <w:pPr>
              <w:pStyle w:val="TAL"/>
              <w:keepNext w:val="0"/>
              <w:keepLines w:val="0"/>
              <w:widowControl w:val="0"/>
              <w:rPr>
                <w:rFonts w:eastAsia="SimSun" w:cs="Arial"/>
                <w:szCs w:val="18"/>
                <w:lang w:eastAsia="zh-CN"/>
              </w:rPr>
            </w:pPr>
            <w:r w:rsidRPr="00BF7D7F">
              <w:rPr>
                <w:rFonts w:eastAsia="SimSun" w:cs="Arial"/>
                <w:szCs w:val="18"/>
                <w:lang w:eastAsia="zh-CN"/>
              </w:rPr>
              <w:t>CSI feedback</w:t>
            </w:r>
          </w:p>
        </w:tc>
        <w:tc>
          <w:tcPr>
            <w:tcW w:w="5621" w:type="dxa"/>
          </w:tcPr>
          <w:p w14:paraId="353471FC" w14:textId="77777777" w:rsidR="00BD576A" w:rsidRPr="00BF7D7F" w:rsidRDefault="00BD576A" w:rsidP="0008186E">
            <w:pPr>
              <w:widowControl w:val="0"/>
              <w:spacing w:after="0"/>
              <w:jc w:val="both"/>
              <w:rPr>
                <w:rFonts w:ascii="Arial" w:eastAsia="SimSun" w:hAnsi="Arial" w:cs="Arial"/>
                <w:sz w:val="18"/>
                <w:szCs w:val="18"/>
                <w:lang w:eastAsia="zh-CN"/>
              </w:rPr>
            </w:pPr>
            <w:r w:rsidRPr="00BF7D7F">
              <w:rPr>
                <w:rFonts w:ascii="Arial" w:eastAsia="SimSun" w:hAnsi="Arial" w:cs="Arial"/>
                <w:sz w:val="18"/>
                <w:szCs w:val="18"/>
                <w:lang w:eastAsia="zh-CN"/>
              </w:rPr>
              <w:t>Feedback assumption at least for baseline scheme</w:t>
            </w:r>
          </w:p>
          <w:p w14:paraId="3CC9C38D" w14:textId="780C8D0D" w:rsidR="00F8389E" w:rsidRPr="00BF7D7F" w:rsidRDefault="0059027A" w:rsidP="0008186E">
            <w:pPr>
              <w:pStyle w:val="B1"/>
              <w:spacing w:after="0"/>
              <w:rPr>
                <w:rFonts w:ascii="Arial" w:hAnsi="Arial" w:cs="Arial"/>
                <w:sz w:val="18"/>
                <w:szCs w:val="18"/>
                <w:lang w:eastAsia="zh-CN"/>
              </w:rPr>
            </w:pPr>
            <w:r w:rsidRPr="00BF7D7F">
              <w:rPr>
                <w:rFonts w:ascii="Arial" w:hAnsi="Arial" w:cs="Arial"/>
                <w:sz w:val="18"/>
                <w:szCs w:val="18"/>
                <w:lang w:eastAsia="zh-CN"/>
              </w:rPr>
              <w:t xml:space="preserve">- </w:t>
            </w:r>
            <w:r w:rsidR="00BD576A" w:rsidRPr="00BF7D7F">
              <w:rPr>
                <w:rFonts w:ascii="Arial" w:hAnsi="Arial" w:cs="Arial"/>
                <w:sz w:val="18"/>
                <w:szCs w:val="18"/>
                <w:lang w:eastAsia="zh-CN"/>
              </w:rPr>
              <w:t>CSI feedback periodicity (full CSI feedback): 5 ms</w:t>
            </w:r>
            <w:r w:rsidR="00873A0F" w:rsidRPr="00BF7D7F">
              <w:rPr>
                <w:rFonts w:ascii="Arial" w:hAnsi="Arial" w:cs="Arial"/>
                <w:sz w:val="18"/>
                <w:szCs w:val="18"/>
                <w:lang w:eastAsia="zh-CN"/>
              </w:rPr>
              <w:t xml:space="preserve"> (baseline)</w:t>
            </w:r>
          </w:p>
          <w:p w14:paraId="00138F78" w14:textId="6CE13F7C" w:rsidR="00BD576A" w:rsidRPr="00BF7D7F" w:rsidRDefault="00F8389E" w:rsidP="0008186E">
            <w:pPr>
              <w:pStyle w:val="B1"/>
              <w:spacing w:after="0"/>
              <w:rPr>
                <w:rFonts w:ascii="Arial" w:hAnsi="Arial" w:cs="Arial"/>
                <w:sz w:val="18"/>
                <w:szCs w:val="18"/>
              </w:rPr>
            </w:pPr>
            <w:r w:rsidRPr="00BF7D7F">
              <w:rPr>
                <w:rFonts w:ascii="Arial" w:hAnsi="Arial" w:cs="Arial"/>
                <w:sz w:val="18"/>
                <w:szCs w:val="18"/>
                <w:lang w:eastAsia="zh-CN"/>
              </w:rPr>
              <w:t xml:space="preserve">- </w:t>
            </w:r>
            <w:r w:rsidR="00BD576A" w:rsidRPr="00BF7D7F">
              <w:rPr>
                <w:rFonts w:ascii="Arial" w:hAnsi="Arial" w:cs="Arial"/>
                <w:sz w:val="18"/>
                <w:szCs w:val="18"/>
                <w:lang w:eastAsia="zh-CN"/>
              </w:rPr>
              <w:t>Scheduling delay (from CSI feedback to time to apply in scheduling): 4 ms</w:t>
            </w:r>
          </w:p>
        </w:tc>
      </w:tr>
      <w:tr w:rsidR="007B3E87" w:rsidRPr="00BF7D7F" w14:paraId="48E616D4" w14:textId="77777777" w:rsidTr="00E511A0">
        <w:trPr>
          <w:jc w:val="center"/>
        </w:trPr>
        <w:tc>
          <w:tcPr>
            <w:tcW w:w="3284" w:type="dxa"/>
            <w:gridSpan w:val="2"/>
          </w:tcPr>
          <w:p w14:paraId="4F947519" w14:textId="1D17B6A9" w:rsidR="00BD576A" w:rsidRPr="00BF7D7F" w:rsidRDefault="00BD576A" w:rsidP="003B6EBF">
            <w:pPr>
              <w:pStyle w:val="TAL"/>
              <w:keepNext w:val="0"/>
              <w:keepLines w:val="0"/>
              <w:widowControl w:val="0"/>
              <w:rPr>
                <w:rFonts w:eastAsia="SimSun"/>
                <w:lang w:eastAsia="zh-CN"/>
              </w:rPr>
            </w:pPr>
            <w:r w:rsidRPr="00BF7D7F">
              <w:rPr>
                <w:rFonts w:eastAsia="SimSun"/>
                <w:lang w:eastAsia="zh-CN"/>
              </w:rPr>
              <w:t>Overhead</w:t>
            </w:r>
          </w:p>
        </w:tc>
        <w:tc>
          <w:tcPr>
            <w:tcW w:w="5621" w:type="dxa"/>
          </w:tcPr>
          <w:p w14:paraId="0D5D21CB" w14:textId="5EEDC8B9" w:rsidR="00BD576A" w:rsidRPr="00BF7D7F" w:rsidRDefault="00BD576A" w:rsidP="003B6EBF">
            <w:pPr>
              <w:pStyle w:val="TAC"/>
              <w:keepNext w:val="0"/>
              <w:keepLines w:val="0"/>
              <w:widowControl w:val="0"/>
              <w:jc w:val="left"/>
              <w:rPr>
                <w:rFonts w:cs="Arial"/>
                <w:szCs w:val="18"/>
              </w:rPr>
            </w:pPr>
            <w:r w:rsidRPr="00BF7D7F">
              <w:rPr>
                <w:rFonts w:eastAsia="SimSun" w:cs="Arial"/>
                <w:szCs w:val="18"/>
                <w:lang w:eastAsia="zh-CN"/>
              </w:rPr>
              <w:t xml:space="preserve">Companies shall provide the downlink overhead assumption </w:t>
            </w:r>
            <w:r w:rsidRPr="00BF7D7F">
              <w:rPr>
                <w:rFonts w:eastAsia="SimSun" w:cs="Arial"/>
                <w:sz w:val="14"/>
                <w:szCs w:val="14"/>
                <w:lang w:eastAsia="zh-CN"/>
              </w:rPr>
              <w:t>(i.e., whether the CSI-RS transmission is UE-specific or not and take that into account for overhead computation)</w:t>
            </w:r>
          </w:p>
        </w:tc>
      </w:tr>
      <w:tr w:rsidR="007B3E87" w:rsidRPr="00BF7D7F" w14:paraId="3A939D91" w14:textId="77777777" w:rsidTr="00E511A0">
        <w:trPr>
          <w:jc w:val="center"/>
        </w:trPr>
        <w:tc>
          <w:tcPr>
            <w:tcW w:w="3284" w:type="dxa"/>
            <w:gridSpan w:val="2"/>
          </w:tcPr>
          <w:p w14:paraId="496449A7" w14:textId="31C7241F" w:rsidR="00BD576A" w:rsidRPr="00BF7D7F" w:rsidRDefault="00BD576A" w:rsidP="003B6EBF">
            <w:pPr>
              <w:pStyle w:val="TAL"/>
              <w:keepNext w:val="0"/>
              <w:keepLines w:val="0"/>
              <w:widowControl w:val="0"/>
              <w:rPr>
                <w:rFonts w:eastAsia="SimSun"/>
                <w:lang w:eastAsia="zh-CN"/>
              </w:rPr>
            </w:pPr>
            <w:r w:rsidRPr="00BF7D7F">
              <w:rPr>
                <w:rFonts w:eastAsia="SimSun"/>
                <w:lang w:eastAsia="zh-CN"/>
              </w:rPr>
              <w:lastRenderedPageBreak/>
              <w:t>Traffic model</w:t>
            </w:r>
          </w:p>
        </w:tc>
        <w:tc>
          <w:tcPr>
            <w:tcW w:w="5621" w:type="dxa"/>
          </w:tcPr>
          <w:p w14:paraId="14ED278A" w14:textId="67489367" w:rsidR="001803DA" w:rsidRPr="00BF7D7F" w:rsidRDefault="001803DA" w:rsidP="003B6EBF">
            <w:pPr>
              <w:pStyle w:val="TAC"/>
              <w:keepNext w:val="0"/>
              <w:keepLines w:val="0"/>
              <w:widowControl w:val="0"/>
              <w:jc w:val="left"/>
              <w:rPr>
                <w:rFonts w:cs="Arial"/>
                <w:szCs w:val="18"/>
              </w:rPr>
            </w:pPr>
            <w:r w:rsidRPr="00BF7D7F">
              <w:rPr>
                <w:rFonts w:cs="Arial"/>
                <w:szCs w:val="18"/>
              </w:rPr>
              <w:t>At least, FTP model 1 with packet size 0.5 Mbytes is assumed.</w:t>
            </w:r>
          </w:p>
          <w:p w14:paraId="276A783E" w14:textId="69129500" w:rsidR="001803DA" w:rsidRPr="00BF7D7F" w:rsidRDefault="001803DA" w:rsidP="003B6EBF">
            <w:pPr>
              <w:pStyle w:val="TAC"/>
              <w:keepNext w:val="0"/>
              <w:keepLines w:val="0"/>
              <w:widowControl w:val="0"/>
              <w:jc w:val="left"/>
              <w:rPr>
                <w:rFonts w:cs="Arial"/>
                <w:szCs w:val="18"/>
              </w:rPr>
            </w:pPr>
            <w:r w:rsidRPr="00BF7D7F">
              <w:rPr>
                <w:rFonts w:cs="Arial"/>
                <w:szCs w:val="18"/>
              </w:rPr>
              <w:t>Other options are not precluded</w:t>
            </w:r>
          </w:p>
        </w:tc>
      </w:tr>
      <w:tr w:rsidR="007B3E87" w:rsidRPr="00BF7D7F" w14:paraId="6D1F8021" w14:textId="77777777" w:rsidTr="00E511A0">
        <w:trPr>
          <w:jc w:val="center"/>
        </w:trPr>
        <w:tc>
          <w:tcPr>
            <w:tcW w:w="3284" w:type="dxa"/>
            <w:gridSpan w:val="2"/>
          </w:tcPr>
          <w:p w14:paraId="538CBF03" w14:textId="10787724" w:rsidR="00BD576A" w:rsidRPr="00BF7D7F" w:rsidRDefault="00BD576A" w:rsidP="003B6EBF">
            <w:pPr>
              <w:pStyle w:val="TAL"/>
              <w:keepNext w:val="0"/>
              <w:keepLines w:val="0"/>
              <w:widowControl w:val="0"/>
              <w:rPr>
                <w:rFonts w:eastAsia="SimSun"/>
                <w:lang w:eastAsia="zh-CN"/>
              </w:rPr>
            </w:pPr>
            <w:r w:rsidRPr="00BF7D7F">
              <w:rPr>
                <w:rFonts w:eastAsia="SimSun"/>
                <w:lang w:eastAsia="zh-CN"/>
              </w:rPr>
              <w:t>Traffic load (Resource utilization)</w:t>
            </w:r>
          </w:p>
        </w:tc>
        <w:tc>
          <w:tcPr>
            <w:tcW w:w="5621" w:type="dxa"/>
          </w:tcPr>
          <w:p w14:paraId="5988B89F" w14:textId="5B99601B" w:rsidR="00BD576A" w:rsidRPr="00BF7D7F" w:rsidRDefault="00374BBA" w:rsidP="003B6EBF">
            <w:pPr>
              <w:pStyle w:val="TAC"/>
              <w:keepNext w:val="0"/>
              <w:keepLines w:val="0"/>
              <w:widowControl w:val="0"/>
              <w:jc w:val="left"/>
              <w:rPr>
                <w:rFonts w:cs="Arial"/>
                <w:szCs w:val="18"/>
              </w:rPr>
            </w:pPr>
            <w:r w:rsidRPr="00BF7D7F">
              <w:rPr>
                <w:rFonts w:cs="Arial"/>
                <w:szCs w:val="18"/>
              </w:rPr>
              <w:t>20/50/70%. Companies are encouraged to report the MU-MIMO utilization</w:t>
            </w:r>
            <w:r w:rsidR="003256CA" w:rsidRPr="00BF7D7F">
              <w:rPr>
                <w:rFonts w:cs="Arial"/>
                <w:szCs w:val="18"/>
              </w:rPr>
              <w:t xml:space="preserve">. </w:t>
            </w:r>
            <w:r w:rsidRPr="00BF7D7F">
              <w:rPr>
                <w:rFonts w:cs="Arial"/>
                <w:szCs w:val="18"/>
              </w:rPr>
              <w:t xml:space="preserve"> </w:t>
            </w:r>
          </w:p>
        </w:tc>
      </w:tr>
      <w:tr w:rsidR="007B3E87" w:rsidRPr="00BF7D7F" w14:paraId="54853EC1" w14:textId="77777777" w:rsidTr="00E511A0">
        <w:trPr>
          <w:jc w:val="center"/>
        </w:trPr>
        <w:tc>
          <w:tcPr>
            <w:tcW w:w="3284" w:type="dxa"/>
            <w:gridSpan w:val="2"/>
          </w:tcPr>
          <w:p w14:paraId="0E11D4B8" w14:textId="787F4C5C" w:rsidR="00BD576A" w:rsidRPr="00BF7D7F" w:rsidRDefault="00BD576A" w:rsidP="003B6EBF">
            <w:pPr>
              <w:pStyle w:val="TAL"/>
              <w:keepNext w:val="0"/>
              <w:keepLines w:val="0"/>
              <w:widowControl w:val="0"/>
              <w:rPr>
                <w:rFonts w:eastAsia="SimSun"/>
                <w:lang w:eastAsia="zh-CN"/>
              </w:rPr>
            </w:pPr>
            <w:r w:rsidRPr="00BF7D7F">
              <w:rPr>
                <w:rFonts w:eastAsia="SimSun"/>
                <w:lang w:eastAsia="zh-CN"/>
              </w:rPr>
              <w:t>UE distribution</w:t>
            </w:r>
          </w:p>
        </w:tc>
        <w:tc>
          <w:tcPr>
            <w:tcW w:w="5621" w:type="dxa"/>
          </w:tcPr>
          <w:p w14:paraId="661609E2" w14:textId="573B3045" w:rsidR="00BD576A" w:rsidRPr="00BF7D7F" w:rsidRDefault="007B2E18" w:rsidP="003B6EBF">
            <w:pPr>
              <w:widowControl w:val="0"/>
              <w:spacing w:after="0"/>
              <w:jc w:val="both"/>
              <w:rPr>
                <w:rFonts w:ascii="Arial" w:eastAsia="SimSun" w:hAnsi="Arial" w:cs="Arial"/>
                <w:sz w:val="18"/>
                <w:szCs w:val="18"/>
                <w:lang w:eastAsia="zh-CN"/>
              </w:rPr>
            </w:pPr>
            <w:r w:rsidRPr="00BF7D7F">
              <w:rPr>
                <w:rFonts w:ascii="Arial" w:eastAsia="SimSun" w:hAnsi="Arial" w:cs="Arial"/>
                <w:sz w:val="18"/>
                <w:szCs w:val="18"/>
                <w:lang w:eastAsia="zh-CN"/>
              </w:rPr>
              <w:t>CSI compression</w:t>
            </w:r>
            <w:r w:rsidR="00CA3EE8" w:rsidRPr="00BF7D7F">
              <w:rPr>
                <w:rFonts w:ascii="Arial" w:eastAsia="SimSun" w:hAnsi="Arial" w:cs="Arial"/>
                <w:sz w:val="18"/>
                <w:szCs w:val="18"/>
                <w:lang w:eastAsia="zh-CN"/>
              </w:rPr>
              <w:t xml:space="preserve">: </w:t>
            </w:r>
            <w:r w:rsidR="00BD576A" w:rsidRPr="00BF7D7F">
              <w:rPr>
                <w:rFonts w:ascii="Arial" w:eastAsia="SimSun" w:hAnsi="Arial" w:cs="Arial"/>
                <w:sz w:val="18"/>
                <w:szCs w:val="18"/>
                <w:lang w:eastAsia="zh-CN"/>
              </w:rPr>
              <w:t>80% indoor (3</w:t>
            </w:r>
            <w:r w:rsidR="00CA3EE8" w:rsidRPr="00BF7D7F">
              <w:rPr>
                <w:rFonts w:ascii="Arial" w:eastAsia="SimSun" w:hAnsi="Arial" w:cs="Arial"/>
                <w:sz w:val="18"/>
                <w:szCs w:val="18"/>
                <w:lang w:eastAsia="zh-CN"/>
              </w:rPr>
              <w:t xml:space="preserve"> </w:t>
            </w:r>
            <w:r w:rsidR="00BD576A" w:rsidRPr="00BF7D7F">
              <w:rPr>
                <w:rFonts w:ascii="Arial" w:eastAsia="SimSun" w:hAnsi="Arial" w:cs="Arial"/>
                <w:sz w:val="18"/>
                <w:szCs w:val="18"/>
                <w:lang w:eastAsia="zh-CN"/>
              </w:rPr>
              <w:t>km/h), 20% outdoor (30</w:t>
            </w:r>
            <w:r w:rsidR="00CA3EE8" w:rsidRPr="00BF7D7F">
              <w:rPr>
                <w:rFonts w:ascii="Arial" w:eastAsia="SimSun" w:hAnsi="Arial" w:cs="Arial"/>
                <w:sz w:val="18"/>
                <w:szCs w:val="18"/>
                <w:lang w:eastAsia="zh-CN"/>
              </w:rPr>
              <w:t xml:space="preserve"> </w:t>
            </w:r>
            <w:r w:rsidR="00BD576A" w:rsidRPr="00BF7D7F">
              <w:rPr>
                <w:rFonts w:ascii="Arial" w:eastAsia="SimSun" w:hAnsi="Arial" w:cs="Arial"/>
                <w:sz w:val="18"/>
                <w:szCs w:val="18"/>
                <w:lang w:eastAsia="zh-CN"/>
              </w:rPr>
              <w:t>km/h)</w:t>
            </w:r>
          </w:p>
          <w:p w14:paraId="5D1A4992" w14:textId="2EB8370A" w:rsidR="00BD576A" w:rsidRPr="00BF7D7F" w:rsidRDefault="00CA3EE8" w:rsidP="00CA3EE8">
            <w:pPr>
              <w:widowControl w:val="0"/>
              <w:spacing w:after="0"/>
              <w:jc w:val="both"/>
              <w:rPr>
                <w:rFonts w:cs="Arial"/>
                <w:szCs w:val="18"/>
              </w:rPr>
            </w:pPr>
            <w:r w:rsidRPr="00BF7D7F">
              <w:rPr>
                <w:rFonts w:ascii="Arial" w:eastAsia="SimSun" w:hAnsi="Arial" w:cs="Arial"/>
                <w:sz w:val="18"/>
                <w:szCs w:val="18"/>
                <w:lang w:eastAsia="zh-CN"/>
              </w:rPr>
              <w:t>CSI prediction: 100% outdoor (10, 20, 30, 60, 120 km/h)</w:t>
            </w:r>
            <w:r w:rsidR="00E339B9" w:rsidRPr="00BF7D7F">
              <w:rPr>
                <w:rFonts w:ascii="Arial" w:eastAsia="SimSun" w:hAnsi="Arial" w:cs="Arial"/>
                <w:sz w:val="18"/>
                <w:szCs w:val="18"/>
                <w:lang w:eastAsia="zh-CN"/>
              </w:rPr>
              <w:t xml:space="preserve"> including outdoor-to-indoor car penetration loss per TR 38.901 if the simulation assumes UEs inside vehicle</w:t>
            </w:r>
            <w:r w:rsidR="000D41A9" w:rsidRPr="00BF7D7F">
              <w:rPr>
                <w:rFonts w:ascii="Arial" w:eastAsia="SimSun" w:hAnsi="Arial" w:cs="Arial"/>
                <w:sz w:val="18"/>
                <w:szCs w:val="18"/>
                <w:lang w:eastAsia="zh-CN"/>
              </w:rPr>
              <w:t>s. No explicit trajectory modeling considered for evaluations.</w:t>
            </w:r>
            <w:r w:rsidR="00C41B6C" w:rsidRPr="00BF7D7F">
              <w:rPr>
                <w:rFonts w:ascii="Arial" w:eastAsia="SimSun" w:hAnsi="Arial" w:cs="Arial"/>
                <w:sz w:val="18"/>
                <w:szCs w:val="18"/>
                <w:lang w:eastAsia="zh-CN"/>
              </w:rPr>
              <w:t xml:space="preserve"> </w:t>
            </w:r>
          </w:p>
        </w:tc>
      </w:tr>
      <w:tr w:rsidR="007B3E87" w:rsidRPr="00BF7D7F" w14:paraId="4641F799" w14:textId="77777777" w:rsidTr="00E511A0">
        <w:trPr>
          <w:jc w:val="center"/>
        </w:trPr>
        <w:tc>
          <w:tcPr>
            <w:tcW w:w="3284" w:type="dxa"/>
            <w:gridSpan w:val="2"/>
          </w:tcPr>
          <w:p w14:paraId="212B55F5" w14:textId="46A14CAC" w:rsidR="00BD576A" w:rsidRPr="00BF7D7F" w:rsidRDefault="00BD576A" w:rsidP="003B6EBF">
            <w:pPr>
              <w:pStyle w:val="TAL"/>
              <w:keepNext w:val="0"/>
              <w:keepLines w:val="0"/>
              <w:widowControl w:val="0"/>
              <w:rPr>
                <w:rFonts w:eastAsia="SimSun"/>
                <w:lang w:eastAsia="zh-CN"/>
              </w:rPr>
            </w:pPr>
            <w:r w:rsidRPr="00BF7D7F">
              <w:rPr>
                <w:rFonts w:eastAsia="SimSun"/>
                <w:lang w:eastAsia="zh-CN"/>
              </w:rPr>
              <w:t>UE receiver</w:t>
            </w:r>
          </w:p>
        </w:tc>
        <w:tc>
          <w:tcPr>
            <w:tcW w:w="5621" w:type="dxa"/>
          </w:tcPr>
          <w:p w14:paraId="168D4FFA" w14:textId="0F22A5C2" w:rsidR="00BD576A" w:rsidRPr="00BF7D7F" w:rsidRDefault="00BD576A" w:rsidP="003B6EBF">
            <w:pPr>
              <w:pStyle w:val="TAC"/>
              <w:keepNext w:val="0"/>
              <w:keepLines w:val="0"/>
              <w:widowControl w:val="0"/>
              <w:jc w:val="left"/>
              <w:rPr>
                <w:rFonts w:cs="Arial"/>
                <w:szCs w:val="18"/>
              </w:rPr>
            </w:pPr>
            <w:r w:rsidRPr="00BF7D7F">
              <w:rPr>
                <w:rFonts w:eastAsia="SimSun" w:cs="Arial"/>
                <w:szCs w:val="18"/>
                <w:lang w:eastAsia="zh-CN"/>
              </w:rPr>
              <w:t>MMSE-IRC as the baseline receiver</w:t>
            </w:r>
          </w:p>
        </w:tc>
      </w:tr>
      <w:tr w:rsidR="007B3E87" w:rsidRPr="00BF7D7F" w14:paraId="41388A8F" w14:textId="77777777" w:rsidTr="00E511A0">
        <w:trPr>
          <w:jc w:val="center"/>
        </w:trPr>
        <w:tc>
          <w:tcPr>
            <w:tcW w:w="3284" w:type="dxa"/>
            <w:gridSpan w:val="2"/>
          </w:tcPr>
          <w:p w14:paraId="4B81C595" w14:textId="35074803" w:rsidR="00BD576A" w:rsidRPr="00BF7D7F" w:rsidRDefault="00BD576A" w:rsidP="003B6EBF">
            <w:pPr>
              <w:pStyle w:val="TAL"/>
              <w:keepNext w:val="0"/>
              <w:keepLines w:val="0"/>
              <w:widowControl w:val="0"/>
              <w:rPr>
                <w:rFonts w:eastAsia="SimSun"/>
                <w:lang w:eastAsia="zh-CN"/>
              </w:rPr>
            </w:pPr>
            <w:r w:rsidRPr="00BF7D7F">
              <w:rPr>
                <w:rFonts w:eastAsia="SimSun"/>
                <w:lang w:eastAsia="zh-CN"/>
              </w:rPr>
              <w:t>Feedback assumption</w:t>
            </w:r>
          </w:p>
        </w:tc>
        <w:tc>
          <w:tcPr>
            <w:tcW w:w="5621" w:type="dxa"/>
          </w:tcPr>
          <w:p w14:paraId="4C85B9DF" w14:textId="3F3DBCF2" w:rsidR="00BD576A" w:rsidRPr="00BF7D7F" w:rsidRDefault="00BD576A" w:rsidP="003B6EBF">
            <w:pPr>
              <w:pStyle w:val="TAC"/>
              <w:keepNext w:val="0"/>
              <w:keepLines w:val="0"/>
              <w:widowControl w:val="0"/>
              <w:jc w:val="left"/>
              <w:rPr>
                <w:rFonts w:cs="Arial"/>
                <w:szCs w:val="18"/>
              </w:rPr>
            </w:pPr>
            <w:r w:rsidRPr="00BF7D7F">
              <w:rPr>
                <w:rFonts w:eastAsia="SimSun" w:cs="Arial"/>
                <w:szCs w:val="18"/>
                <w:lang w:eastAsia="zh-CN"/>
              </w:rPr>
              <w:t>Realistic</w:t>
            </w:r>
          </w:p>
        </w:tc>
      </w:tr>
      <w:tr w:rsidR="007B3E87" w:rsidRPr="00BF7D7F" w14:paraId="5D971A06" w14:textId="77777777" w:rsidTr="00E511A0">
        <w:trPr>
          <w:jc w:val="center"/>
        </w:trPr>
        <w:tc>
          <w:tcPr>
            <w:tcW w:w="3284" w:type="dxa"/>
            <w:gridSpan w:val="2"/>
          </w:tcPr>
          <w:p w14:paraId="1426EE12" w14:textId="14D9770F" w:rsidR="00BD576A" w:rsidRPr="00BF7D7F" w:rsidRDefault="00BD576A" w:rsidP="003B6EBF">
            <w:pPr>
              <w:pStyle w:val="TAL"/>
              <w:keepNext w:val="0"/>
              <w:keepLines w:val="0"/>
              <w:widowControl w:val="0"/>
              <w:rPr>
                <w:rFonts w:eastAsia="SimSun"/>
                <w:lang w:eastAsia="zh-CN"/>
              </w:rPr>
            </w:pPr>
            <w:r w:rsidRPr="00BF7D7F">
              <w:rPr>
                <w:rFonts w:eastAsia="SimSun"/>
                <w:lang w:eastAsia="zh-CN"/>
              </w:rPr>
              <w:t>Channel estimation         </w:t>
            </w:r>
          </w:p>
        </w:tc>
        <w:tc>
          <w:tcPr>
            <w:tcW w:w="5621" w:type="dxa"/>
          </w:tcPr>
          <w:p w14:paraId="3E8675F8" w14:textId="207B2AE9" w:rsidR="00BD576A" w:rsidRPr="00BF7D7F" w:rsidRDefault="00BD576A" w:rsidP="00A328C0">
            <w:pPr>
              <w:widowControl w:val="0"/>
              <w:spacing w:after="0"/>
              <w:rPr>
                <w:rFonts w:ascii="Arial" w:eastAsia="SimSun" w:hAnsi="Arial" w:cs="Arial"/>
                <w:sz w:val="16"/>
                <w:szCs w:val="16"/>
                <w:lang w:eastAsia="zh-CN"/>
              </w:rPr>
            </w:pPr>
            <w:r w:rsidRPr="00BF7D7F">
              <w:rPr>
                <w:rFonts w:ascii="Arial" w:eastAsia="SimSun" w:hAnsi="Arial" w:cs="Arial"/>
                <w:sz w:val="18"/>
                <w:szCs w:val="18"/>
                <w:lang w:eastAsia="zh-CN"/>
              </w:rPr>
              <w:t>Realistic as a baseline</w:t>
            </w:r>
            <w:r w:rsidR="00E545A7" w:rsidRPr="00BF7D7F">
              <w:rPr>
                <w:rFonts w:ascii="Arial" w:eastAsia="SimSun" w:hAnsi="Arial" w:cs="Arial"/>
                <w:sz w:val="16"/>
                <w:szCs w:val="16"/>
                <w:lang w:eastAsia="zh-CN"/>
              </w:rPr>
              <w:t>. U</w:t>
            </w:r>
            <w:r w:rsidR="00E545A7" w:rsidRPr="00BF7D7F">
              <w:rPr>
                <w:rFonts w:ascii="Arial" w:hAnsi="Arial" w:cs="Arial"/>
                <w:sz w:val="18"/>
                <w:szCs w:val="18"/>
                <w:lang w:eastAsia="x-none"/>
              </w:rPr>
              <w:t>p to companies to choose the error modelling method for realistic channel estimation.</w:t>
            </w:r>
            <w:ins w:id="179" w:author="Juan Montojo" w:date="2024-09-01T16:18:00Z">
              <w:r w:rsidR="00750244" w:rsidRPr="00BF7D7F">
                <w:rPr>
                  <w:rFonts w:ascii="Arial" w:hAnsi="Arial" w:cs="Arial"/>
                  <w:sz w:val="18"/>
                  <w:szCs w:val="18"/>
                  <w:lang w:eastAsia="x-none"/>
                </w:rPr>
                <w:t xml:space="preserve"> Error modelling in TR36.897 Table A.1-2 as a baseline if channel estimation error is modelled.</w:t>
              </w:r>
            </w:ins>
          </w:p>
          <w:p w14:paraId="2D76B4B4" w14:textId="77777777" w:rsidR="00093EFF" w:rsidRPr="00BF7D7F" w:rsidRDefault="00093EFF" w:rsidP="00093EFF">
            <w:pPr>
              <w:widowControl w:val="0"/>
              <w:rPr>
                <w:rFonts w:ascii="Arial" w:hAnsi="Arial" w:cs="Arial"/>
                <w:sz w:val="18"/>
                <w:szCs w:val="18"/>
                <w:lang w:eastAsia="zh-CN"/>
              </w:rPr>
            </w:pPr>
            <w:r w:rsidRPr="00BF7D7F">
              <w:rPr>
                <w:rFonts w:ascii="Arial" w:hAnsi="Arial" w:cs="Arial"/>
                <w:sz w:val="18"/>
                <w:szCs w:val="18"/>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3487ECE0" w14:textId="3DFF3475" w:rsidR="00BD576A" w:rsidRPr="00BF7D7F" w:rsidRDefault="00093EFF" w:rsidP="00093EFF">
            <w:pPr>
              <w:pStyle w:val="TAC"/>
              <w:keepNext w:val="0"/>
              <w:keepLines w:val="0"/>
              <w:widowControl w:val="0"/>
              <w:jc w:val="left"/>
              <w:rPr>
                <w:rFonts w:cs="Arial"/>
                <w:szCs w:val="18"/>
              </w:rPr>
            </w:pPr>
            <w:r w:rsidRPr="00BF7D7F">
              <w:rPr>
                <w:rFonts w:cs="Arial"/>
                <w:szCs w:val="18"/>
                <w:lang w:eastAsia="zh-CN"/>
              </w:rPr>
              <w:t>Note: Eventual performance comparison with the benchmark release and drawing SI conclusions should be based on realistic DL channel estimation.</w:t>
            </w:r>
          </w:p>
        </w:tc>
      </w:tr>
      <w:tr w:rsidR="00EF1956" w:rsidRPr="00BF7D7F" w14:paraId="4D514917" w14:textId="77777777" w:rsidTr="00E511A0">
        <w:trPr>
          <w:jc w:val="center"/>
          <w:ins w:id="180" w:author="Juan Montojo" w:date="2024-09-01T16:18:00Z"/>
        </w:trPr>
        <w:tc>
          <w:tcPr>
            <w:tcW w:w="3284" w:type="dxa"/>
            <w:gridSpan w:val="2"/>
          </w:tcPr>
          <w:p w14:paraId="1F385262" w14:textId="71BDACE8" w:rsidR="00EF1956" w:rsidRPr="00BF7D7F" w:rsidRDefault="00EF1956" w:rsidP="00EF1956">
            <w:pPr>
              <w:pStyle w:val="TAL"/>
              <w:keepNext w:val="0"/>
              <w:keepLines w:val="0"/>
              <w:widowControl w:val="0"/>
              <w:rPr>
                <w:ins w:id="181" w:author="Juan Montojo" w:date="2024-09-01T16:18:00Z"/>
                <w:rFonts w:eastAsia="SimSun" w:cs="Arial"/>
                <w:szCs w:val="18"/>
                <w:lang w:eastAsia="zh-CN"/>
              </w:rPr>
            </w:pPr>
            <w:ins w:id="182" w:author="Juan Montojo" w:date="2024-09-01T16:19:00Z">
              <w:r w:rsidRPr="00BF7D7F">
                <w:rPr>
                  <w:rFonts w:eastAsiaTheme="minorEastAsia"/>
                  <w:lang w:eastAsia="ko-KR"/>
                </w:rPr>
                <w:t>Phase discontinuity</w:t>
              </w:r>
            </w:ins>
          </w:p>
        </w:tc>
        <w:tc>
          <w:tcPr>
            <w:tcW w:w="5621" w:type="dxa"/>
          </w:tcPr>
          <w:p w14:paraId="149F2703" w14:textId="77777777" w:rsidR="00EF1956" w:rsidRPr="00BF7D7F" w:rsidRDefault="00EF1956" w:rsidP="00AE6611">
            <w:pPr>
              <w:widowControl w:val="0"/>
              <w:spacing w:after="0"/>
              <w:rPr>
                <w:ins w:id="183" w:author="Juan Montojo" w:date="2024-09-01T16:19:00Z"/>
                <w:lang w:eastAsia="ko-KR"/>
              </w:rPr>
            </w:pPr>
            <w:ins w:id="184" w:author="Juan Montojo" w:date="2024-09-01T16:19:00Z">
              <w:r w:rsidRPr="00BF7D7F">
                <w:rPr>
                  <w:lang w:eastAsia="ko-KR"/>
                </w:rPr>
                <w:t xml:space="preserve">A uniform distribution between </w:t>
              </w:r>
            </w:ins>
            <m:oMath>
              <m:d>
                <m:dPr>
                  <m:begChr m:val="["/>
                  <m:endChr m:val="]"/>
                  <m:ctrlPr>
                    <w:ins w:id="185" w:author="Juan Montojo" w:date="2024-09-01T16:19:00Z">
                      <w:rPr>
                        <w:rFonts w:ascii="Cambria Math" w:hAnsi="Cambria Math"/>
                      </w:rPr>
                    </w:ins>
                  </m:ctrlPr>
                </m:dPr>
                <m:e>
                  <m:m>
                    <m:mPr>
                      <m:mcs>
                        <m:mc>
                          <m:mcPr>
                            <m:count m:val="2"/>
                            <m:mcJc m:val="center"/>
                          </m:mcPr>
                        </m:mc>
                      </m:mcs>
                      <m:ctrlPr>
                        <w:ins w:id="186" w:author="Juan Montojo" w:date="2024-09-01T16:19:00Z">
                          <w:rPr>
                            <w:rFonts w:ascii="Cambria Math" w:hAnsi="Cambria Math"/>
                          </w:rPr>
                        </w:ins>
                      </m:ctrlPr>
                    </m:mPr>
                    <m:mr>
                      <m:e>
                        <m:r>
                          <w:ins w:id="187" w:author="Juan Montojo" w:date="2024-09-01T16:19:00Z">
                            <w:rPr>
                              <w:rFonts w:ascii="Cambria Math" w:hAnsi="Cambria Math"/>
                            </w:rPr>
                            <m:t>-</m:t>
                          </w:ins>
                        </m:r>
                        <m:sSub>
                          <m:sSubPr>
                            <m:ctrlPr>
                              <w:ins w:id="188" w:author="Juan Montojo" w:date="2024-09-01T16:19:00Z">
                                <w:rPr>
                                  <w:rFonts w:ascii="Cambria Math" w:hAnsi="Cambria Math"/>
                                </w:rPr>
                              </w:ins>
                            </m:ctrlPr>
                          </m:sSubPr>
                          <m:e>
                            <m:r>
                              <w:ins w:id="189" w:author="Juan Montojo" w:date="2024-09-01T16:19:00Z">
                                <w:rPr>
                                  <w:rFonts w:ascii="Cambria Math" w:hAnsi="Cambria Math"/>
                                </w:rPr>
                                <m:t>ϕ</m:t>
                              </w:ins>
                            </m:r>
                          </m:e>
                          <m:sub>
                            <m:r>
                              <w:ins w:id="190" w:author="Juan Montojo" w:date="2024-09-01T16:19:00Z">
                                <w:rPr>
                                  <w:rFonts w:ascii="Cambria Math" w:hAnsi="Cambria Math"/>
                                </w:rPr>
                                <m:t>max</m:t>
                              </w:ins>
                            </m:r>
                          </m:sub>
                        </m:sSub>
                        <m:r>
                          <w:ins w:id="191" w:author="Juan Montojo" w:date="2024-09-01T16:19:00Z">
                            <w:rPr>
                              <w:rFonts w:ascii="Cambria Math" w:hAnsi="Cambria Math"/>
                            </w:rPr>
                            <m:t>,</m:t>
                          </w:ins>
                        </m:r>
                      </m:e>
                      <m:e>
                        <m:sSub>
                          <m:sSubPr>
                            <m:ctrlPr>
                              <w:ins w:id="192" w:author="Juan Montojo" w:date="2024-09-01T16:19:00Z">
                                <w:rPr>
                                  <w:rFonts w:ascii="Cambria Math" w:hAnsi="Cambria Math"/>
                                </w:rPr>
                              </w:ins>
                            </m:ctrlPr>
                          </m:sSubPr>
                          <m:e>
                            <m:r>
                              <w:ins w:id="193" w:author="Juan Montojo" w:date="2024-09-01T16:19:00Z">
                                <w:rPr>
                                  <w:rFonts w:ascii="Cambria Math" w:hAnsi="Cambria Math"/>
                                </w:rPr>
                                <m:t>ϕ</m:t>
                              </w:ins>
                            </m:r>
                          </m:e>
                          <m:sub>
                            <m:r>
                              <w:ins w:id="194" w:author="Juan Montojo" w:date="2024-09-01T16:19:00Z">
                                <w:rPr>
                                  <w:rFonts w:ascii="Cambria Math" w:hAnsi="Cambria Math"/>
                                </w:rPr>
                                <m:t>max</m:t>
                              </w:ins>
                            </m:r>
                          </m:sub>
                        </m:sSub>
                      </m:e>
                    </m:mr>
                  </m:m>
                </m:e>
              </m:d>
            </m:oMath>
            <w:ins w:id="195" w:author="Juan Montojo" w:date="2024-09-01T16:19:00Z">
              <w:r w:rsidRPr="00BF7D7F">
                <w:rPr>
                  <w:lang w:eastAsia="ko-KR"/>
                </w:rPr>
                <w:t xml:space="preserve"> within a time window of </w:t>
              </w:r>
            </w:ins>
            <m:oMath>
              <m:sSub>
                <m:sSubPr>
                  <m:ctrlPr>
                    <w:ins w:id="196" w:author="Juan Montojo" w:date="2024-09-01T16:19:00Z">
                      <w:rPr>
                        <w:rFonts w:ascii="Cambria Math" w:hAnsi="Cambria Math"/>
                      </w:rPr>
                    </w:ins>
                  </m:ctrlPr>
                </m:sSubPr>
                <m:e>
                  <m:r>
                    <w:ins w:id="197" w:author="Juan Montojo" w:date="2024-09-01T16:19:00Z">
                      <w:rPr>
                        <w:rFonts w:ascii="Cambria Math" w:hAnsi="Cambria Math"/>
                      </w:rPr>
                      <m:t>T</m:t>
                    </w:ins>
                  </m:r>
                </m:e>
                <m:sub>
                  <m:r>
                    <w:ins w:id="198" w:author="Juan Montojo" w:date="2024-09-01T16:19:00Z">
                      <w:rPr>
                        <w:rFonts w:ascii="Cambria Math" w:hAnsi="Cambria Math"/>
                      </w:rPr>
                      <m:t>window</m:t>
                    </w:ins>
                  </m:r>
                </m:sub>
              </m:sSub>
            </m:oMath>
            <w:ins w:id="199" w:author="Juan Montojo" w:date="2024-09-01T16:19:00Z">
              <w:r w:rsidRPr="00BF7D7F">
                <w:rPr>
                  <w:rFonts w:ascii="Times" w:hAnsi="Times"/>
                </w:rPr>
                <w:fldChar w:fldCharType="begin"/>
              </w:r>
              <w:r w:rsidRPr="00BF7D7F">
                <w:rPr>
                  <w:lang w:eastAsia="ko-KR"/>
                </w:rPr>
                <w:instrText>QUOTE</w:instrText>
              </w:r>
              <w:r w:rsidRPr="00BF7D7F">
                <w:fldChar w:fldCharType="end"/>
              </w:r>
              <w:r w:rsidRPr="00BF7D7F">
                <w:rPr>
                  <w:lang w:eastAsia="ko-KR"/>
                </w:rPr>
                <w:t xml:space="preserve">, where </w:t>
              </w:r>
            </w:ins>
            <m:oMath>
              <m:sSub>
                <m:sSubPr>
                  <m:ctrlPr>
                    <w:ins w:id="200" w:author="Juan Montojo" w:date="2024-09-01T16:19:00Z">
                      <w:rPr>
                        <w:rFonts w:ascii="Cambria Math" w:hAnsi="Cambria Math"/>
                      </w:rPr>
                    </w:ins>
                  </m:ctrlPr>
                </m:sSubPr>
                <m:e>
                  <m:r>
                    <w:ins w:id="201" w:author="Juan Montojo" w:date="2024-09-01T16:19:00Z">
                      <w:rPr>
                        <w:rFonts w:ascii="Cambria Math" w:hAnsi="Cambria Math"/>
                      </w:rPr>
                      <m:t>ϕ</m:t>
                    </w:ins>
                  </m:r>
                </m:e>
                <m:sub>
                  <m:r>
                    <w:ins w:id="202" w:author="Juan Montojo" w:date="2024-09-01T16:19:00Z">
                      <w:rPr>
                        <w:rFonts w:ascii="Cambria Math" w:hAnsi="Cambria Math"/>
                      </w:rPr>
                      <m:t>max</m:t>
                    </w:ins>
                  </m:r>
                </m:sub>
              </m:sSub>
            </m:oMath>
            <w:ins w:id="203" w:author="Juan Montojo" w:date="2024-09-01T16:19:00Z">
              <w:r w:rsidRPr="00BF7D7F">
                <w:rPr>
                  <w:lang w:eastAsia="ko-KR"/>
                </w:rPr>
                <w:t xml:space="preserve">=40 degrees and </w:t>
              </w:r>
            </w:ins>
            <m:oMath>
              <m:sSub>
                <m:sSubPr>
                  <m:ctrlPr>
                    <w:ins w:id="204" w:author="Juan Montojo" w:date="2024-09-01T16:19:00Z">
                      <w:rPr>
                        <w:rFonts w:ascii="Cambria Math" w:hAnsi="Cambria Math"/>
                      </w:rPr>
                    </w:ins>
                  </m:ctrlPr>
                </m:sSubPr>
                <m:e>
                  <m:r>
                    <w:ins w:id="205" w:author="Juan Montojo" w:date="2024-09-01T16:19:00Z">
                      <w:rPr>
                        <w:rFonts w:ascii="Cambria Math" w:hAnsi="Cambria Math"/>
                      </w:rPr>
                      <m:t>T</m:t>
                    </w:ins>
                  </m:r>
                </m:e>
                <m:sub>
                  <m:r>
                    <w:ins w:id="206" w:author="Juan Montojo" w:date="2024-09-01T16:19:00Z">
                      <w:rPr>
                        <w:rFonts w:ascii="Cambria Math" w:hAnsi="Cambria Math"/>
                      </w:rPr>
                      <m:t>window</m:t>
                    </w:ins>
                  </m:r>
                </m:sub>
              </m:sSub>
            </m:oMath>
            <w:ins w:id="207" w:author="Juan Montojo" w:date="2024-09-01T16:19:00Z">
              <w:r w:rsidRPr="00BF7D7F">
                <w:rPr>
                  <w:lang w:eastAsia="ko-KR"/>
                </w:rPr>
                <w:t xml:space="preserve">=20ms can be a baseline. </w:t>
              </w:r>
            </w:ins>
          </w:p>
          <w:p w14:paraId="38A852C4" w14:textId="77777777" w:rsidR="00EF1956" w:rsidRPr="00BF7D7F" w:rsidRDefault="00EF1956" w:rsidP="003F70FC">
            <w:pPr>
              <w:pStyle w:val="ListParagraph"/>
              <w:widowControl w:val="0"/>
              <w:numPr>
                <w:ilvl w:val="0"/>
                <w:numId w:val="25"/>
              </w:numPr>
              <w:suppressAutoHyphens/>
              <w:spacing w:after="0"/>
              <w:rPr>
                <w:ins w:id="208" w:author="Juan Montojo" w:date="2024-09-01T16:19:00Z"/>
                <w:rFonts w:ascii="Arial" w:hAnsi="Arial" w:cs="Arial"/>
                <w:sz w:val="18"/>
                <w:szCs w:val="18"/>
              </w:rPr>
            </w:pPr>
            <w:ins w:id="209" w:author="Juan Montojo" w:date="2024-09-01T16:19:00Z">
              <w:r w:rsidRPr="00BF7D7F">
                <w:rPr>
                  <w:rFonts w:ascii="Arial" w:hAnsi="Arial" w:cs="Arial"/>
                  <w:sz w:val="18"/>
                  <w:szCs w:val="18"/>
                </w:rPr>
                <w:t>A fixed phase for all CSI-RS observations within the time window, and another fixed phase for the next time window. The phases are according to uniform distribution.</w:t>
              </w:r>
            </w:ins>
          </w:p>
          <w:p w14:paraId="4EBD401C" w14:textId="77777777" w:rsidR="00EF1956" w:rsidRPr="00BF7D7F" w:rsidRDefault="00EF1956" w:rsidP="00EF1956">
            <w:pPr>
              <w:widowControl w:val="0"/>
              <w:spacing w:after="0"/>
              <w:jc w:val="both"/>
              <w:rPr>
                <w:ins w:id="210" w:author="Juan Montojo" w:date="2024-09-01T16:18:00Z"/>
                <w:rFonts w:ascii="Arial" w:eastAsia="SimSun" w:hAnsi="Arial" w:cs="Arial"/>
                <w:sz w:val="18"/>
                <w:szCs w:val="18"/>
                <w:lang w:eastAsia="zh-CN"/>
              </w:rPr>
            </w:pPr>
          </w:p>
        </w:tc>
      </w:tr>
      <w:tr w:rsidR="00EF1956" w:rsidRPr="00BF7D7F" w14:paraId="1C35A495" w14:textId="77777777" w:rsidTr="00E511A0">
        <w:trPr>
          <w:jc w:val="center"/>
          <w:ins w:id="211" w:author="Juan Montojo" w:date="2024-09-01T16:18:00Z"/>
        </w:trPr>
        <w:tc>
          <w:tcPr>
            <w:tcW w:w="3284" w:type="dxa"/>
            <w:gridSpan w:val="2"/>
          </w:tcPr>
          <w:p w14:paraId="6021705B" w14:textId="2C7BF748" w:rsidR="00EF1956" w:rsidRPr="00BF7D7F" w:rsidRDefault="00EF1956" w:rsidP="00EF1956">
            <w:pPr>
              <w:pStyle w:val="TAL"/>
              <w:keepNext w:val="0"/>
              <w:keepLines w:val="0"/>
              <w:widowControl w:val="0"/>
              <w:rPr>
                <w:ins w:id="212" w:author="Juan Montojo" w:date="2024-09-01T16:18:00Z"/>
                <w:rFonts w:eastAsia="SimSun" w:cs="Arial"/>
                <w:szCs w:val="18"/>
                <w:lang w:eastAsia="zh-CN"/>
              </w:rPr>
            </w:pPr>
            <w:ins w:id="213" w:author="Juan Montojo" w:date="2024-09-01T16:19:00Z">
              <w:r w:rsidRPr="00BF7D7F">
                <w:rPr>
                  <w:rFonts w:eastAsiaTheme="minorEastAsia"/>
                  <w:lang w:eastAsia="ko-KR"/>
                </w:rPr>
                <w:t>CSI-RS configuration</w:t>
              </w:r>
            </w:ins>
          </w:p>
        </w:tc>
        <w:tc>
          <w:tcPr>
            <w:tcW w:w="5621" w:type="dxa"/>
          </w:tcPr>
          <w:p w14:paraId="2ACA42F9" w14:textId="77777777" w:rsidR="00EF1956" w:rsidRPr="00BF7D7F" w:rsidRDefault="00EF1956" w:rsidP="00AE6611">
            <w:pPr>
              <w:widowControl w:val="0"/>
              <w:spacing w:after="0"/>
              <w:rPr>
                <w:ins w:id="214" w:author="Juan Montojo" w:date="2024-09-01T16:19:00Z"/>
                <w:lang w:eastAsia="ko-KR"/>
              </w:rPr>
            </w:pPr>
            <w:ins w:id="215" w:author="Juan Montojo" w:date="2024-09-01T16:19:00Z">
              <w:r w:rsidRPr="00BF7D7F">
                <w:rPr>
                  <w:lang w:eastAsia="ko-KR"/>
                </w:rPr>
                <w:t xml:space="preserve">Periodic: 5 ms periodicity (baseline), 20 ms periodicity (encouraged) </w:t>
              </w:r>
            </w:ins>
          </w:p>
          <w:p w14:paraId="7DE02D45" w14:textId="2C781EAE" w:rsidR="00EF1956" w:rsidRPr="00BF7D7F" w:rsidRDefault="00EF1956" w:rsidP="00EF1956">
            <w:pPr>
              <w:widowControl w:val="0"/>
              <w:spacing w:after="0"/>
              <w:jc w:val="both"/>
              <w:rPr>
                <w:ins w:id="216" w:author="Juan Montojo" w:date="2024-09-01T16:18:00Z"/>
                <w:rFonts w:ascii="Arial" w:eastAsia="SimSun" w:hAnsi="Arial" w:cs="Arial"/>
                <w:sz w:val="18"/>
                <w:szCs w:val="18"/>
                <w:lang w:eastAsia="zh-CN"/>
              </w:rPr>
            </w:pPr>
            <w:ins w:id="217" w:author="Juan Montojo" w:date="2024-09-01T16:19:00Z">
              <w:r w:rsidRPr="00BF7D7F">
                <w:rPr>
                  <w:lang w:eastAsia="ko-KR"/>
                </w:rPr>
                <w:t>Aperiodic: Optional, CSI-RS burst with K resources and time interval m slots (based on R18 MIMO eType-II)</w:t>
              </w:r>
            </w:ins>
          </w:p>
        </w:tc>
      </w:tr>
      <w:tr w:rsidR="007B3E87" w:rsidRPr="00BF7D7F" w14:paraId="37B5403D" w14:textId="77777777" w:rsidTr="00E511A0">
        <w:trPr>
          <w:jc w:val="center"/>
        </w:trPr>
        <w:tc>
          <w:tcPr>
            <w:tcW w:w="3284" w:type="dxa"/>
            <w:gridSpan w:val="2"/>
          </w:tcPr>
          <w:p w14:paraId="3A6402BB" w14:textId="75B931F8" w:rsidR="00BD576A" w:rsidRPr="00BF7D7F" w:rsidRDefault="00BD576A" w:rsidP="0008186E">
            <w:pPr>
              <w:pStyle w:val="TAL"/>
              <w:keepNext w:val="0"/>
              <w:keepLines w:val="0"/>
              <w:widowControl w:val="0"/>
              <w:rPr>
                <w:rFonts w:eastAsia="SimSun" w:cs="Arial"/>
                <w:szCs w:val="18"/>
                <w:lang w:eastAsia="zh-CN"/>
              </w:rPr>
            </w:pPr>
            <w:r w:rsidRPr="00BF7D7F">
              <w:rPr>
                <w:rFonts w:eastAsia="SimSun" w:cs="Arial"/>
                <w:szCs w:val="18"/>
                <w:lang w:eastAsia="zh-CN"/>
              </w:rPr>
              <w:t>Evaluation Metric</w:t>
            </w:r>
          </w:p>
        </w:tc>
        <w:tc>
          <w:tcPr>
            <w:tcW w:w="5621" w:type="dxa"/>
          </w:tcPr>
          <w:p w14:paraId="0C457E97" w14:textId="711577D6" w:rsidR="00BD576A" w:rsidRPr="00BF7D7F" w:rsidRDefault="00BD576A" w:rsidP="0008186E">
            <w:pPr>
              <w:widowControl w:val="0"/>
              <w:spacing w:after="0"/>
              <w:jc w:val="both"/>
              <w:rPr>
                <w:rFonts w:ascii="Arial" w:eastAsia="SimSun" w:hAnsi="Arial" w:cs="Arial"/>
                <w:sz w:val="18"/>
                <w:szCs w:val="18"/>
                <w:lang w:eastAsia="zh-CN"/>
              </w:rPr>
            </w:pPr>
            <w:r w:rsidRPr="00BF7D7F">
              <w:rPr>
                <w:rFonts w:ascii="Arial" w:eastAsia="SimSun" w:hAnsi="Arial" w:cs="Arial"/>
                <w:sz w:val="18"/>
                <w:szCs w:val="18"/>
                <w:lang w:eastAsia="zh-CN"/>
              </w:rPr>
              <w:t>Throughput and CSI feedback overhead as baseline metrics.</w:t>
            </w:r>
          </w:p>
          <w:p w14:paraId="5FA35124" w14:textId="2F1C8BA2" w:rsidR="00060BDF" w:rsidRPr="00BF7D7F" w:rsidRDefault="00060BDF" w:rsidP="0008186E">
            <w:pPr>
              <w:widowControl w:val="0"/>
              <w:spacing w:after="0"/>
              <w:jc w:val="both"/>
              <w:rPr>
                <w:rFonts w:ascii="Arial" w:eastAsia="SimSun" w:hAnsi="Arial" w:cs="Arial"/>
                <w:sz w:val="18"/>
                <w:szCs w:val="18"/>
                <w:lang w:eastAsia="zh-CN"/>
              </w:rPr>
            </w:pPr>
          </w:p>
          <w:p w14:paraId="634DDF4A" w14:textId="77777777" w:rsidR="001567FB" w:rsidRPr="00BF7D7F" w:rsidRDefault="001567FB" w:rsidP="0008186E">
            <w:pPr>
              <w:widowControl w:val="0"/>
              <w:spacing w:after="0"/>
              <w:jc w:val="both"/>
              <w:rPr>
                <w:rFonts w:ascii="Arial" w:eastAsia="SimSun" w:hAnsi="Arial" w:cs="Arial"/>
                <w:sz w:val="18"/>
                <w:szCs w:val="18"/>
                <w:lang w:eastAsia="zh-CN"/>
              </w:rPr>
            </w:pPr>
            <w:r w:rsidRPr="00BF7D7F">
              <w:rPr>
                <w:rFonts w:ascii="Arial" w:eastAsia="SimSun" w:hAnsi="Arial" w:cs="Arial"/>
                <w:sz w:val="18"/>
                <w:szCs w:val="18"/>
                <w:lang w:eastAsia="zh-CN"/>
              </w:rPr>
              <w:t xml:space="preserve">The CSI feedback overhead is calculated as the weighted average of CSI payload per rank and the distribution of ranks reported by the UE. </w:t>
            </w:r>
          </w:p>
          <w:p w14:paraId="3D7BF8AB" w14:textId="38BF753E" w:rsidR="001567FB" w:rsidRPr="00BF7D7F" w:rsidRDefault="00D55B7A" w:rsidP="0008186E">
            <w:pPr>
              <w:pStyle w:val="B1"/>
              <w:spacing w:after="0"/>
              <w:rPr>
                <w:rFonts w:ascii="Arial" w:hAnsi="Arial" w:cs="Arial"/>
                <w:sz w:val="18"/>
                <w:szCs w:val="18"/>
                <w:lang w:eastAsia="zh-CN"/>
              </w:rPr>
            </w:pPr>
            <w:r w:rsidRPr="00BF7D7F">
              <w:rPr>
                <w:rFonts w:ascii="Arial" w:hAnsi="Arial" w:cs="Arial"/>
                <w:sz w:val="18"/>
                <w:szCs w:val="18"/>
              </w:rPr>
              <w:t>-</w:t>
            </w:r>
            <w:r w:rsidRPr="00BF7D7F">
              <w:rPr>
                <w:rFonts w:ascii="Arial" w:hAnsi="Arial" w:cs="Arial"/>
                <w:sz w:val="18"/>
                <w:szCs w:val="18"/>
              </w:rPr>
              <w:tab/>
            </w:r>
            <w:r w:rsidR="001567FB" w:rsidRPr="00BF7D7F">
              <w:rPr>
                <w:rFonts w:ascii="Arial" w:hAnsi="Arial" w:cs="Arial"/>
                <w:sz w:val="18"/>
                <w:szCs w:val="18"/>
                <w:lang w:eastAsia="zh-CN"/>
              </w:rPr>
              <w:t xml:space="preserve">For AI/ML based solutions: The above-mentioned </w:t>
            </w:r>
            <w:r w:rsidR="00B12F75" w:rsidRPr="00BF7D7F">
              <w:rPr>
                <w:rFonts w:ascii="Arial" w:hAnsi="Arial" w:cs="Arial"/>
                <w:sz w:val="18"/>
                <w:szCs w:val="18"/>
                <w:lang w:eastAsia="zh-CN"/>
              </w:rPr>
              <w:t>"</w:t>
            </w:r>
            <w:r w:rsidR="001567FB" w:rsidRPr="00BF7D7F">
              <w:rPr>
                <w:rFonts w:ascii="Arial" w:hAnsi="Arial" w:cs="Arial"/>
                <w:sz w:val="18"/>
                <w:szCs w:val="18"/>
                <w:lang w:eastAsia="zh-CN"/>
              </w:rPr>
              <w:t>CSI feedback overhead</w:t>
            </w:r>
            <w:r w:rsidR="00B12F75" w:rsidRPr="00BF7D7F">
              <w:rPr>
                <w:rFonts w:ascii="Arial" w:hAnsi="Arial" w:cs="Arial"/>
                <w:sz w:val="18"/>
                <w:szCs w:val="18"/>
                <w:lang w:eastAsia="zh-CN"/>
              </w:rPr>
              <w:t>"</w:t>
            </w:r>
            <w:r w:rsidR="001567FB" w:rsidRPr="00BF7D7F">
              <w:rPr>
                <w:rFonts w:ascii="Arial" w:hAnsi="Arial" w:cs="Arial"/>
                <w:sz w:val="18"/>
                <w:szCs w:val="18"/>
                <w:lang w:eastAsia="zh-CN"/>
              </w:rPr>
              <w:t xml:space="preserve"> is calculated as max allowed bits at the given rank. </w:t>
            </w:r>
          </w:p>
          <w:p w14:paraId="57FF8958" w14:textId="358A05EE" w:rsidR="001567FB" w:rsidRPr="00BF7D7F" w:rsidRDefault="00D55B7A" w:rsidP="0008186E">
            <w:pPr>
              <w:pStyle w:val="B1"/>
              <w:spacing w:after="0"/>
              <w:rPr>
                <w:rFonts w:ascii="Arial" w:hAnsi="Arial" w:cs="Arial"/>
                <w:sz w:val="18"/>
                <w:szCs w:val="18"/>
                <w:lang w:eastAsia="zh-CN"/>
              </w:rPr>
            </w:pPr>
            <w:r w:rsidRPr="00BF7D7F">
              <w:rPr>
                <w:rFonts w:ascii="Arial" w:hAnsi="Arial" w:cs="Arial"/>
                <w:sz w:val="18"/>
                <w:szCs w:val="18"/>
              </w:rPr>
              <w:t>-</w:t>
            </w:r>
            <w:r w:rsidRPr="00BF7D7F">
              <w:rPr>
                <w:rFonts w:ascii="Arial" w:hAnsi="Arial" w:cs="Arial"/>
                <w:sz w:val="18"/>
                <w:szCs w:val="18"/>
              </w:rPr>
              <w:tab/>
            </w:r>
            <w:r w:rsidR="001567FB" w:rsidRPr="00BF7D7F">
              <w:rPr>
                <w:rFonts w:ascii="Arial" w:hAnsi="Arial" w:cs="Arial"/>
                <w:sz w:val="18"/>
                <w:szCs w:val="18"/>
                <w:lang w:eastAsia="zh-CN"/>
              </w:rPr>
              <w:t>For legacy Type II CB: Option 2b is mandatorily reported by companies, while Option 2a can be optionally reported up to companies if partial NZC report is assumed for the legacy Type II CB</w:t>
            </w:r>
          </w:p>
          <w:p w14:paraId="0144CAEA" w14:textId="25EA4048" w:rsidR="001567FB" w:rsidRPr="00BF7D7F" w:rsidRDefault="00D55B7A" w:rsidP="0008186E">
            <w:pPr>
              <w:pStyle w:val="B2"/>
              <w:spacing w:after="0"/>
              <w:rPr>
                <w:rFonts w:ascii="Arial" w:hAnsi="Arial" w:cs="Arial"/>
                <w:sz w:val="18"/>
                <w:szCs w:val="18"/>
                <w:lang w:eastAsia="zh-CN"/>
              </w:rPr>
            </w:pPr>
            <w:r w:rsidRPr="00BF7D7F">
              <w:rPr>
                <w:rFonts w:ascii="Arial" w:hAnsi="Arial" w:cs="Arial"/>
                <w:sz w:val="18"/>
                <w:szCs w:val="18"/>
              </w:rPr>
              <w:t>-</w:t>
            </w:r>
            <w:r w:rsidRPr="00BF7D7F">
              <w:rPr>
                <w:rFonts w:ascii="Arial" w:hAnsi="Arial" w:cs="Arial"/>
                <w:sz w:val="18"/>
                <w:szCs w:val="18"/>
              </w:rPr>
              <w:tab/>
            </w:r>
            <w:r w:rsidR="001567FB" w:rsidRPr="00BF7D7F">
              <w:rPr>
                <w:rFonts w:ascii="Arial" w:hAnsi="Arial" w:cs="Arial"/>
                <w:sz w:val="18"/>
                <w:szCs w:val="18"/>
                <w:lang w:eastAsia="zh-CN"/>
              </w:rPr>
              <w:t xml:space="preserve">Option 2a: The above-mentioned </w:t>
            </w:r>
            <w:r w:rsidR="00B12F75" w:rsidRPr="00BF7D7F">
              <w:rPr>
                <w:rFonts w:ascii="Arial" w:hAnsi="Arial" w:cs="Arial"/>
                <w:sz w:val="18"/>
                <w:szCs w:val="18"/>
                <w:lang w:eastAsia="zh-CN"/>
              </w:rPr>
              <w:t>"</w:t>
            </w:r>
            <w:r w:rsidR="001567FB" w:rsidRPr="00BF7D7F">
              <w:rPr>
                <w:rFonts w:ascii="Arial" w:hAnsi="Arial" w:cs="Arial"/>
                <w:sz w:val="18"/>
                <w:szCs w:val="18"/>
                <w:lang w:eastAsia="zh-CN"/>
              </w:rPr>
              <w:t>CSI feedback overhead</w:t>
            </w:r>
            <w:r w:rsidR="00B12F75" w:rsidRPr="00BF7D7F">
              <w:rPr>
                <w:rFonts w:ascii="Arial" w:hAnsi="Arial" w:cs="Arial"/>
                <w:sz w:val="18"/>
                <w:szCs w:val="18"/>
                <w:lang w:eastAsia="zh-CN"/>
              </w:rPr>
              <w:t>"</w:t>
            </w:r>
            <w:r w:rsidR="001567FB" w:rsidRPr="00BF7D7F">
              <w:rPr>
                <w:rFonts w:ascii="Arial" w:hAnsi="Arial" w:cs="Arial"/>
                <w:sz w:val="18"/>
                <w:szCs w:val="18"/>
                <w:lang w:eastAsia="zh-CN"/>
              </w:rPr>
              <w:t xml:space="preserve"> is calculated as each CSI reported payload with a given rank</w:t>
            </w:r>
          </w:p>
          <w:p w14:paraId="75258E01" w14:textId="1D0B63C5" w:rsidR="00060BDF" w:rsidRPr="00BF7D7F" w:rsidRDefault="00D55B7A" w:rsidP="0008186E">
            <w:pPr>
              <w:pStyle w:val="B2"/>
              <w:spacing w:after="0"/>
              <w:rPr>
                <w:rFonts w:ascii="Arial" w:hAnsi="Arial" w:cs="Arial"/>
                <w:sz w:val="18"/>
                <w:szCs w:val="18"/>
                <w:lang w:eastAsia="zh-CN"/>
              </w:rPr>
            </w:pPr>
            <w:r w:rsidRPr="00BF7D7F">
              <w:rPr>
                <w:rFonts w:ascii="Arial" w:hAnsi="Arial" w:cs="Arial"/>
                <w:sz w:val="18"/>
                <w:szCs w:val="18"/>
              </w:rPr>
              <w:t>-</w:t>
            </w:r>
            <w:r w:rsidRPr="00BF7D7F">
              <w:rPr>
                <w:rFonts w:ascii="Arial" w:hAnsi="Arial" w:cs="Arial"/>
                <w:sz w:val="18"/>
                <w:szCs w:val="18"/>
              </w:rPr>
              <w:tab/>
            </w:r>
            <w:r w:rsidR="001567FB" w:rsidRPr="00BF7D7F">
              <w:rPr>
                <w:rFonts w:ascii="Arial" w:hAnsi="Arial" w:cs="Arial"/>
                <w:sz w:val="18"/>
                <w:szCs w:val="18"/>
                <w:lang w:eastAsia="zh-CN"/>
              </w:rPr>
              <w:t xml:space="preserve">Option 2b: The above-mentioned </w:t>
            </w:r>
            <w:r w:rsidR="00B12F75" w:rsidRPr="00BF7D7F">
              <w:rPr>
                <w:rFonts w:ascii="Arial" w:hAnsi="Arial" w:cs="Arial"/>
                <w:sz w:val="18"/>
                <w:szCs w:val="18"/>
                <w:lang w:eastAsia="zh-CN"/>
              </w:rPr>
              <w:t>"</w:t>
            </w:r>
            <w:r w:rsidR="001567FB" w:rsidRPr="00BF7D7F">
              <w:rPr>
                <w:rFonts w:ascii="Arial" w:hAnsi="Arial" w:cs="Arial"/>
                <w:sz w:val="18"/>
                <w:szCs w:val="18"/>
                <w:lang w:eastAsia="zh-CN"/>
              </w:rPr>
              <w:t>CSI feedback overhead</w:t>
            </w:r>
            <w:r w:rsidR="00B12F75" w:rsidRPr="00BF7D7F">
              <w:rPr>
                <w:rFonts w:ascii="Arial" w:hAnsi="Arial" w:cs="Arial"/>
                <w:sz w:val="18"/>
                <w:szCs w:val="18"/>
                <w:lang w:eastAsia="zh-CN"/>
              </w:rPr>
              <w:t>"</w:t>
            </w:r>
            <w:r w:rsidR="001567FB" w:rsidRPr="00BF7D7F">
              <w:rPr>
                <w:rFonts w:ascii="Arial" w:hAnsi="Arial" w:cs="Arial"/>
                <w:sz w:val="18"/>
                <w:szCs w:val="18"/>
                <w:lang w:eastAsia="zh-CN"/>
              </w:rPr>
              <w:t xml:space="preserve"> is calculated as max allowed bits at the given rank</w:t>
            </w:r>
          </w:p>
          <w:p w14:paraId="6116256B" w14:textId="77777777" w:rsidR="00BD576A" w:rsidRPr="00BF7D7F" w:rsidRDefault="00BD576A" w:rsidP="0008186E">
            <w:pPr>
              <w:widowControl w:val="0"/>
              <w:spacing w:after="0"/>
              <w:jc w:val="both"/>
              <w:rPr>
                <w:rFonts w:ascii="Arial" w:eastAsia="SimSun" w:hAnsi="Arial" w:cs="Arial"/>
                <w:sz w:val="18"/>
                <w:szCs w:val="18"/>
                <w:lang w:eastAsia="zh-CN"/>
              </w:rPr>
            </w:pPr>
            <w:r w:rsidRPr="00BF7D7F">
              <w:rPr>
                <w:rFonts w:ascii="Arial" w:eastAsia="SimSun" w:hAnsi="Arial" w:cs="Arial"/>
                <w:sz w:val="18"/>
                <w:szCs w:val="18"/>
                <w:lang w:eastAsia="zh-CN"/>
              </w:rPr>
              <w:t>Additional metrics, e.g., ratio between throughput and CSI feedback overhead, can be used.</w:t>
            </w:r>
          </w:p>
          <w:p w14:paraId="29C9A46A" w14:textId="29A66D6A" w:rsidR="00BD576A" w:rsidRPr="00BF7D7F" w:rsidRDefault="00BD576A" w:rsidP="0008186E">
            <w:pPr>
              <w:pStyle w:val="TAC"/>
              <w:keepNext w:val="0"/>
              <w:keepLines w:val="0"/>
              <w:widowControl w:val="0"/>
              <w:jc w:val="left"/>
              <w:rPr>
                <w:rFonts w:cs="Arial"/>
                <w:szCs w:val="18"/>
              </w:rPr>
            </w:pPr>
            <w:r w:rsidRPr="00BF7D7F">
              <w:rPr>
                <w:rFonts w:eastAsia="SimSun" w:cs="Arial"/>
                <w:szCs w:val="18"/>
                <w:lang w:eastAsia="zh-CN"/>
              </w:rPr>
              <w:t>Maximum overhead (payload size for CSI feedback)for each rank at one feedback instance is the baseline metric for CSI feedback overhead, and companies can provide other metrics.</w:t>
            </w:r>
          </w:p>
        </w:tc>
      </w:tr>
      <w:tr w:rsidR="007B3E87" w:rsidRPr="00BF7D7F" w14:paraId="3765E616" w14:textId="77777777" w:rsidTr="00E511A0">
        <w:trPr>
          <w:jc w:val="center"/>
        </w:trPr>
        <w:tc>
          <w:tcPr>
            <w:tcW w:w="3284" w:type="dxa"/>
            <w:gridSpan w:val="2"/>
          </w:tcPr>
          <w:p w14:paraId="455E2CF8" w14:textId="5CBEE7C9" w:rsidR="00BD576A" w:rsidRPr="00BF7D7F" w:rsidRDefault="00BD576A" w:rsidP="0008186E">
            <w:pPr>
              <w:pStyle w:val="TAL"/>
              <w:keepNext w:val="0"/>
              <w:keepLines w:val="0"/>
              <w:widowControl w:val="0"/>
              <w:rPr>
                <w:rFonts w:eastAsia="SimSun" w:cs="Arial"/>
                <w:szCs w:val="18"/>
                <w:lang w:eastAsia="zh-CN"/>
              </w:rPr>
            </w:pPr>
            <w:r w:rsidRPr="00BF7D7F">
              <w:rPr>
                <w:rFonts w:eastAsia="SimSun" w:cs="Arial"/>
                <w:szCs w:val="18"/>
                <w:lang w:eastAsia="zh-CN"/>
              </w:rPr>
              <w:t>Baseline for performance evaluation</w:t>
            </w:r>
          </w:p>
        </w:tc>
        <w:tc>
          <w:tcPr>
            <w:tcW w:w="5621" w:type="dxa"/>
          </w:tcPr>
          <w:p w14:paraId="38295B35" w14:textId="75E67963" w:rsidR="00A47C3D" w:rsidRPr="00BF7D7F" w:rsidRDefault="00A47C3D" w:rsidP="0008186E">
            <w:pPr>
              <w:pStyle w:val="TAC"/>
              <w:keepNext w:val="0"/>
              <w:keepLines w:val="0"/>
              <w:widowControl w:val="0"/>
              <w:jc w:val="left"/>
              <w:rPr>
                <w:rFonts w:cs="Arial"/>
                <w:szCs w:val="18"/>
              </w:rPr>
            </w:pPr>
            <w:r w:rsidRPr="00BF7D7F">
              <w:rPr>
                <w:rFonts w:cs="Arial"/>
                <w:szCs w:val="18"/>
              </w:rPr>
              <w:t>For CSI compression:</w:t>
            </w:r>
          </w:p>
          <w:p w14:paraId="734BF6F7" w14:textId="37EDC849" w:rsidR="00DB1A7A" w:rsidRPr="00BF7D7F" w:rsidRDefault="00DB1A7A" w:rsidP="0008186E">
            <w:pPr>
              <w:pStyle w:val="TAC"/>
              <w:keepNext w:val="0"/>
              <w:keepLines w:val="0"/>
              <w:widowControl w:val="0"/>
              <w:ind w:left="284"/>
              <w:jc w:val="left"/>
              <w:rPr>
                <w:rFonts w:cs="Arial"/>
                <w:szCs w:val="18"/>
              </w:rPr>
            </w:pPr>
            <w:r w:rsidRPr="00BF7D7F">
              <w:rPr>
                <w:rFonts w:cs="Arial"/>
                <w:szCs w:val="18"/>
              </w:rPr>
              <w:t>Companies need to report which option is used between</w:t>
            </w:r>
            <w:r w:rsidR="00EB3745" w:rsidRPr="00BF7D7F">
              <w:rPr>
                <w:rFonts w:cs="Arial"/>
                <w:szCs w:val="18"/>
              </w:rPr>
              <w:t>:</w:t>
            </w:r>
          </w:p>
          <w:p w14:paraId="444E65FB" w14:textId="593A9535" w:rsidR="00DB1A7A" w:rsidRPr="00BF7D7F" w:rsidRDefault="00EB3745" w:rsidP="0008186E">
            <w:pPr>
              <w:pStyle w:val="B1"/>
              <w:spacing w:after="0"/>
              <w:rPr>
                <w:rFonts w:ascii="Arial" w:hAnsi="Arial" w:cs="Arial"/>
                <w:sz w:val="18"/>
                <w:szCs w:val="18"/>
              </w:rPr>
            </w:pPr>
            <w:r w:rsidRPr="00BF7D7F">
              <w:rPr>
                <w:rFonts w:ascii="Arial" w:hAnsi="Arial" w:cs="Arial"/>
                <w:sz w:val="18"/>
                <w:szCs w:val="18"/>
              </w:rPr>
              <w:t xml:space="preserve">- </w:t>
            </w:r>
            <w:r w:rsidR="00DB1A7A" w:rsidRPr="00BF7D7F">
              <w:rPr>
                <w:rFonts w:ascii="Arial" w:hAnsi="Arial" w:cs="Arial"/>
                <w:sz w:val="18"/>
                <w:szCs w:val="18"/>
              </w:rPr>
              <w:t>Rel-16 TypeII Codebook as the baseline for performance and overhead evaluation.</w:t>
            </w:r>
          </w:p>
          <w:p w14:paraId="7E70173C" w14:textId="7D9E8356" w:rsidR="00BD576A" w:rsidRPr="00BF7D7F" w:rsidRDefault="00EB3745" w:rsidP="0008186E">
            <w:pPr>
              <w:pStyle w:val="B1"/>
              <w:spacing w:after="0"/>
              <w:rPr>
                <w:rFonts w:ascii="Arial" w:hAnsi="Arial" w:cs="Arial"/>
                <w:sz w:val="18"/>
                <w:szCs w:val="18"/>
              </w:rPr>
            </w:pPr>
            <w:r w:rsidRPr="00BF7D7F">
              <w:rPr>
                <w:rFonts w:ascii="Arial" w:hAnsi="Arial" w:cs="Arial"/>
                <w:sz w:val="18"/>
                <w:szCs w:val="18"/>
              </w:rPr>
              <w:t xml:space="preserve">- </w:t>
            </w:r>
            <w:r w:rsidR="00DB1A7A" w:rsidRPr="00BF7D7F">
              <w:rPr>
                <w:rFonts w:ascii="Arial" w:hAnsi="Arial" w:cs="Arial"/>
                <w:sz w:val="18"/>
                <w:szCs w:val="18"/>
              </w:rPr>
              <w:t>Rel-17 TypeII Codebook as the baseline for performance and overhead evaluation.</w:t>
            </w:r>
          </w:p>
          <w:p w14:paraId="3C77E846" w14:textId="77777777" w:rsidR="00C837DB" w:rsidRPr="00BF7D7F" w:rsidRDefault="00C837DB" w:rsidP="0008186E">
            <w:pPr>
              <w:pStyle w:val="TAC"/>
              <w:keepNext w:val="0"/>
              <w:keepLines w:val="0"/>
              <w:widowControl w:val="0"/>
              <w:ind w:left="284"/>
              <w:jc w:val="left"/>
              <w:rPr>
                <w:rFonts w:cs="Arial"/>
                <w:szCs w:val="18"/>
              </w:rPr>
            </w:pPr>
          </w:p>
          <w:p w14:paraId="05910C2F" w14:textId="7C8C053A" w:rsidR="00C837DB" w:rsidRPr="00BF7D7F" w:rsidRDefault="00C837DB" w:rsidP="0008186E">
            <w:pPr>
              <w:pStyle w:val="TAC"/>
              <w:keepNext w:val="0"/>
              <w:keepLines w:val="0"/>
              <w:widowControl w:val="0"/>
              <w:ind w:left="284"/>
              <w:jc w:val="left"/>
              <w:rPr>
                <w:rFonts w:cs="Arial"/>
                <w:szCs w:val="18"/>
                <w:lang w:eastAsia="x-none"/>
              </w:rPr>
            </w:pPr>
            <w:r w:rsidRPr="00BF7D7F">
              <w:rPr>
                <w:rFonts w:cs="Arial"/>
                <w:szCs w:val="18"/>
                <w:lang w:eastAsia="x-none"/>
              </w:rPr>
              <w:t>Additional assumptions from R17 TypeII EVM</w:t>
            </w:r>
            <w:r w:rsidR="00195D81" w:rsidRPr="00BF7D7F">
              <w:rPr>
                <w:rFonts w:cs="Arial"/>
                <w:szCs w:val="18"/>
                <w:lang w:eastAsia="x-none"/>
              </w:rPr>
              <w:t>:</w:t>
            </w:r>
            <w:r w:rsidRPr="00BF7D7F">
              <w:rPr>
                <w:rFonts w:cs="Arial"/>
                <w:szCs w:val="18"/>
                <w:lang w:eastAsia="x-none"/>
              </w:rPr>
              <w:t xml:space="preserve"> Same consideration with respect to utilizing angle-delay reciprocity </w:t>
            </w:r>
            <w:r w:rsidRPr="00BF7D7F">
              <w:rPr>
                <w:rFonts w:cs="Arial"/>
                <w:szCs w:val="18"/>
                <w:lang w:eastAsia="x-none"/>
              </w:rPr>
              <w:lastRenderedPageBreak/>
              <w:t>should be considered for the AI/ML based CSI feedback and the baseline scheme if R17 TypeII codebook is selected as baseline</w:t>
            </w:r>
            <w:r w:rsidR="00514286" w:rsidRPr="00BF7D7F">
              <w:rPr>
                <w:rFonts w:cs="Arial"/>
                <w:szCs w:val="18"/>
                <w:lang w:eastAsia="x-none"/>
              </w:rPr>
              <w:t>.</w:t>
            </w:r>
          </w:p>
          <w:p w14:paraId="61408964" w14:textId="77777777" w:rsidR="0031181E" w:rsidRPr="00BF7D7F" w:rsidRDefault="0031181E" w:rsidP="0008186E">
            <w:pPr>
              <w:pStyle w:val="TAC"/>
              <w:keepNext w:val="0"/>
              <w:keepLines w:val="0"/>
              <w:widowControl w:val="0"/>
              <w:ind w:left="284"/>
              <w:jc w:val="left"/>
              <w:rPr>
                <w:rFonts w:cs="Arial"/>
                <w:szCs w:val="18"/>
                <w:lang w:eastAsia="x-none"/>
              </w:rPr>
            </w:pPr>
          </w:p>
          <w:p w14:paraId="6677DCCA" w14:textId="77777777" w:rsidR="00514286" w:rsidRPr="00BF7D7F" w:rsidRDefault="00514286" w:rsidP="0008186E">
            <w:pPr>
              <w:pStyle w:val="TAC"/>
              <w:keepNext w:val="0"/>
              <w:keepLines w:val="0"/>
              <w:widowControl w:val="0"/>
              <w:ind w:left="284"/>
              <w:jc w:val="left"/>
              <w:rPr>
                <w:rFonts w:eastAsia="DengXian" w:cs="Arial"/>
                <w:szCs w:val="18"/>
                <w:lang w:eastAsia="zh-CN"/>
              </w:rPr>
            </w:pPr>
            <w:r w:rsidRPr="00BF7D7F">
              <w:rPr>
                <w:rFonts w:cs="Arial"/>
                <w:szCs w:val="18"/>
                <w:lang w:eastAsia="x-none"/>
              </w:rPr>
              <w:t xml:space="preserve">Optionally, </w:t>
            </w:r>
            <w:r w:rsidR="000665EB" w:rsidRPr="00BF7D7F">
              <w:rPr>
                <w:rFonts w:eastAsia="DengXian" w:cs="Arial"/>
                <w:szCs w:val="18"/>
                <w:lang w:eastAsia="zh-CN"/>
              </w:rPr>
              <w:t>Type I Codebook (if it outperforms Type II Codebook) can be considered for comparing AI/ML schemes.</w:t>
            </w:r>
          </w:p>
          <w:p w14:paraId="69BB58A7" w14:textId="77777777" w:rsidR="00774489" w:rsidRPr="00BF7D7F" w:rsidRDefault="00774489" w:rsidP="0008186E">
            <w:pPr>
              <w:pStyle w:val="TAC"/>
              <w:keepNext w:val="0"/>
              <w:keepLines w:val="0"/>
              <w:widowControl w:val="0"/>
              <w:jc w:val="left"/>
              <w:rPr>
                <w:rFonts w:eastAsia="DengXian" w:cs="Arial"/>
                <w:szCs w:val="18"/>
                <w:lang w:eastAsia="zh-CN"/>
              </w:rPr>
            </w:pPr>
          </w:p>
          <w:p w14:paraId="7265C91D" w14:textId="77777777" w:rsidR="00774489" w:rsidRPr="00BF7D7F" w:rsidRDefault="00774489" w:rsidP="0008186E">
            <w:pPr>
              <w:pStyle w:val="TAC"/>
              <w:keepNext w:val="0"/>
              <w:keepLines w:val="0"/>
              <w:widowControl w:val="0"/>
              <w:jc w:val="left"/>
              <w:rPr>
                <w:rFonts w:eastAsia="DengXian" w:cs="Arial"/>
                <w:szCs w:val="18"/>
                <w:lang w:eastAsia="zh-CN"/>
              </w:rPr>
            </w:pPr>
            <w:r w:rsidRPr="00BF7D7F">
              <w:rPr>
                <w:rFonts w:eastAsia="DengXian" w:cs="Arial"/>
                <w:szCs w:val="18"/>
                <w:lang w:eastAsia="zh-CN"/>
              </w:rPr>
              <w:t xml:space="preserve">For CSI-prediction: </w:t>
            </w:r>
          </w:p>
          <w:p w14:paraId="58315753" w14:textId="49C15F3A" w:rsidR="00561A69" w:rsidRPr="00BF7D7F" w:rsidRDefault="004957E0" w:rsidP="0008186E">
            <w:pPr>
              <w:pStyle w:val="TAC"/>
              <w:keepNext w:val="0"/>
              <w:keepLines w:val="0"/>
              <w:widowControl w:val="0"/>
              <w:jc w:val="left"/>
              <w:rPr>
                <w:rFonts w:eastAsia="DengXian" w:cs="Arial"/>
                <w:szCs w:val="18"/>
                <w:lang w:eastAsia="zh-CN"/>
              </w:rPr>
            </w:pPr>
            <w:r w:rsidRPr="00BF7D7F">
              <w:rPr>
                <w:rFonts w:eastAsia="DengXian" w:cs="Arial"/>
                <w:szCs w:val="18"/>
                <w:lang w:eastAsia="zh-CN"/>
              </w:rPr>
              <w:t xml:space="preserve">Both of the following are taken as baseline: </w:t>
            </w:r>
          </w:p>
          <w:p w14:paraId="6D03FBA2" w14:textId="7E03415C" w:rsidR="001E4600" w:rsidRPr="00BF7D7F" w:rsidRDefault="00D55B7A" w:rsidP="0008186E">
            <w:pPr>
              <w:pStyle w:val="B1"/>
              <w:spacing w:after="0"/>
              <w:rPr>
                <w:rFonts w:ascii="Arial" w:hAnsi="Arial" w:cs="Arial"/>
                <w:sz w:val="18"/>
                <w:szCs w:val="18"/>
              </w:rPr>
            </w:pPr>
            <w:r w:rsidRPr="00BF7D7F">
              <w:rPr>
                <w:rFonts w:ascii="Arial" w:hAnsi="Arial" w:cs="Arial"/>
                <w:sz w:val="18"/>
                <w:szCs w:val="18"/>
              </w:rPr>
              <w:t>-</w:t>
            </w:r>
            <w:r w:rsidRPr="00BF7D7F">
              <w:rPr>
                <w:rFonts w:ascii="Arial" w:hAnsi="Arial" w:cs="Arial"/>
                <w:sz w:val="18"/>
                <w:szCs w:val="18"/>
              </w:rPr>
              <w:tab/>
            </w:r>
            <w:r w:rsidR="001E4600" w:rsidRPr="00BF7D7F">
              <w:rPr>
                <w:rFonts w:ascii="Arial" w:hAnsi="Arial" w:cs="Arial"/>
                <w:sz w:val="18"/>
                <w:szCs w:val="18"/>
              </w:rPr>
              <w:t>The nearest historical CSI without prediction</w:t>
            </w:r>
          </w:p>
          <w:p w14:paraId="7A12A162" w14:textId="1AD1F3ED" w:rsidR="001E4600" w:rsidRPr="00BF7D7F" w:rsidRDefault="00D55B7A" w:rsidP="0008186E">
            <w:pPr>
              <w:pStyle w:val="B1"/>
              <w:spacing w:after="0"/>
              <w:rPr>
                <w:rFonts w:ascii="Arial" w:hAnsi="Arial" w:cs="Arial"/>
                <w:sz w:val="18"/>
                <w:szCs w:val="18"/>
              </w:rPr>
            </w:pPr>
            <w:r w:rsidRPr="00BF7D7F">
              <w:rPr>
                <w:rFonts w:ascii="Arial" w:hAnsi="Arial" w:cs="Arial"/>
                <w:sz w:val="18"/>
                <w:szCs w:val="18"/>
              </w:rPr>
              <w:t>-</w:t>
            </w:r>
            <w:r w:rsidRPr="00BF7D7F">
              <w:rPr>
                <w:rFonts w:ascii="Arial" w:hAnsi="Arial" w:cs="Arial"/>
                <w:sz w:val="18"/>
                <w:szCs w:val="18"/>
              </w:rPr>
              <w:tab/>
            </w:r>
            <w:r w:rsidR="001E4600" w:rsidRPr="00BF7D7F">
              <w:rPr>
                <w:rFonts w:ascii="Arial" w:hAnsi="Arial" w:cs="Arial"/>
                <w:sz w:val="18"/>
                <w:szCs w:val="18"/>
              </w:rPr>
              <w:t>Non</w:t>
            </w:r>
            <w:r w:rsidR="00022204" w:rsidRPr="00BF7D7F">
              <w:rPr>
                <w:rFonts w:ascii="Arial" w:hAnsi="Arial" w:cs="Arial"/>
                <w:sz w:val="18"/>
                <w:szCs w:val="18"/>
              </w:rPr>
              <w:t>-</w:t>
            </w:r>
            <w:r w:rsidR="001E4600" w:rsidRPr="00BF7D7F">
              <w:rPr>
                <w:rFonts w:ascii="Arial" w:hAnsi="Arial" w:cs="Arial"/>
                <w:sz w:val="18"/>
                <w:szCs w:val="18"/>
              </w:rPr>
              <w:t xml:space="preserve">AI/ML </w:t>
            </w:r>
            <w:r w:rsidR="00022204" w:rsidRPr="00BF7D7F">
              <w:rPr>
                <w:rFonts w:ascii="Arial" w:hAnsi="Arial" w:cs="Arial"/>
                <w:sz w:val="18"/>
                <w:szCs w:val="18"/>
              </w:rPr>
              <w:t>or AI/ML with collaboration Level x</w:t>
            </w:r>
            <w:r w:rsidR="00925821" w:rsidRPr="00BF7D7F">
              <w:rPr>
                <w:rFonts w:ascii="Arial" w:hAnsi="Arial" w:cs="Arial"/>
                <w:sz w:val="18"/>
                <w:szCs w:val="18"/>
              </w:rPr>
              <w:t xml:space="preserve"> based CSI prediction</w:t>
            </w:r>
            <w:r w:rsidR="002C2A0D" w:rsidRPr="00BF7D7F">
              <w:rPr>
                <w:rFonts w:ascii="Arial" w:hAnsi="Arial" w:cs="Arial"/>
                <w:sz w:val="18"/>
                <w:szCs w:val="18"/>
              </w:rPr>
              <w:t xml:space="preserve"> for which corresponding details would need to be reported</w:t>
            </w:r>
          </w:p>
          <w:p w14:paraId="0872037C" w14:textId="2A8151D5" w:rsidR="000C3101" w:rsidRPr="00BF7D7F" w:rsidRDefault="000C3101" w:rsidP="0008186E">
            <w:pPr>
              <w:pStyle w:val="TAC"/>
              <w:keepNext w:val="0"/>
              <w:keepLines w:val="0"/>
              <w:widowControl w:val="0"/>
              <w:ind w:left="360"/>
              <w:jc w:val="left"/>
              <w:rPr>
                <w:rFonts w:cs="Arial"/>
                <w:bCs/>
                <w:szCs w:val="18"/>
                <w:lang w:eastAsia="zh-CN"/>
              </w:rPr>
            </w:pPr>
            <w:r w:rsidRPr="00BF7D7F">
              <w:rPr>
                <w:rFonts w:cs="Arial"/>
                <w:szCs w:val="18"/>
              </w:rPr>
              <w:t xml:space="preserve">Note: </w:t>
            </w:r>
            <w:r w:rsidR="0093768F" w:rsidRPr="00BF7D7F">
              <w:rPr>
                <w:rFonts w:cs="Arial"/>
                <w:bCs/>
                <w:szCs w:val="18"/>
                <w:lang w:eastAsia="zh-CN"/>
              </w:rPr>
              <w:t>the specific non-AI/ML based CSI prediction is compatible with R18 MIMO; collaboration level x AI/ML based CSI prediction could be implementation based AI/ML compatible with R18 MIMO as an example.</w:t>
            </w:r>
          </w:p>
          <w:p w14:paraId="1ECE8C42" w14:textId="0869F5D9" w:rsidR="00461F2E" w:rsidRPr="00BF7D7F" w:rsidRDefault="00461F2E" w:rsidP="0008186E">
            <w:pPr>
              <w:pStyle w:val="TAC"/>
              <w:keepNext w:val="0"/>
              <w:keepLines w:val="0"/>
              <w:widowControl w:val="0"/>
              <w:ind w:left="360"/>
              <w:jc w:val="left"/>
              <w:rPr>
                <w:rFonts w:cs="Arial"/>
                <w:szCs w:val="18"/>
              </w:rPr>
            </w:pPr>
            <w:ins w:id="218" w:author="Juan Montojo" w:date="2024-09-01T16:21:00Z">
              <w:r w:rsidRPr="00BF7D7F">
                <w:rPr>
                  <w:rFonts w:cs="Arial"/>
                  <w:szCs w:val="18"/>
                </w:rPr>
                <w:t>Note: R18 eType II doppler codebook is assumed for CSI report for both AI/ML and Non AI/ML prediction. Companies can report the assumption for N4: 1,4 (baseline), 2,8 (optional), and the assumption for paramCombination-Doppler-r18: 6,7 or paramCombination -r16 = 5,6 (for Benchmark 1).</w:t>
              </w:r>
            </w:ins>
          </w:p>
          <w:p w14:paraId="4875EE43" w14:textId="77777777" w:rsidR="00774489" w:rsidRPr="00BF7D7F" w:rsidRDefault="00774489" w:rsidP="0008186E">
            <w:pPr>
              <w:pStyle w:val="TAC"/>
              <w:keepNext w:val="0"/>
              <w:keepLines w:val="0"/>
              <w:widowControl w:val="0"/>
              <w:jc w:val="left"/>
              <w:rPr>
                <w:rFonts w:cs="Arial"/>
                <w:szCs w:val="18"/>
              </w:rPr>
            </w:pPr>
          </w:p>
          <w:p w14:paraId="48EFED0D" w14:textId="1B942505" w:rsidR="009F0731" w:rsidRPr="00BF7D7F" w:rsidRDefault="009F0731" w:rsidP="0008186E">
            <w:pPr>
              <w:widowControl w:val="0"/>
              <w:spacing w:after="0"/>
              <w:rPr>
                <w:rFonts w:ascii="Arial" w:hAnsi="Arial" w:cs="Arial"/>
                <w:sz w:val="18"/>
                <w:szCs w:val="18"/>
              </w:rPr>
            </w:pPr>
            <w:r w:rsidRPr="00BF7D7F">
              <w:rPr>
                <w:rFonts w:ascii="Arial" w:hAnsi="Arial" w:cs="Arial"/>
                <w:bCs/>
                <w:sz w:val="18"/>
                <w:szCs w:val="18"/>
                <w:lang w:eastAsia="zh-CN"/>
              </w:rPr>
              <w:t xml:space="preserve">For the evaluation of CSI enhancements, </w:t>
            </w:r>
            <w:r w:rsidRPr="00BF7D7F">
              <w:rPr>
                <w:rFonts w:ascii="Arial" w:hAnsi="Arial" w:cs="Arial"/>
                <w:sz w:val="18"/>
                <w:szCs w:val="18"/>
                <w:lang w:eastAsia="zh-CN"/>
              </w:rPr>
              <w:t xml:space="preserve">companies can optionally provide the </w:t>
            </w:r>
            <w:r w:rsidRPr="00BF7D7F">
              <w:rPr>
                <w:rFonts w:ascii="Arial" w:hAnsi="Arial" w:cs="Arial"/>
                <w:bCs/>
                <w:sz w:val="18"/>
                <w:szCs w:val="18"/>
                <w:lang w:eastAsia="zh-CN"/>
              </w:rPr>
              <w:t>additional throughput baseline based on CSI without compression (e.g., eigenvector from measured channel), which is taken as an upper bound for performance comparison</w:t>
            </w:r>
            <w:r w:rsidR="00675782" w:rsidRPr="00BF7D7F">
              <w:rPr>
                <w:rFonts w:ascii="Arial" w:hAnsi="Arial" w:cs="Arial"/>
                <w:bCs/>
                <w:sz w:val="18"/>
                <w:szCs w:val="18"/>
                <w:lang w:eastAsia="zh-CN"/>
              </w:rPr>
              <w:t>.</w:t>
            </w:r>
          </w:p>
        </w:tc>
      </w:tr>
      <w:tr w:rsidR="001E6A9F" w:rsidRPr="00BF7D7F" w14:paraId="4B74C844" w14:textId="77777777" w:rsidTr="007D38FC">
        <w:trPr>
          <w:jc w:val="center"/>
        </w:trPr>
        <w:tc>
          <w:tcPr>
            <w:tcW w:w="8905" w:type="dxa"/>
            <w:gridSpan w:val="3"/>
          </w:tcPr>
          <w:p w14:paraId="5E7862D7" w14:textId="06E5FF34" w:rsidR="001E6A9F" w:rsidRPr="00BF7D7F" w:rsidRDefault="001E6A9F" w:rsidP="001E6A9F">
            <w:pPr>
              <w:pStyle w:val="TAN"/>
            </w:pPr>
            <w:r w:rsidRPr="00BF7D7F">
              <w:lastRenderedPageBreak/>
              <w:t>Note:</w:t>
            </w:r>
            <w:r w:rsidRPr="00BF7D7F">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tc>
      </w:tr>
    </w:tbl>
    <w:p w14:paraId="28759CBF" w14:textId="77777777" w:rsidR="001E6A9F" w:rsidRPr="00BF7D7F" w:rsidRDefault="001E6A9F" w:rsidP="001E6A9F"/>
    <w:p w14:paraId="281A5B33" w14:textId="5E68A71C" w:rsidR="00CD7DC1" w:rsidRPr="00BF7D7F" w:rsidRDefault="00E070AE" w:rsidP="001E6A9F">
      <w:r w:rsidRPr="00BF7D7F">
        <w:t>Table 6</w:t>
      </w:r>
      <w:r w:rsidR="00D161D7" w:rsidRPr="00BF7D7F">
        <w:t>.2.1</w:t>
      </w:r>
      <w:r w:rsidRPr="00BF7D7F">
        <w:t xml:space="preserve">-2 </w:t>
      </w:r>
      <w:r w:rsidR="00830924" w:rsidRPr="00BF7D7F">
        <w:t>presents</w:t>
      </w:r>
      <w:r w:rsidRPr="00BF7D7F">
        <w:t xml:space="preserve"> the baseline link level simulation assumptions</w:t>
      </w:r>
      <w:r w:rsidR="00752AF1" w:rsidRPr="00BF7D7F">
        <w:t xml:space="preserve"> for</w:t>
      </w:r>
      <w:r w:rsidR="00752AF1" w:rsidRPr="00BF7D7F">
        <w:rPr>
          <w:rFonts w:eastAsia="Microsoft YaHei UI"/>
          <w:lang w:eastAsia="zh-CN"/>
        </w:rPr>
        <w:t xml:space="preserve"> </w:t>
      </w:r>
      <w:r w:rsidR="00752AF1" w:rsidRPr="00BF7D7F">
        <w:t>AI/ML based CSI feedback enhancement</w:t>
      </w:r>
      <w:r w:rsidR="00752AF1" w:rsidRPr="00BF7D7F">
        <w:rPr>
          <w:rFonts w:eastAsia="Microsoft YaHei UI"/>
          <w:lang w:eastAsia="zh-CN"/>
        </w:rPr>
        <w:t xml:space="preserve"> evaluations</w:t>
      </w:r>
      <w:r w:rsidRPr="00BF7D7F">
        <w:t>.</w:t>
      </w:r>
    </w:p>
    <w:p w14:paraId="03BF1281" w14:textId="7A45F500" w:rsidR="00E070AE" w:rsidRPr="00BF7D7F" w:rsidRDefault="00E070AE" w:rsidP="00E070AE">
      <w:pPr>
        <w:pStyle w:val="TH"/>
      </w:pPr>
      <w:r w:rsidRPr="00BF7D7F">
        <w:t>Table 6</w:t>
      </w:r>
      <w:r w:rsidR="00D161D7" w:rsidRPr="00BF7D7F">
        <w:t>.2.1</w:t>
      </w:r>
      <w:r w:rsidRPr="00BF7D7F">
        <w:t>-2: Baseline Link Level Simulation assumptions</w:t>
      </w:r>
      <w:r w:rsidR="002B7B41" w:rsidRPr="00BF7D7F">
        <w:t xml:space="preserve"> for</w:t>
      </w:r>
      <w:r w:rsidR="002B7B41" w:rsidRPr="00BF7D7F">
        <w:rPr>
          <w:rFonts w:eastAsia="Microsoft YaHei UI"/>
          <w:lang w:eastAsia="zh-CN"/>
        </w:rPr>
        <w:t xml:space="preserve"> </w:t>
      </w:r>
      <w:r w:rsidR="00752AF1" w:rsidRPr="00BF7D7F">
        <w:t>AI/ML based CSI feedback enhancement</w:t>
      </w:r>
      <w:r w:rsidR="00752AF1" w:rsidRPr="00BF7D7F">
        <w:rPr>
          <w:rFonts w:eastAsia="Microsoft YaHei UI"/>
          <w:lang w:eastAsia="zh-CN"/>
        </w:rPr>
        <w:t xml:space="preserve"> </w:t>
      </w:r>
      <w:r w:rsidR="002B7B41" w:rsidRPr="00BF7D7F">
        <w:rPr>
          <w:rFonts w:eastAsia="Microsoft YaHei UI"/>
          <w:lang w:eastAsia="zh-CN"/>
        </w:rPr>
        <w:t>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7B3E87" w:rsidRPr="00BF7D7F" w14:paraId="5D98A28E" w14:textId="77777777" w:rsidTr="00E511A0">
        <w:trPr>
          <w:jc w:val="center"/>
        </w:trPr>
        <w:tc>
          <w:tcPr>
            <w:tcW w:w="3284" w:type="dxa"/>
            <w:shd w:val="clear" w:color="auto" w:fill="D9D9D9"/>
          </w:tcPr>
          <w:p w14:paraId="5BB93E58" w14:textId="77777777" w:rsidR="00830924" w:rsidRPr="00BF7D7F" w:rsidRDefault="00830924" w:rsidP="00E511A0">
            <w:pPr>
              <w:pStyle w:val="TAH"/>
            </w:pPr>
            <w:r w:rsidRPr="00BF7D7F">
              <w:t>Parameter</w:t>
            </w:r>
          </w:p>
        </w:tc>
        <w:tc>
          <w:tcPr>
            <w:tcW w:w="5621" w:type="dxa"/>
            <w:shd w:val="clear" w:color="auto" w:fill="D9D9D9"/>
          </w:tcPr>
          <w:p w14:paraId="6C99A695" w14:textId="77777777" w:rsidR="00830924" w:rsidRPr="00BF7D7F" w:rsidRDefault="00830924" w:rsidP="00E511A0">
            <w:pPr>
              <w:pStyle w:val="TAH"/>
            </w:pPr>
            <w:r w:rsidRPr="00BF7D7F">
              <w:t>Value</w:t>
            </w:r>
          </w:p>
        </w:tc>
      </w:tr>
      <w:tr w:rsidR="007B3E87" w:rsidRPr="00BF7D7F" w14:paraId="56F95870" w14:textId="77777777" w:rsidTr="00E511A0">
        <w:trPr>
          <w:jc w:val="center"/>
        </w:trPr>
        <w:tc>
          <w:tcPr>
            <w:tcW w:w="3284" w:type="dxa"/>
          </w:tcPr>
          <w:p w14:paraId="408F5094" w14:textId="6A15EF05" w:rsidR="00F229E5" w:rsidRPr="00BF7D7F" w:rsidRDefault="00F229E5" w:rsidP="00F229E5">
            <w:pPr>
              <w:pStyle w:val="TAL"/>
            </w:pPr>
            <w:r w:rsidRPr="00BF7D7F">
              <w:t xml:space="preserve">Duplex, Waveform </w:t>
            </w:r>
          </w:p>
        </w:tc>
        <w:tc>
          <w:tcPr>
            <w:tcW w:w="5621" w:type="dxa"/>
          </w:tcPr>
          <w:p w14:paraId="55130D7D" w14:textId="788307DE" w:rsidR="00F229E5" w:rsidRPr="00BF7D7F" w:rsidRDefault="00F229E5" w:rsidP="00F229E5">
            <w:pPr>
              <w:pStyle w:val="TAC"/>
              <w:jc w:val="left"/>
            </w:pPr>
            <w:r w:rsidRPr="00BF7D7F">
              <w:t xml:space="preserve">FDD (TDD is not precluded), OFDM </w:t>
            </w:r>
          </w:p>
        </w:tc>
      </w:tr>
      <w:tr w:rsidR="007B3E87" w:rsidRPr="00BF7D7F" w14:paraId="7D5DDF9D" w14:textId="77777777" w:rsidTr="00E511A0">
        <w:trPr>
          <w:jc w:val="center"/>
        </w:trPr>
        <w:tc>
          <w:tcPr>
            <w:tcW w:w="3284" w:type="dxa"/>
          </w:tcPr>
          <w:p w14:paraId="3133F8FB" w14:textId="667F8082" w:rsidR="00F229E5" w:rsidRPr="00BF7D7F" w:rsidRDefault="00F229E5" w:rsidP="00F229E5">
            <w:pPr>
              <w:pStyle w:val="TAL"/>
            </w:pPr>
            <w:r w:rsidRPr="00BF7D7F">
              <w:t>Carrier frequency</w:t>
            </w:r>
          </w:p>
        </w:tc>
        <w:tc>
          <w:tcPr>
            <w:tcW w:w="5621" w:type="dxa"/>
          </w:tcPr>
          <w:p w14:paraId="31E37074" w14:textId="55D1C8E2" w:rsidR="00F229E5" w:rsidRPr="00BF7D7F" w:rsidRDefault="00F229E5" w:rsidP="00F229E5">
            <w:pPr>
              <w:pStyle w:val="TAC"/>
              <w:jc w:val="left"/>
            </w:pPr>
            <w:r w:rsidRPr="00BF7D7F">
              <w:t>2GHz as baseline, optional for 4GHz</w:t>
            </w:r>
          </w:p>
        </w:tc>
      </w:tr>
      <w:tr w:rsidR="007B3E87" w:rsidRPr="00BF7D7F" w14:paraId="1778C7EE" w14:textId="77777777" w:rsidTr="00E511A0">
        <w:trPr>
          <w:jc w:val="center"/>
        </w:trPr>
        <w:tc>
          <w:tcPr>
            <w:tcW w:w="3284" w:type="dxa"/>
          </w:tcPr>
          <w:p w14:paraId="5E287733" w14:textId="4471F86F" w:rsidR="00F229E5" w:rsidRPr="00BF7D7F" w:rsidRDefault="00F229E5" w:rsidP="00F229E5">
            <w:pPr>
              <w:pStyle w:val="TAL"/>
            </w:pPr>
            <w:r w:rsidRPr="00BF7D7F">
              <w:t>Bandwidth</w:t>
            </w:r>
          </w:p>
        </w:tc>
        <w:tc>
          <w:tcPr>
            <w:tcW w:w="5621" w:type="dxa"/>
          </w:tcPr>
          <w:p w14:paraId="5171D803" w14:textId="6C145C0B" w:rsidR="00F229E5" w:rsidRPr="00BF7D7F" w:rsidRDefault="00F229E5" w:rsidP="00F229E5">
            <w:pPr>
              <w:pStyle w:val="TAC"/>
              <w:jc w:val="left"/>
            </w:pPr>
            <w:r w:rsidRPr="00BF7D7F">
              <w:t>10MHz or 20MHz</w:t>
            </w:r>
          </w:p>
        </w:tc>
      </w:tr>
      <w:tr w:rsidR="007B3E87" w:rsidRPr="00BF7D7F" w14:paraId="776D3C71" w14:textId="77777777" w:rsidTr="00E511A0">
        <w:trPr>
          <w:jc w:val="center"/>
        </w:trPr>
        <w:tc>
          <w:tcPr>
            <w:tcW w:w="3284" w:type="dxa"/>
          </w:tcPr>
          <w:p w14:paraId="77DB5507" w14:textId="635481CE" w:rsidR="00F229E5" w:rsidRPr="00BF7D7F" w:rsidRDefault="00F229E5" w:rsidP="00F229E5">
            <w:pPr>
              <w:pStyle w:val="TAL"/>
            </w:pPr>
            <w:r w:rsidRPr="00BF7D7F">
              <w:t>Subcarrier spacing</w:t>
            </w:r>
          </w:p>
        </w:tc>
        <w:tc>
          <w:tcPr>
            <w:tcW w:w="5621" w:type="dxa"/>
          </w:tcPr>
          <w:p w14:paraId="3459E32E" w14:textId="641BF8F2" w:rsidR="00F229E5" w:rsidRPr="00BF7D7F" w:rsidRDefault="00F229E5" w:rsidP="00F229E5">
            <w:pPr>
              <w:pStyle w:val="TAC"/>
              <w:jc w:val="left"/>
            </w:pPr>
            <w:r w:rsidRPr="00BF7D7F">
              <w:t>15kHz for 2GHz, 30kHz for 4GHz</w:t>
            </w:r>
          </w:p>
        </w:tc>
      </w:tr>
      <w:tr w:rsidR="007B3E87" w:rsidRPr="00BF7D7F" w14:paraId="13FE89E6" w14:textId="77777777" w:rsidTr="00E511A0">
        <w:trPr>
          <w:jc w:val="center"/>
        </w:trPr>
        <w:tc>
          <w:tcPr>
            <w:tcW w:w="3284" w:type="dxa"/>
          </w:tcPr>
          <w:p w14:paraId="7360EA6F" w14:textId="71C16BB6" w:rsidR="00F229E5" w:rsidRPr="00BF7D7F" w:rsidRDefault="00F229E5" w:rsidP="00F229E5">
            <w:pPr>
              <w:pStyle w:val="TAL"/>
            </w:pPr>
            <w:r w:rsidRPr="00BF7D7F">
              <w:t>Nt</w:t>
            </w:r>
          </w:p>
        </w:tc>
        <w:tc>
          <w:tcPr>
            <w:tcW w:w="5621" w:type="dxa"/>
          </w:tcPr>
          <w:p w14:paraId="680E9F34" w14:textId="202A4BEF" w:rsidR="00F229E5" w:rsidRPr="00BF7D7F" w:rsidRDefault="00F229E5" w:rsidP="00F229E5">
            <w:pPr>
              <w:pStyle w:val="TAC"/>
              <w:jc w:val="left"/>
            </w:pPr>
            <w:r w:rsidRPr="00BF7D7F">
              <w:t>32: (8,8,2,1,1,2,8), (dH,dV) = (0.5, 0.8)λ</w:t>
            </w:r>
          </w:p>
        </w:tc>
      </w:tr>
      <w:tr w:rsidR="007B3E87" w:rsidRPr="00BF7D7F" w14:paraId="34F7B832" w14:textId="77777777" w:rsidTr="00E511A0">
        <w:trPr>
          <w:jc w:val="center"/>
        </w:trPr>
        <w:tc>
          <w:tcPr>
            <w:tcW w:w="3284" w:type="dxa"/>
          </w:tcPr>
          <w:p w14:paraId="20C66F51" w14:textId="244E16DC" w:rsidR="00F229E5" w:rsidRPr="00BF7D7F" w:rsidRDefault="00F229E5" w:rsidP="00F229E5">
            <w:pPr>
              <w:pStyle w:val="TAL"/>
            </w:pPr>
            <w:r w:rsidRPr="00BF7D7F">
              <w:t>Nr</w:t>
            </w:r>
          </w:p>
        </w:tc>
        <w:tc>
          <w:tcPr>
            <w:tcW w:w="5621" w:type="dxa"/>
          </w:tcPr>
          <w:p w14:paraId="77A94CE4" w14:textId="11AFD882" w:rsidR="00F229E5" w:rsidRPr="00BF7D7F" w:rsidRDefault="00F229E5" w:rsidP="00F229E5">
            <w:pPr>
              <w:pStyle w:val="TAC"/>
              <w:jc w:val="left"/>
            </w:pPr>
            <w:r w:rsidRPr="00BF7D7F">
              <w:t>4: (1,2,2,1,1,1,2), (dH,dV) = (0.5, 0.5)λ</w:t>
            </w:r>
          </w:p>
        </w:tc>
      </w:tr>
      <w:tr w:rsidR="007B3E87" w:rsidRPr="00BF7D7F" w14:paraId="7B0559BA" w14:textId="77777777" w:rsidTr="00E511A0">
        <w:trPr>
          <w:jc w:val="center"/>
        </w:trPr>
        <w:tc>
          <w:tcPr>
            <w:tcW w:w="3284" w:type="dxa"/>
          </w:tcPr>
          <w:p w14:paraId="0A7DD18A" w14:textId="62CFC592" w:rsidR="00F229E5" w:rsidRPr="00BF7D7F" w:rsidRDefault="00F229E5" w:rsidP="00F229E5">
            <w:pPr>
              <w:pStyle w:val="TAL"/>
            </w:pPr>
            <w:r w:rsidRPr="00BF7D7F">
              <w:t>Channel model</w:t>
            </w:r>
          </w:p>
        </w:tc>
        <w:tc>
          <w:tcPr>
            <w:tcW w:w="5621" w:type="dxa"/>
          </w:tcPr>
          <w:p w14:paraId="17DC5714" w14:textId="2211AE0C" w:rsidR="00F229E5" w:rsidRPr="00BF7D7F" w:rsidRDefault="00F229E5" w:rsidP="00F229E5">
            <w:pPr>
              <w:pStyle w:val="TAC"/>
              <w:jc w:val="left"/>
            </w:pPr>
            <w:r w:rsidRPr="00BF7D7F">
              <w:t>CDL-C as baseline, CDL-A as optional</w:t>
            </w:r>
          </w:p>
        </w:tc>
      </w:tr>
      <w:tr w:rsidR="007B3E87" w:rsidRPr="00BF7D7F" w14:paraId="70651F49" w14:textId="77777777" w:rsidTr="00E511A0">
        <w:trPr>
          <w:jc w:val="center"/>
        </w:trPr>
        <w:tc>
          <w:tcPr>
            <w:tcW w:w="3284" w:type="dxa"/>
          </w:tcPr>
          <w:p w14:paraId="50BDA904" w14:textId="57DB4F19" w:rsidR="00F229E5" w:rsidRPr="00BF7D7F" w:rsidRDefault="00F229E5" w:rsidP="00F229E5">
            <w:pPr>
              <w:pStyle w:val="TAL"/>
            </w:pPr>
            <w:r w:rsidRPr="00BF7D7F">
              <w:t>UE speed</w:t>
            </w:r>
          </w:p>
        </w:tc>
        <w:tc>
          <w:tcPr>
            <w:tcW w:w="5621" w:type="dxa"/>
          </w:tcPr>
          <w:p w14:paraId="1709DCB7" w14:textId="1B4ECC64" w:rsidR="00F229E5" w:rsidRPr="00BF7D7F" w:rsidRDefault="00F229E5" w:rsidP="00F229E5">
            <w:pPr>
              <w:pStyle w:val="TAC"/>
              <w:jc w:val="left"/>
            </w:pPr>
            <w:r w:rsidRPr="00BF7D7F">
              <w:t>3kmhr, 10km/h, 20km/h or 30km/h to be reported by companies</w:t>
            </w:r>
          </w:p>
        </w:tc>
      </w:tr>
      <w:tr w:rsidR="007B3E87" w:rsidRPr="00BF7D7F" w14:paraId="606A3733" w14:textId="77777777" w:rsidTr="00E511A0">
        <w:trPr>
          <w:jc w:val="center"/>
        </w:trPr>
        <w:tc>
          <w:tcPr>
            <w:tcW w:w="3284" w:type="dxa"/>
          </w:tcPr>
          <w:p w14:paraId="683C7E43" w14:textId="69A84302" w:rsidR="00F229E5" w:rsidRPr="00BF7D7F" w:rsidRDefault="00F229E5" w:rsidP="00F229E5">
            <w:pPr>
              <w:pStyle w:val="TAL"/>
            </w:pPr>
            <w:r w:rsidRPr="00BF7D7F">
              <w:t>Delay spread</w:t>
            </w:r>
          </w:p>
        </w:tc>
        <w:tc>
          <w:tcPr>
            <w:tcW w:w="5621" w:type="dxa"/>
          </w:tcPr>
          <w:p w14:paraId="73C4CFF1" w14:textId="3903DD7D" w:rsidR="00F229E5" w:rsidRPr="00BF7D7F" w:rsidRDefault="00F229E5" w:rsidP="00F229E5">
            <w:pPr>
              <w:pStyle w:val="TAC"/>
              <w:jc w:val="left"/>
            </w:pPr>
            <w:r w:rsidRPr="00BF7D7F">
              <w:t>30ns or 300ns</w:t>
            </w:r>
          </w:p>
        </w:tc>
      </w:tr>
      <w:tr w:rsidR="007B3E87" w:rsidRPr="00BF7D7F" w14:paraId="53F94C26" w14:textId="77777777" w:rsidTr="00E511A0">
        <w:trPr>
          <w:jc w:val="center"/>
        </w:trPr>
        <w:tc>
          <w:tcPr>
            <w:tcW w:w="3284" w:type="dxa"/>
          </w:tcPr>
          <w:p w14:paraId="1DE9DC8F" w14:textId="771F9EE8" w:rsidR="00F229E5" w:rsidRPr="00BF7D7F" w:rsidRDefault="00F229E5" w:rsidP="00F229E5">
            <w:pPr>
              <w:pStyle w:val="TAL"/>
            </w:pPr>
            <w:r w:rsidRPr="00BF7D7F">
              <w:t>Channel estimation</w:t>
            </w:r>
          </w:p>
        </w:tc>
        <w:tc>
          <w:tcPr>
            <w:tcW w:w="5621" w:type="dxa"/>
          </w:tcPr>
          <w:p w14:paraId="2BBFC9C0" w14:textId="77777777" w:rsidR="00B111C1" w:rsidRPr="00BF7D7F" w:rsidRDefault="00F229E5" w:rsidP="00F229E5">
            <w:pPr>
              <w:pStyle w:val="TAC"/>
              <w:jc w:val="left"/>
            </w:pPr>
            <w:r w:rsidRPr="00BF7D7F">
              <w:t>Realistic channel estimation algorithms (e.g.</w:t>
            </w:r>
            <w:r w:rsidR="006960A6" w:rsidRPr="00BF7D7F">
              <w:t>,</w:t>
            </w:r>
            <w:r w:rsidRPr="00BF7D7F">
              <w:t xml:space="preserve"> LS or MMSE) as a baseline</w:t>
            </w:r>
            <w:r w:rsidR="00B111C1" w:rsidRPr="00BF7D7F">
              <w:t>.</w:t>
            </w:r>
          </w:p>
          <w:p w14:paraId="1113EEA5" w14:textId="77777777" w:rsidR="00B111C1" w:rsidRPr="00BF7D7F" w:rsidRDefault="00B111C1" w:rsidP="00B111C1">
            <w:pPr>
              <w:widowControl w:val="0"/>
              <w:spacing w:after="0"/>
              <w:rPr>
                <w:rFonts w:ascii="Arial" w:hAnsi="Arial" w:cs="Arial"/>
                <w:sz w:val="18"/>
                <w:szCs w:val="18"/>
                <w:lang w:eastAsia="zh-CN"/>
              </w:rPr>
            </w:pPr>
            <w:r w:rsidRPr="00BF7D7F">
              <w:rPr>
                <w:rFonts w:ascii="Arial" w:hAnsi="Arial" w:cs="Arial"/>
                <w:sz w:val="18"/>
                <w:szCs w:val="18"/>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2FBF2B9F" w14:textId="44B6E704" w:rsidR="00F229E5" w:rsidRPr="00BF7D7F" w:rsidRDefault="00B111C1" w:rsidP="00B111C1">
            <w:pPr>
              <w:pStyle w:val="TAC"/>
              <w:jc w:val="left"/>
            </w:pPr>
            <w:r w:rsidRPr="00BF7D7F">
              <w:rPr>
                <w:rFonts w:cs="Arial"/>
                <w:szCs w:val="18"/>
                <w:lang w:eastAsia="zh-CN"/>
              </w:rPr>
              <w:t>Note: Eventual performance comparison with the benchmark release and drawing SI conclusions should be based on realistic DL channel estimation</w:t>
            </w:r>
            <w:r w:rsidR="00F229E5" w:rsidRPr="00BF7D7F">
              <w:t xml:space="preserve"> </w:t>
            </w:r>
          </w:p>
        </w:tc>
      </w:tr>
      <w:tr w:rsidR="007B3E87" w:rsidRPr="00BF7D7F" w14:paraId="4959141B" w14:textId="77777777" w:rsidTr="00E511A0">
        <w:trPr>
          <w:jc w:val="center"/>
        </w:trPr>
        <w:tc>
          <w:tcPr>
            <w:tcW w:w="3284" w:type="dxa"/>
          </w:tcPr>
          <w:p w14:paraId="754D6BAB" w14:textId="13201BCD" w:rsidR="00F229E5" w:rsidRPr="00BF7D7F" w:rsidRDefault="00F229E5" w:rsidP="00F229E5">
            <w:pPr>
              <w:pStyle w:val="TAL"/>
            </w:pPr>
            <w:r w:rsidRPr="00BF7D7F">
              <w:t>Rank per UE</w:t>
            </w:r>
          </w:p>
        </w:tc>
        <w:tc>
          <w:tcPr>
            <w:tcW w:w="5621" w:type="dxa"/>
          </w:tcPr>
          <w:p w14:paraId="3628768F" w14:textId="24E245D1" w:rsidR="00F229E5" w:rsidRPr="00BF7D7F" w:rsidRDefault="00F229E5" w:rsidP="00F229E5">
            <w:pPr>
              <w:pStyle w:val="TAC"/>
              <w:jc w:val="left"/>
            </w:pPr>
            <w:r w:rsidRPr="00BF7D7F">
              <w:t>Rank 1-4. Companies are encouraged to report the Rank number, and whether/how rank adaptation is applied</w:t>
            </w:r>
          </w:p>
        </w:tc>
      </w:tr>
      <w:tr w:rsidR="00035FBD" w:rsidRPr="00BF7D7F" w14:paraId="5197AAAA" w14:textId="77777777" w:rsidTr="006C2061">
        <w:trPr>
          <w:jc w:val="center"/>
        </w:trPr>
        <w:tc>
          <w:tcPr>
            <w:tcW w:w="8905" w:type="dxa"/>
            <w:gridSpan w:val="2"/>
          </w:tcPr>
          <w:p w14:paraId="59955982" w14:textId="05779A2E" w:rsidR="00035FBD" w:rsidRPr="00BF7D7F" w:rsidRDefault="00035FBD" w:rsidP="00F229E5">
            <w:pPr>
              <w:pStyle w:val="TAC"/>
              <w:jc w:val="left"/>
            </w:pPr>
            <w:r w:rsidRPr="00BF7D7F">
              <w:t>Note:</w:t>
            </w:r>
            <w:r w:rsidR="00D23416" w:rsidRPr="00BF7D7F">
              <w:t xml:space="preserve"> </w:t>
            </w:r>
            <w:r w:rsidRPr="00BF7D7F">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tc>
      </w:tr>
    </w:tbl>
    <w:p w14:paraId="3DFD3333" w14:textId="3433165D" w:rsidR="00E070AE" w:rsidRPr="00BF7D7F" w:rsidRDefault="00E070AE" w:rsidP="00194BDF"/>
    <w:p w14:paraId="3573F0C9" w14:textId="0299A9C0" w:rsidR="005343CD" w:rsidRPr="00BF7D7F" w:rsidRDefault="00F16C4E" w:rsidP="00194BDF">
      <w:pPr>
        <w:rPr>
          <w:b/>
          <w:bCs/>
        </w:rPr>
      </w:pPr>
      <w:r w:rsidRPr="00BF7D7F">
        <w:rPr>
          <w:b/>
          <w:bCs/>
          <w:i/>
          <w:iCs/>
        </w:rPr>
        <w:lastRenderedPageBreak/>
        <w:t>CSI compression s</w:t>
      </w:r>
      <w:r w:rsidR="005343CD" w:rsidRPr="00BF7D7F">
        <w:rPr>
          <w:b/>
          <w:bCs/>
          <w:i/>
          <w:iCs/>
        </w:rPr>
        <w:t>ub</w:t>
      </w:r>
      <w:r w:rsidRPr="00BF7D7F">
        <w:rPr>
          <w:b/>
          <w:bCs/>
          <w:i/>
          <w:iCs/>
        </w:rPr>
        <w:t xml:space="preserve"> </w:t>
      </w:r>
      <w:r w:rsidR="005343CD" w:rsidRPr="00BF7D7F">
        <w:rPr>
          <w:b/>
          <w:bCs/>
          <w:i/>
          <w:iCs/>
        </w:rPr>
        <w:t>use case specific</w:t>
      </w:r>
      <w:r w:rsidR="00D15D4B" w:rsidRPr="00BF7D7F">
        <w:rPr>
          <w:b/>
          <w:bCs/>
          <w:i/>
          <w:iCs/>
        </w:rPr>
        <w:t xml:space="preserve"> aspects</w:t>
      </w:r>
      <w:r w:rsidR="005343CD" w:rsidRPr="00BF7D7F">
        <w:rPr>
          <w:b/>
          <w:bCs/>
        </w:rPr>
        <w:t xml:space="preserve">: </w:t>
      </w:r>
    </w:p>
    <w:p w14:paraId="72302AF3" w14:textId="77777777" w:rsidR="00AB2409" w:rsidRPr="00BF7D7F" w:rsidRDefault="00AB2409" w:rsidP="00AB2409">
      <w:r w:rsidRPr="00BF7D7F">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6BF337DB" w14:textId="27EB0167" w:rsidR="00A66252" w:rsidRPr="00BF7D7F" w:rsidRDefault="00823B96" w:rsidP="00A66252">
      <w:pPr>
        <w:overflowPunct w:val="0"/>
        <w:textAlignment w:val="baseline"/>
        <w:rPr>
          <w:lang w:eastAsia="zh-CN"/>
        </w:rPr>
      </w:pPr>
      <w:r w:rsidRPr="00BF7D7F">
        <w:rPr>
          <w:lang w:eastAsia="zh-CN"/>
        </w:rPr>
        <w:t>F</w:t>
      </w:r>
      <w:r w:rsidR="00A66252" w:rsidRPr="00BF7D7F">
        <w:rPr>
          <w:lang w:eastAsia="zh-CN"/>
        </w:rPr>
        <w:t>igure</w:t>
      </w:r>
      <w:r w:rsidRPr="00BF7D7F">
        <w:rPr>
          <w:lang w:eastAsia="zh-CN"/>
        </w:rPr>
        <w:t xml:space="preserve"> 6.2.1-1</w:t>
      </w:r>
      <w:r w:rsidR="00A66252" w:rsidRPr="00BF7D7F">
        <w:rPr>
          <w:lang w:eastAsia="zh-CN"/>
        </w:rPr>
        <w:t xml:space="preserve"> provides an example for the inference procedure for CSI compression. For generating the input of CSI generation model, it may need some further pre-processing on the measured channel; for the output of the CSI reconstruction model, some further post-processing may also be applied. Besides CSI feedback of quantization output, there may also be other CSI/PMI related information transmitted. There may be other examples of merging quantization/dequantization into the inference for CSI generation/reconstruction, CSI generation model/CSI reconstruction model, respectively. </w:t>
      </w:r>
    </w:p>
    <w:p w14:paraId="6CB2D081" w14:textId="1A7177E2" w:rsidR="00A66252" w:rsidRPr="00BF7D7F" w:rsidRDefault="00941A1E" w:rsidP="007D6EE8">
      <w:pPr>
        <w:pStyle w:val="TH"/>
      </w:pPr>
      <w:r w:rsidRPr="00BF7D7F">
        <w:rPr>
          <w:noProof/>
        </w:rPr>
        <w:drawing>
          <wp:inline distT="0" distB="0" distL="0" distR="0" wp14:anchorId="0E10C922" wp14:editId="655A7057">
            <wp:extent cx="5943600" cy="1137954"/>
            <wp:effectExtent l="0" t="0" r="0" b="5080"/>
            <wp:docPr id="7" name="Picture 7"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computer&#10;&#10;Description automatically generated"/>
                    <pic:cNvPicPr/>
                  </pic:nvPicPr>
                  <pic:blipFill>
                    <a:blip r:embed="rId15"/>
                    <a:stretch>
                      <a:fillRect/>
                    </a:stretch>
                  </pic:blipFill>
                  <pic:spPr>
                    <a:xfrm>
                      <a:off x="0" y="0"/>
                      <a:ext cx="5992782" cy="1147370"/>
                    </a:xfrm>
                    <a:prstGeom prst="rect">
                      <a:avLst/>
                    </a:prstGeom>
                  </pic:spPr>
                </pic:pic>
              </a:graphicData>
            </a:graphic>
          </wp:inline>
        </w:drawing>
      </w:r>
    </w:p>
    <w:p w14:paraId="7B040323" w14:textId="781CC420" w:rsidR="00273BE3" w:rsidRPr="00BF7D7F" w:rsidRDefault="00A66252" w:rsidP="007D6EE8">
      <w:pPr>
        <w:pStyle w:val="TF"/>
        <w:rPr>
          <w:bCs/>
        </w:rPr>
      </w:pPr>
      <w:r w:rsidRPr="00BF7D7F">
        <w:t>Figure 6.2.1-1</w:t>
      </w:r>
      <w:r w:rsidR="00D82A7F" w:rsidRPr="00BF7D7F">
        <w:t>:</w:t>
      </w:r>
      <w:r w:rsidRPr="00BF7D7F">
        <w:t xml:space="preserve"> An example of the CSI compression inference procedure</w:t>
      </w:r>
    </w:p>
    <w:p w14:paraId="101E8A93" w14:textId="0E587BD5" w:rsidR="005343CD" w:rsidRPr="00BF7D7F" w:rsidRDefault="005343CD" w:rsidP="005343CD">
      <w:pPr>
        <w:rPr>
          <w:lang w:eastAsia="x-none"/>
        </w:rPr>
      </w:pPr>
      <w:r w:rsidRPr="00BF7D7F">
        <w:rPr>
          <w:lang w:eastAsia="x-none"/>
        </w:rPr>
        <w:t xml:space="preserve">For the evaluation of the AI/ML based </w:t>
      </w:r>
      <w:r w:rsidRPr="00BF7D7F">
        <w:rPr>
          <w:b/>
          <w:bCs/>
          <w:lang w:eastAsia="x-none"/>
        </w:rPr>
        <w:t>CSI compression</w:t>
      </w:r>
      <w:r w:rsidRPr="00BF7D7F">
        <w:rPr>
          <w:lang w:eastAsia="x-none"/>
        </w:rPr>
        <w:t xml:space="preserve"> sub use case, </w:t>
      </w:r>
      <w:r w:rsidR="00506E53" w:rsidRPr="00BF7D7F">
        <w:rPr>
          <w:lang w:eastAsia="x-none"/>
        </w:rPr>
        <w:t xml:space="preserve">the following </w:t>
      </w:r>
      <w:r w:rsidRPr="00BF7D7F">
        <w:rPr>
          <w:lang w:eastAsia="x-none"/>
        </w:rPr>
        <w:t>details of models</w:t>
      </w:r>
      <w:r w:rsidR="00835647" w:rsidRPr="00BF7D7F">
        <w:rPr>
          <w:lang w:eastAsia="x-none"/>
        </w:rPr>
        <w:t xml:space="preserve"> are reported</w:t>
      </w:r>
      <w:r w:rsidRPr="00BF7D7F">
        <w:rPr>
          <w:lang w:eastAsia="x-none"/>
        </w:rPr>
        <w:t>:</w:t>
      </w:r>
    </w:p>
    <w:p w14:paraId="7EB6EBC9" w14:textId="701AB9D9" w:rsidR="005343CD" w:rsidRPr="00BF7D7F" w:rsidRDefault="00965E42" w:rsidP="00965E42">
      <w:pPr>
        <w:pStyle w:val="B1"/>
      </w:pPr>
      <w:r w:rsidRPr="00BF7D7F">
        <w:t>-</w:t>
      </w:r>
      <w:r w:rsidRPr="00BF7D7F">
        <w:tab/>
      </w:r>
      <w:r w:rsidR="005343CD" w:rsidRPr="00BF7D7F">
        <w:t>The structure of the AI/ML model, e.g., type (CNN, RNN, Transformer, Inception, …), the number of layers, branches, real valued or complex valued parameters, etc.</w:t>
      </w:r>
    </w:p>
    <w:p w14:paraId="7E3F115B" w14:textId="042A9174" w:rsidR="00795020" w:rsidRPr="00BF7D7F" w:rsidRDefault="00965E42" w:rsidP="00965E42">
      <w:pPr>
        <w:pStyle w:val="B1"/>
      </w:pPr>
      <w:r w:rsidRPr="00BF7D7F">
        <w:t>-</w:t>
      </w:r>
      <w:r w:rsidRPr="00BF7D7F">
        <w:tab/>
      </w:r>
      <w:r w:rsidR="00A61922" w:rsidRPr="00BF7D7F">
        <w:rPr>
          <w:lang w:eastAsia="zh-CN"/>
        </w:rPr>
        <w:t xml:space="preserve">AI/ML model input (for CSI generation part)/output (for CSI reconstruction part) types for </w:t>
      </w:r>
      <w:r w:rsidR="00135174" w:rsidRPr="00BF7D7F">
        <w:rPr>
          <w:lang w:eastAsia="zh-CN"/>
        </w:rPr>
        <w:t>evaluation</w:t>
      </w:r>
      <w:r w:rsidR="001F49BA" w:rsidRPr="00BF7D7F">
        <w:rPr>
          <w:lang w:eastAsia="zh-CN"/>
        </w:rPr>
        <w:t>s</w:t>
      </w:r>
    </w:p>
    <w:p w14:paraId="606AFDB5" w14:textId="1BBEDCD5" w:rsidR="005343CD" w:rsidRPr="00BF7D7F" w:rsidRDefault="00965E42" w:rsidP="00965E42">
      <w:pPr>
        <w:pStyle w:val="B1"/>
      </w:pPr>
      <w:r w:rsidRPr="00BF7D7F">
        <w:t>-</w:t>
      </w:r>
      <w:r w:rsidRPr="00BF7D7F">
        <w:tab/>
      </w:r>
      <w:r w:rsidR="005343CD" w:rsidRPr="00BF7D7F">
        <w:t>Data pre-processing/post-processing</w:t>
      </w:r>
    </w:p>
    <w:p w14:paraId="0393FFE5" w14:textId="7BFFB48F" w:rsidR="005343CD" w:rsidRPr="00BF7D7F" w:rsidRDefault="00965E42" w:rsidP="00965E42">
      <w:pPr>
        <w:pStyle w:val="B1"/>
      </w:pPr>
      <w:r w:rsidRPr="00BF7D7F">
        <w:t>-</w:t>
      </w:r>
      <w:r w:rsidRPr="00BF7D7F">
        <w:tab/>
      </w:r>
      <w:r w:rsidR="005343CD" w:rsidRPr="00BF7D7F">
        <w:t>Loss function</w:t>
      </w:r>
    </w:p>
    <w:p w14:paraId="590935ED" w14:textId="328A3AD4" w:rsidR="0054167B" w:rsidRPr="00BF7D7F" w:rsidRDefault="00965E42" w:rsidP="00965E42">
      <w:pPr>
        <w:pStyle w:val="B1"/>
      </w:pPr>
      <w:r w:rsidRPr="00BF7D7F">
        <w:t>-</w:t>
      </w:r>
      <w:r w:rsidRPr="00BF7D7F">
        <w:tab/>
      </w:r>
      <w:r w:rsidR="000F1881" w:rsidRPr="00BF7D7F">
        <w:t>Specific quantization/dequantization method, e.g., vector quantization, scalar quantization, etc</w:t>
      </w:r>
      <w:r w:rsidR="00211343" w:rsidRPr="00BF7D7F">
        <w:t>,</w:t>
      </w:r>
    </w:p>
    <w:p w14:paraId="2A61543D" w14:textId="77777777" w:rsidR="00FA6F5E" w:rsidRPr="00BF7D7F" w:rsidRDefault="00FA6F5E" w:rsidP="00FA6F5E">
      <w:pPr>
        <w:rPr>
          <w:lang w:eastAsia="zh-CN"/>
        </w:rPr>
      </w:pPr>
      <w:r w:rsidRPr="00BF7D7F">
        <w:rPr>
          <w:lang w:eastAsia="zh-CN"/>
        </w:rPr>
        <w:t>For the evaluation of the AI/ML based CSI compression sub use cases, at least the following types of AI/ML model input (for CSI generation part)/output (for CSI reconstruction part) are considered for evaluations:</w:t>
      </w:r>
    </w:p>
    <w:p w14:paraId="72E96B4B" w14:textId="2CE6EFCC" w:rsidR="00FA6F5E" w:rsidRPr="00BF7D7F" w:rsidRDefault="00965E42" w:rsidP="00965E42">
      <w:pPr>
        <w:pStyle w:val="B1"/>
      </w:pPr>
      <w:r w:rsidRPr="00BF7D7F">
        <w:t>-</w:t>
      </w:r>
      <w:r w:rsidRPr="00BF7D7F">
        <w:tab/>
      </w:r>
      <w:r w:rsidR="00FA6F5E" w:rsidRPr="00BF7D7F">
        <w:rPr>
          <w:lang w:eastAsia="zh-CN"/>
        </w:rPr>
        <w:t xml:space="preserve">Raw channel matrix, e.g., channel matrix with the dimensions of Tx, Rx, and frequency unit. </w:t>
      </w:r>
      <w:r w:rsidR="00FA6F5E" w:rsidRPr="00BF7D7F">
        <w:t>Companies to report the raw channel is in frequency domain or delay domain.</w:t>
      </w:r>
    </w:p>
    <w:p w14:paraId="7FC612DB" w14:textId="00D956E3" w:rsidR="00FA6F5E" w:rsidRPr="00BF7D7F" w:rsidRDefault="00965E42" w:rsidP="00965E42">
      <w:pPr>
        <w:pStyle w:val="B1"/>
      </w:pPr>
      <w:r w:rsidRPr="00BF7D7F">
        <w:t>-</w:t>
      </w:r>
      <w:r w:rsidRPr="00BF7D7F">
        <w:tab/>
      </w:r>
      <w:r w:rsidR="00FA6F5E" w:rsidRPr="00BF7D7F">
        <w:rPr>
          <w:lang w:eastAsia="zh-CN"/>
        </w:rPr>
        <w:t xml:space="preserve">Precoding matrix. </w:t>
      </w:r>
      <w:r w:rsidR="00FA6F5E" w:rsidRPr="00BF7D7F">
        <w:t xml:space="preserve">Companies to report the precoding matrix is a group of eigenvector(s) or an eType II-like reporting (i.e., eigenvectors with </w:t>
      </w:r>
      <w:r w:rsidR="00FA6F5E" w:rsidRPr="00BF7D7F">
        <w:rPr>
          <w:lang w:eastAsia="zh-CN"/>
        </w:rPr>
        <w:t>angular-delay domain representation).</w:t>
      </w:r>
    </w:p>
    <w:p w14:paraId="5FCCA053" w14:textId="74E3867A" w:rsidR="005343CD" w:rsidRPr="00BF7D7F" w:rsidRDefault="00FA6F5E" w:rsidP="00841835">
      <w:pPr>
        <w:rPr>
          <w:lang w:eastAsia="zh-CN"/>
        </w:rPr>
      </w:pPr>
      <w:r w:rsidRPr="00BF7D7F">
        <w:rPr>
          <w:lang w:eastAsia="zh-CN"/>
        </w:rPr>
        <w:t>For the evaluation of quantization aware/non-aware training, the following cases are considered and reported by companies</w:t>
      </w:r>
      <w:r w:rsidR="001D1975" w:rsidRPr="00BF7D7F">
        <w:rPr>
          <w:lang w:eastAsia="zh-CN"/>
        </w:rPr>
        <w:t>:</w:t>
      </w:r>
    </w:p>
    <w:p w14:paraId="056410C8" w14:textId="7E93A2CC" w:rsidR="008C2126" w:rsidRPr="00BF7D7F" w:rsidRDefault="00965E42" w:rsidP="00965E42">
      <w:pPr>
        <w:pStyle w:val="B1"/>
      </w:pPr>
      <w:r w:rsidRPr="00BF7D7F">
        <w:t>-</w:t>
      </w:r>
      <w:r w:rsidRPr="00BF7D7F">
        <w:tab/>
      </w:r>
      <w:r w:rsidR="00841835" w:rsidRPr="00BF7D7F">
        <w:t xml:space="preserve">Case 1: </w:t>
      </w:r>
      <w:r w:rsidR="007C6CB2" w:rsidRPr="00BF7D7F">
        <w:t>Quantization non-aware training</w:t>
      </w:r>
      <w:r w:rsidR="00566C9B" w:rsidRPr="00BF7D7F">
        <w:t xml:space="preserve">, </w:t>
      </w:r>
      <w:r w:rsidR="00202B6A" w:rsidRPr="00BF7D7F">
        <w:t>where the float-format variables are directly passed from CSI generation part to CSI reconstruction part during the training</w:t>
      </w:r>
    </w:p>
    <w:p w14:paraId="750E979B" w14:textId="2DB11C33" w:rsidR="007C6CB2" w:rsidRPr="00BF7D7F" w:rsidRDefault="00965E42" w:rsidP="00965E42">
      <w:pPr>
        <w:pStyle w:val="B2"/>
      </w:pPr>
      <w:r w:rsidRPr="00BF7D7F">
        <w:rPr>
          <w:rFonts w:ascii="Courier New" w:hAnsi="Courier New" w:cs="Courier New"/>
        </w:rPr>
        <w:t>o</w:t>
      </w:r>
      <w:r w:rsidRPr="00BF7D7F">
        <w:rPr>
          <w:rFonts w:ascii="Courier New" w:hAnsi="Courier New" w:cs="Courier New"/>
        </w:rPr>
        <w:tab/>
      </w:r>
      <w:r w:rsidR="008C2126" w:rsidRPr="00BF7D7F">
        <w:t>Fixed/pre-configured quantization method/parameters is applied for the inference phase. Companies to report the design of the fixed/pre-configured quantization method/parameters, e.g., quantization resolution, vector quantization codebook, etc</w:t>
      </w:r>
      <w:r w:rsidR="007C6CB2" w:rsidRPr="00BF7D7F">
        <w:t xml:space="preserve"> </w:t>
      </w:r>
    </w:p>
    <w:p w14:paraId="19D41262" w14:textId="64A87583" w:rsidR="00E0223A" w:rsidRPr="00BF7D7F" w:rsidRDefault="00965E42" w:rsidP="00965E42">
      <w:pPr>
        <w:pStyle w:val="B1"/>
      </w:pPr>
      <w:r w:rsidRPr="00BF7D7F">
        <w:t>-</w:t>
      </w:r>
      <w:r w:rsidRPr="00BF7D7F">
        <w:tab/>
      </w:r>
      <w:r w:rsidR="00841835" w:rsidRPr="00BF7D7F">
        <w:t xml:space="preserve">Case 2: </w:t>
      </w:r>
      <w:r w:rsidR="007C6CB2" w:rsidRPr="00BF7D7F">
        <w:t>Quantization-aware training</w:t>
      </w:r>
      <w:r w:rsidR="00650777" w:rsidRPr="00BF7D7F">
        <w:t xml:space="preserve">, </w:t>
      </w:r>
      <w:r w:rsidR="00E0223A" w:rsidRPr="00BF7D7F">
        <w:t>where quantization/dequantization is involved in the training process</w:t>
      </w:r>
    </w:p>
    <w:p w14:paraId="4CABE7FD" w14:textId="70A4283C" w:rsidR="00E0223A" w:rsidRPr="00BF7D7F" w:rsidRDefault="00965E42" w:rsidP="00965E42">
      <w:pPr>
        <w:pStyle w:val="B2"/>
      </w:pPr>
      <w:r w:rsidRPr="00BF7D7F">
        <w:rPr>
          <w:rFonts w:ascii="Courier New" w:hAnsi="Courier New" w:cs="Courier New"/>
        </w:rPr>
        <w:t>o</w:t>
      </w:r>
      <w:r w:rsidRPr="00BF7D7F">
        <w:rPr>
          <w:rFonts w:ascii="Courier New" w:hAnsi="Courier New" w:cs="Courier New"/>
        </w:rPr>
        <w:tab/>
      </w:r>
      <w:r w:rsidR="00E0223A" w:rsidRPr="00BF7D7F">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BDB17D5" w14:textId="7C9EBC21" w:rsidR="007C6CB2" w:rsidRPr="00BF7D7F" w:rsidRDefault="00965E42" w:rsidP="00965E42">
      <w:pPr>
        <w:pStyle w:val="B2"/>
      </w:pPr>
      <w:r w:rsidRPr="00BF7D7F">
        <w:rPr>
          <w:rFonts w:ascii="Courier New" w:hAnsi="Courier New" w:cs="Courier New"/>
        </w:rPr>
        <w:lastRenderedPageBreak/>
        <w:t>o</w:t>
      </w:r>
      <w:r w:rsidRPr="00BF7D7F">
        <w:rPr>
          <w:rFonts w:ascii="Courier New" w:hAnsi="Courier New" w:cs="Courier New"/>
        </w:rPr>
        <w:tab/>
      </w:r>
      <w:r w:rsidR="00E0223A" w:rsidRPr="00BF7D7F">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2F2E3067" w14:textId="3FBE2503" w:rsidR="007C6CB2" w:rsidRPr="00BF7D7F" w:rsidRDefault="00965E42" w:rsidP="00965E42">
      <w:pPr>
        <w:pStyle w:val="B1"/>
      </w:pPr>
      <w:r w:rsidRPr="00BF7D7F">
        <w:t>-</w:t>
      </w:r>
      <w:r w:rsidRPr="00BF7D7F">
        <w:tab/>
      </w:r>
      <w:r w:rsidR="007C6CB2" w:rsidRPr="00BF7D7F">
        <w:t>Quantization methods including uniform vs non-uniform quantization, scalar versus vector quantization, and associated parameters, e.g., quantization resolution, etc.</w:t>
      </w:r>
    </w:p>
    <w:p w14:paraId="1BADD55F" w14:textId="2E2AEC76" w:rsidR="001D1975" w:rsidRPr="00BF7D7F" w:rsidRDefault="00965E42" w:rsidP="00965E42">
      <w:pPr>
        <w:pStyle w:val="B1"/>
      </w:pPr>
      <w:r w:rsidRPr="00BF7D7F">
        <w:t>-</w:t>
      </w:r>
      <w:r w:rsidRPr="00BF7D7F">
        <w:tab/>
      </w:r>
      <w:r w:rsidR="007C6CB2" w:rsidRPr="00BF7D7F">
        <w:t>How to use the quantization methods</w:t>
      </w:r>
      <w:r w:rsidR="00752B6F" w:rsidRPr="00BF7D7F">
        <w:t xml:space="preserve"> are reported by companies</w:t>
      </w:r>
    </w:p>
    <w:p w14:paraId="3DCA2A45" w14:textId="65C6F43D" w:rsidR="000E121C" w:rsidRPr="00BF7D7F" w:rsidRDefault="00331EC5" w:rsidP="007D6EE8">
      <w:r w:rsidRPr="00BF7D7F">
        <w:rPr>
          <w:lang w:eastAsia="zh-CN"/>
        </w:rPr>
        <w:t xml:space="preserve">Considering </w:t>
      </w:r>
      <w:r w:rsidR="001D1975" w:rsidRPr="00BF7D7F">
        <w:rPr>
          <w:lang w:eastAsia="zh-CN"/>
        </w:rPr>
        <w:t>performance impact of ground-truth quantization in the CSI compression, study</w:t>
      </w:r>
      <w:r w:rsidR="00F42F7E" w:rsidRPr="00BF7D7F">
        <w:t xml:space="preserve"> </w:t>
      </w:r>
      <w:r w:rsidR="00CD58D9" w:rsidRPr="00BF7D7F">
        <w:t>h</w:t>
      </w:r>
      <w:r w:rsidR="000E121C" w:rsidRPr="00BF7D7F">
        <w:t>igh resolution quantization methods for ground</w:t>
      </w:r>
      <w:r w:rsidR="000F53AC" w:rsidRPr="00BF7D7F">
        <w:t>-</w:t>
      </w:r>
      <w:r w:rsidR="000E121C" w:rsidRPr="00BF7D7F">
        <w:t>truth CSI</w:t>
      </w:r>
      <w:r w:rsidR="00DA4E0B" w:rsidRPr="00BF7D7F">
        <w:t xml:space="preserve">, including at least the following options: </w:t>
      </w:r>
    </w:p>
    <w:p w14:paraId="1C39981B" w14:textId="0B28900D" w:rsidR="00DA4E0B" w:rsidRPr="00BF7D7F" w:rsidRDefault="00965E42" w:rsidP="00965E42">
      <w:pPr>
        <w:pStyle w:val="B1"/>
      </w:pPr>
      <w:r w:rsidRPr="00BF7D7F">
        <w:t>-</w:t>
      </w:r>
      <w:r w:rsidRPr="00BF7D7F">
        <w:tab/>
      </w:r>
      <w:r w:rsidR="00DA4E0B" w:rsidRPr="00BF7D7F">
        <w:t>High resolution scalar quantization</w:t>
      </w:r>
      <w:r w:rsidR="00E9505D" w:rsidRPr="00BF7D7F">
        <w:t xml:space="preserve"> </w:t>
      </w:r>
    </w:p>
    <w:p w14:paraId="4AC9F7AC" w14:textId="27F55E1F" w:rsidR="00927B97" w:rsidRPr="00BF7D7F" w:rsidRDefault="00965E42" w:rsidP="00965E42">
      <w:pPr>
        <w:pStyle w:val="B1"/>
      </w:pPr>
      <w:r w:rsidRPr="00BF7D7F">
        <w:t>-</w:t>
      </w:r>
      <w:r w:rsidRPr="00BF7D7F">
        <w:tab/>
      </w:r>
      <w:r w:rsidR="00220D18" w:rsidRPr="00BF7D7F">
        <w:t>High resolution codebook quantization, e.g., Rel-16 TypeII</w:t>
      </w:r>
      <w:r w:rsidR="00D40EE7" w:rsidRPr="00BF7D7F">
        <w:t>-</w:t>
      </w:r>
      <w:r w:rsidR="008221E8" w:rsidRPr="00BF7D7F">
        <w:t>like method with new parameters</w:t>
      </w:r>
      <w:r w:rsidR="00BD2D0C" w:rsidRPr="00BF7D7F">
        <w:t xml:space="preserve">, </w:t>
      </w:r>
      <w:r w:rsidR="004F6B4F" w:rsidRPr="00BF7D7F">
        <w:t xml:space="preserve">in which case </w:t>
      </w:r>
      <w:r w:rsidR="00BD2D0C" w:rsidRPr="00BF7D7F">
        <w:rPr>
          <w:bCs/>
          <w:lang w:eastAsia="zh-CN"/>
        </w:rPr>
        <w:t xml:space="preserve">companies </w:t>
      </w:r>
      <w:r w:rsidR="004F6B4F" w:rsidRPr="00BF7D7F">
        <w:rPr>
          <w:bCs/>
          <w:lang w:eastAsia="zh-CN"/>
        </w:rPr>
        <w:t xml:space="preserve">are </w:t>
      </w:r>
      <w:r w:rsidR="00BD2D0C" w:rsidRPr="00BF7D7F">
        <w:rPr>
          <w:bCs/>
          <w:lang w:eastAsia="zh-CN"/>
        </w:rPr>
        <w:t>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00BD2D0C" w:rsidRPr="00BF7D7F">
        <w:rPr>
          <w:bCs/>
          <w:lang w:eastAsia="zh-CN"/>
        </w:rPr>
        <w:t xml:space="preserve">, </w:t>
      </w:r>
      <m:oMath>
        <m:r>
          <m:rPr>
            <m:sty m:val="p"/>
          </m:rPr>
          <w:rPr>
            <w:rFonts w:ascii="Cambria Math" w:hAnsi="Cambria Math"/>
          </w:rPr>
          <m:t>β</m:t>
        </m:r>
      </m:oMath>
      <w:r w:rsidR="00BD2D0C" w:rsidRPr="00BF7D7F">
        <w:rPr>
          <w:bCs/>
          <w:lang w:eastAsia="zh-CN"/>
        </w:rPr>
        <w:t>,</w:t>
      </w:r>
      <w:r w:rsidR="00BD2D0C" w:rsidRPr="00BF7D7F">
        <w:rPr>
          <w:bCs/>
        </w:rPr>
        <w:t xml:space="preserve"> reference amplitude, differential amplitude, phase, etc</w:t>
      </w:r>
    </w:p>
    <w:p w14:paraId="2211B0A8" w14:textId="0FD2E059" w:rsidR="006A13CD" w:rsidRPr="00BF7D7F" w:rsidRDefault="00965E42" w:rsidP="00965E42">
      <w:pPr>
        <w:pStyle w:val="B1"/>
      </w:pPr>
      <w:r w:rsidRPr="00BF7D7F">
        <w:t>-</w:t>
      </w:r>
      <w:r w:rsidRPr="00BF7D7F">
        <w:tab/>
      </w:r>
      <w:r w:rsidR="006A13CD" w:rsidRPr="00BF7D7F">
        <w:t>Float32 adopted as the baseline/upper-bound for performance comparisons</w:t>
      </w:r>
    </w:p>
    <w:p w14:paraId="12D203DE" w14:textId="4ACF5A95" w:rsidR="000803D9" w:rsidRPr="00BF7D7F" w:rsidRDefault="00965E42" w:rsidP="00965E42">
      <w:pPr>
        <w:pStyle w:val="B1"/>
      </w:pPr>
      <w:r w:rsidRPr="00BF7D7F">
        <w:t>-</w:t>
      </w:r>
      <w:r w:rsidRPr="00BF7D7F">
        <w:tab/>
      </w:r>
      <w:r w:rsidR="000803D9" w:rsidRPr="00BF7D7F">
        <w:t>Consider legacy values of PC6 &amp; PC8 for performance comparison</w:t>
      </w:r>
    </w:p>
    <w:p w14:paraId="68255F9F" w14:textId="57AEB7F3" w:rsidR="00F81858" w:rsidRPr="00BF7D7F" w:rsidRDefault="00652C99" w:rsidP="00965E42">
      <w:r w:rsidRPr="00BF7D7F">
        <w:t>For CSI compression sub use case with rank ≥ 1</w:t>
      </w:r>
      <w:r w:rsidR="00140532" w:rsidRPr="00BF7D7F">
        <w:t>, AI/ML model setting to adapt to ranks/layers to be reported amongst the following options:</w:t>
      </w:r>
    </w:p>
    <w:p w14:paraId="0D94B5FC" w14:textId="07F48643" w:rsidR="00FA3E44" w:rsidRPr="00BF7D7F" w:rsidRDefault="00965E42" w:rsidP="00965E42">
      <w:pPr>
        <w:pStyle w:val="B1"/>
        <w:rPr>
          <w:lang w:eastAsia="zh-CN"/>
        </w:rPr>
      </w:pPr>
      <w:r w:rsidRPr="00BF7D7F">
        <w:rPr>
          <w:lang w:eastAsia="zh-CN"/>
        </w:rPr>
        <w:t>-</w:t>
      </w:r>
      <w:r w:rsidRPr="00BF7D7F">
        <w:rPr>
          <w:lang w:eastAsia="zh-CN"/>
        </w:rPr>
        <w:tab/>
      </w:r>
      <w:r w:rsidR="00FA3E44" w:rsidRPr="00BF7D7F">
        <w:rPr>
          <w:lang w:eastAsia="zh-CN"/>
        </w:rPr>
        <w:t>Option 1-1 (rank specific): Separated AI/ML models are trained per rank value and applied for corresponding ranks to perform individual inference, any specific model operates on multi-layers jointly.</w:t>
      </w:r>
    </w:p>
    <w:p w14:paraId="605E778E" w14:textId="55C88072" w:rsidR="00FA3E44" w:rsidRPr="00BF7D7F" w:rsidRDefault="00965E42" w:rsidP="00965E42">
      <w:pPr>
        <w:pStyle w:val="B1"/>
        <w:rPr>
          <w:lang w:eastAsia="zh-CN"/>
        </w:rPr>
      </w:pPr>
      <w:r w:rsidRPr="00BF7D7F">
        <w:rPr>
          <w:lang w:eastAsia="zh-CN"/>
        </w:rPr>
        <w:t>-</w:t>
      </w:r>
      <w:r w:rsidRPr="00BF7D7F">
        <w:rPr>
          <w:lang w:eastAsia="zh-CN"/>
        </w:rPr>
        <w:tab/>
      </w:r>
      <w:r w:rsidR="00FA3E44" w:rsidRPr="00BF7D7F">
        <w:rPr>
          <w:lang w:eastAsia="zh-CN"/>
        </w:rPr>
        <w:t xml:space="preserve">Option 1-2 (rank common): A unified AI/ML model is trained and applied for adaptive ranks to perform inference, the model operates on multi-layers jointly. </w:t>
      </w:r>
    </w:p>
    <w:p w14:paraId="3CE1E00F" w14:textId="07CCC5AF" w:rsidR="00FA3E44" w:rsidRPr="00BF7D7F" w:rsidRDefault="00965E42" w:rsidP="00965E42">
      <w:pPr>
        <w:pStyle w:val="B1"/>
        <w:rPr>
          <w:lang w:eastAsia="zh-CN"/>
        </w:rPr>
      </w:pPr>
      <w:r w:rsidRPr="00BF7D7F">
        <w:rPr>
          <w:lang w:eastAsia="zh-CN"/>
        </w:rPr>
        <w:t>-</w:t>
      </w:r>
      <w:r w:rsidRPr="00BF7D7F">
        <w:rPr>
          <w:lang w:eastAsia="zh-CN"/>
        </w:rPr>
        <w:tab/>
      </w:r>
      <w:r w:rsidR="00FA3E44" w:rsidRPr="00BF7D7F">
        <w:rPr>
          <w:lang w:eastAsia="zh-CN"/>
        </w:rPr>
        <w:t>Option 2 (layer specific): Separated AI/ML models are trained per layer value and applied for corresponding layers to perform individual inference.</w:t>
      </w:r>
    </w:p>
    <w:p w14:paraId="59D84206" w14:textId="7A2C1273" w:rsidR="00FA3E44" w:rsidRPr="00BF7D7F" w:rsidRDefault="00965E42" w:rsidP="00965E42">
      <w:pPr>
        <w:pStyle w:val="B2"/>
        <w:rPr>
          <w:lang w:eastAsia="zh-CN"/>
        </w:rPr>
      </w:pPr>
      <w:r w:rsidRPr="00BF7D7F">
        <w:rPr>
          <w:rFonts w:ascii="Courier New" w:hAnsi="Courier New" w:cs="Courier New"/>
          <w:lang w:eastAsia="zh-CN"/>
        </w:rPr>
        <w:t>o</w:t>
      </w:r>
      <w:r w:rsidRPr="00BF7D7F">
        <w:rPr>
          <w:rFonts w:ascii="Courier New" w:hAnsi="Courier New" w:cs="Courier New"/>
          <w:lang w:eastAsia="zh-CN"/>
        </w:rPr>
        <w:tab/>
      </w:r>
      <w:r w:rsidR="00FA3E44" w:rsidRPr="00BF7D7F">
        <w:rPr>
          <w:lang w:eastAsia="zh-CN"/>
        </w:rPr>
        <w:t>Note: input/output type is Precoding matrix</w:t>
      </w:r>
    </w:p>
    <w:p w14:paraId="5869C4CF" w14:textId="6EC79856" w:rsidR="00FA3E44" w:rsidRPr="00BF7D7F" w:rsidRDefault="00965E42" w:rsidP="00965E42">
      <w:pPr>
        <w:pStyle w:val="B2"/>
        <w:rPr>
          <w:lang w:eastAsia="zh-CN"/>
        </w:rPr>
      </w:pPr>
      <w:r w:rsidRPr="00BF7D7F">
        <w:rPr>
          <w:rFonts w:ascii="Courier New" w:hAnsi="Courier New" w:cs="Courier New"/>
          <w:lang w:eastAsia="zh-CN"/>
        </w:rPr>
        <w:t>o</w:t>
      </w:r>
      <w:r w:rsidRPr="00BF7D7F">
        <w:rPr>
          <w:rFonts w:ascii="Courier New" w:hAnsi="Courier New" w:cs="Courier New"/>
          <w:lang w:eastAsia="zh-CN"/>
        </w:rPr>
        <w:tab/>
      </w:r>
      <w:r w:rsidR="00FA3E44" w:rsidRPr="00BF7D7F">
        <w:rPr>
          <w:lang w:eastAsia="zh-CN"/>
        </w:rPr>
        <w:t xml:space="preserve">Companies to report the setting is </w:t>
      </w:r>
    </w:p>
    <w:p w14:paraId="6CB010DD" w14:textId="43DF763B" w:rsidR="00FA3E44" w:rsidRPr="00BF7D7F" w:rsidRDefault="00965E42" w:rsidP="00965E42">
      <w:pPr>
        <w:pStyle w:val="B3"/>
        <w:rPr>
          <w:lang w:eastAsia="zh-CN"/>
        </w:rPr>
      </w:pPr>
      <w:r w:rsidRPr="00BF7D7F">
        <w:rPr>
          <w:rFonts w:ascii="Wingdings" w:hAnsi="Wingdings"/>
          <w:lang w:eastAsia="zh-CN"/>
        </w:rPr>
        <w:t></w:t>
      </w:r>
      <w:r w:rsidRPr="00BF7D7F">
        <w:rPr>
          <w:rFonts w:ascii="Wingdings" w:hAnsi="Wingdings"/>
          <w:lang w:eastAsia="zh-CN"/>
        </w:rPr>
        <w:tab/>
      </w:r>
      <w:r w:rsidR="00FA3E44" w:rsidRPr="00BF7D7F">
        <w:t xml:space="preserve">Option 2-1: layer specific and rank common (different models applied for different layers; for a specific layer, the same model is applied for all rank values), or </w:t>
      </w:r>
    </w:p>
    <w:p w14:paraId="3983DC0E" w14:textId="5A247669" w:rsidR="00FA3E44" w:rsidRPr="00BF7D7F" w:rsidRDefault="00965E42" w:rsidP="00965E42">
      <w:pPr>
        <w:pStyle w:val="B3"/>
        <w:rPr>
          <w:lang w:eastAsia="zh-CN"/>
        </w:rPr>
      </w:pPr>
      <w:r w:rsidRPr="00BF7D7F">
        <w:rPr>
          <w:rFonts w:ascii="Wingdings" w:hAnsi="Wingdings"/>
          <w:lang w:eastAsia="zh-CN"/>
        </w:rPr>
        <w:t></w:t>
      </w:r>
      <w:r w:rsidRPr="00BF7D7F">
        <w:rPr>
          <w:rFonts w:ascii="Wingdings" w:hAnsi="Wingdings"/>
          <w:lang w:eastAsia="zh-CN"/>
        </w:rPr>
        <w:tab/>
      </w:r>
      <w:r w:rsidR="005A278D" w:rsidRPr="00BF7D7F">
        <w:t>O</w:t>
      </w:r>
      <w:r w:rsidR="00FA3E44" w:rsidRPr="00BF7D7F">
        <w:t>ption 2-2: layer specific and rank specific (different models applied for different layers; for a specific layer, different models are applied for different rank values)</w:t>
      </w:r>
    </w:p>
    <w:p w14:paraId="129DE2F9" w14:textId="4DDAB37C" w:rsidR="00FA3E44" w:rsidRPr="00BF7D7F" w:rsidRDefault="00965E42" w:rsidP="00965E42">
      <w:pPr>
        <w:pStyle w:val="B1"/>
        <w:rPr>
          <w:lang w:eastAsia="zh-CN"/>
        </w:rPr>
      </w:pPr>
      <w:r w:rsidRPr="00BF7D7F">
        <w:rPr>
          <w:lang w:eastAsia="zh-CN"/>
        </w:rPr>
        <w:t>-</w:t>
      </w:r>
      <w:r w:rsidRPr="00BF7D7F">
        <w:rPr>
          <w:lang w:eastAsia="zh-CN"/>
        </w:rPr>
        <w:tab/>
      </w:r>
      <w:r w:rsidR="00FA3E44" w:rsidRPr="00BF7D7F">
        <w:rPr>
          <w:lang w:eastAsia="zh-CN"/>
        </w:rPr>
        <w:t>Option 3 (layer common): A unified AI/ML model is trained and applied for each layer to perform individual inference.</w:t>
      </w:r>
    </w:p>
    <w:p w14:paraId="380AE40D" w14:textId="0BEAE833" w:rsidR="00FA3E44" w:rsidRPr="00BF7D7F" w:rsidRDefault="00965E42" w:rsidP="00965E42">
      <w:pPr>
        <w:pStyle w:val="B2"/>
        <w:rPr>
          <w:lang w:eastAsia="zh-CN"/>
        </w:rPr>
      </w:pPr>
      <w:r w:rsidRPr="00BF7D7F">
        <w:rPr>
          <w:rFonts w:ascii="Courier New" w:hAnsi="Courier New" w:cs="Courier New"/>
          <w:lang w:eastAsia="zh-CN"/>
        </w:rPr>
        <w:t>o</w:t>
      </w:r>
      <w:r w:rsidRPr="00BF7D7F">
        <w:rPr>
          <w:rFonts w:ascii="Courier New" w:hAnsi="Courier New" w:cs="Courier New"/>
          <w:lang w:eastAsia="zh-CN"/>
        </w:rPr>
        <w:tab/>
      </w:r>
      <w:r w:rsidR="00FA3E44" w:rsidRPr="00BF7D7F">
        <w:rPr>
          <w:lang w:eastAsia="zh-CN"/>
        </w:rPr>
        <w:t>Note: input/output type is Precoding matrix</w:t>
      </w:r>
    </w:p>
    <w:p w14:paraId="14DBA92E" w14:textId="0557948F" w:rsidR="00FA3E44" w:rsidRPr="00BF7D7F" w:rsidRDefault="00965E42" w:rsidP="00965E42">
      <w:pPr>
        <w:pStyle w:val="B2"/>
        <w:rPr>
          <w:lang w:eastAsia="zh-CN"/>
        </w:rPr>
      </w:pPr>
      <w:r w:rsidRPr="00BF7D7F">
        <w:rPr>
          <w:rFonts w:ascii="Courier New" w:hAnsi="Courier New" w:cs="Courier New"/>
          <w:lang w:eastAsia="zh-CN"/>
        </w:rPr>
        <w:t>o</w:t>
      </w:r>
      <w:r w:rsidRPr="00BF7D7F">
        <w:rPr>
          <w:rFonts w:ascii="Courier New" w:hAnsi="Courier New" w:cs="Courier New"/>
          <w:lang w:eastAsia="zh-CN"/>
        </w:rPr>
        <w:tab/>
      </w:r>
      <w:r w:rsidR="00FA3E44" w:rsidRPr="00BF7D7F">
        <w:rPr>
          <w:lang w:eastAsia="zh-CN"/>
        </w:rPr>
        <w:t xml:space="preserve">Companies to report whether the setting is </w:t>
      </w:r>
    </w:p>
    <w:p w14:paraId="49F6171D" w14:textId="3A77146E" w:rsidR="00FA3E44" w:rsidRPr="00BF7D7F" w:rsidRDefault="00965E42" w:rsidP="00965E42">
      <w:pPr>
        <w:pStyle w:val="B3"/>
      </w:pPr>
      <w:r w:rsidRPr="00BF7D7F">
        <w:rPr>
          <w:rFonts w:ascii="Wingdings" w:hAnsi="Wingdings"/>
        </w:rPr>
        <w:t></w:t>
      </w:r>
      <w:r w:rsidRPr="00BF7D7F">
        <w:rPr>
          <w:rFonts w:ascii="Wingdings" w:hAnsi="Wingdings"/>
        </w:rPr>
        <w:tab/>
      </w:r>
      <w:r w:rsidR="00FA3E44" w:rsidRPr="00BF7D7F">
        <w:t xml:space="preserve">Option 3-1: layer common and rank common (A unified AI/ML model is applied for each layer under any rank value to perform individual inference), or </w:t>
      </w:r>
    </w:p>
    <w:p w14:paraId="00E17F5E" w14:textId="712F30FC" w:rsidR="00FA3E44" w:rsidRPr="00BF7D7F" w:rsidRDefault="00965E42" w:rsidP="00965E42">
      <w:pPr>
        <w:pStyle w:val="B3"/>
      </w:pPr>
      <w:r w:rsidRPr="00BF7D7F">
        <w:rPr>
          <w:rFonts w:ascii="Wingdings" w:hAnsi="Wingdings"/>
        </w:rPr>
        <w:t></w:t>
      </w:r>
      <w:r w:rsidRPr="00BF7D7F">
        <w:rPr>
          <w:rFonts w:ascii="Wingdings" w:hAnsi="Wingdings"/>
        </w:rPr>
        <w:tab/>
      </w:r>
      <w:r w:rsidR="00FA3E44" w:rsidRPr="00BF7D7F">
        <w:t>Option 3-2: layer common and rank specific (different models applied for different rank values; for a specific rank, the same model is applied for all layers)</w:t>
      </w:r>
    </w:p>
    <w:p w14:paraId="72791921" w14:textId="4D308810" w:rsidR="00FB5E61" w:rsidRPr="00BF7D7F" w:rsidRDefault="008A423A" w:rsidP="00965E42">
      <w:r w:rsidRPr="00BF7D7F">
        <w:t>For CSI compression sub use case</w:t>
      </w:r>
      <w:r w:rsidR="0001613E" w:rsidRPr="00BF7D7F">
        <w:t xml:space="preserve"> with </w:t>
      </w:r>
      <w:r w:rsidRPr="00BF7D7F">
        <w:t>rank &gt;1, for a given configured Max rank=K, the complexity of FLOPs is reported as the maximum FLOPs over all ranks each includes the summation of FLOPs for inference per layer if applicable, e.g</w:t>
      </w:r>
      <w:r w:rsidR="0001613E" w:rsidRPr="00BF7D7F">
        <w:t>.,</w:t>
      </w:r>
    </w:p>
    <w:p w14:paraId="2AD6D3D2" w14:textId="0CDF64EB" w:rsidR="001F14CA" w:rsidRPr="00BF7D7F" w:rsidRDefault="00965E42" w:rsidP="00965E42">
      <w:pPr>
        <w:pStyle w:val="B1"/>
      </w:pPr>
      <w:r w:rsidRPr="00BF7D7F">
        <w:t>-</w:t>
      </w:r>
      <w:r w:rsidRPr="00BF7D7F">
        <w:tab/>
      </w:r>
      <w:r w:rsidR="001F14CA" w:rsidRPr="00BF7D7F">
        <w:t>Option 1-1 (rank specific): Max FLOPs over K rank specific models.</w:t>
      </w:r>
    </w:p>
    <w:p w14:paraId="40C9AE61" w14:textId="24CDF93D" w:rsidR="005A278D" w:rsidRPr="00BF7D7F" w:rsidRDefault="00965E42" w:rsidP="00965E42">
      <w:pPr>
        <w:pStyle w:val="B1"/>
      </w:pPr>
      <w:r w:rsidRPr="00BF7D7F">
        <w:t>-</w:t>
      </w:r>
      <w:r w:rsidRPr="00BF7D7F">
        <w:tab/>
      </w:r>
      <w:r w:rsidR="001F14CA" w:rsidRPr="00BF7D7F">
        <w:t>Option 1-2 (rank common): FLOPs of the rank common model.</w:t>
      </w:r>
    </w:p>
    <w:p w14:paraId="635281BA" w14:textId="5EA2C0DE" w:rsidR="005A278D" w:rsidRPr="00BF7D7F" w:rsidRDefault="00965E42" w:rsidP="00965E42">
      <w:pPr>
        <w:pStyle w:val="B1"/>
      </w:pPr>
      <w:r w:rsidRPr="00BF7D7F">
        <w:t>-</w:t>
      </w:r>
      <w:r w:rsidRPr="00BF7D7F">
        <w:tab/>
      </w:r>
      <w:r w:rsidR="001F14CA" w:rsidRPr="00BF7D7F">
        <w:t>Option 2-1 (layer specific and rank common): Sum of the FLOPs of K models (for the rank=K).</w:t>
      </w:r>
    </w:p>
    <w:p w14:paraId="28425B53" w14:textId="401AC921" w:rsidR="005A278D" w:rsidRPr="00BF7D7F" w:rsidRDefault="00965E42" w:rsidP="00965E42">
      <w:pPr>
        <w:pStyle w:val="B1"/>
      </w:pPr>
      <w:r w:rsidRPr="00BF7D7F">
        <w:lastRenderedPageBreak/>
        <w:t>-</w:t>
      </w:r>
      <w:r w:rsidRPr="00BF7D7F">
        <w:tab/>
      </w:r>
      <w:r w:rsidR="001F14CA" w:rsidRPr="00BF7D7F">
        <w:t>Option 2-2 (layer specific and rank specific): Max of the FLOPs over K ranks, k=1,…K, each with a sum of k models.</w:t>
      </w:r>
    </w:p>
    <w:p w14:paraId="094D75F3" w14:textId="02E902BD" w:rsidR="005A278D" w:rsidRPr="00BF7D7F" w:rsidRDefault="00965E42" w:rsidP="00965E42">
      <w:pPr>
        <w:pStyle w:val="B1"/>
      </w:pPr>
      <w:r w:rsidRPr="00BF7D7F">
        <w:t>-</w:t>
      </w:r>
      <w:r w:rsidRPr="00BF7D7F">
        <w:tab/>
      </w:r>
      <w:r w:rsidR="001F14CA" w:rsidRPr="00BF7D7F">
        <w:t>Option 3-1 (layer common and rank common): K * FLOPs of the common model.</w:t>
      </w:r>
    </w:p>
    <w:p w14:paraId="6518BA9C" w14:textId="19CA59F0" w:rsidR="001D5A24" w:rsidRPr="00BF7D7F" w:rsidRDefault="00965E42" w:rsidP="00965E42">
      <w:pPr>
        <w:pStyle w:val="B1"/>
      </w:pPr>
      <w:r w:rsidRPr="00BF7D7F">
        <w:t>-</w:t>
      </w:r>
      <w:r w:rsidRPr="00BF7D7F">
        <w:tab/>
      </w:r>
      <w:r w:rsidR="001F14CA" w:rsidRPr="00BF7D7F">
        <w:t>Option 3-2 (layer common and rank specific): Max of the FLOPs over K ranks, k=1,…K, each with k * FLOPs of the layer common model.</w:t>
      </w:r>
    </w:p>
    <w:p w14:paraId="051AF8CD" w14:textId="6A2FD359" w:rsidR="00DA5640" w:rsidRPr="00BF7D7F" w:rsidRDefault="00DA5640" w:rsidP="00965E42">
      <w:r w:rsidRPr="00BF7D7F">
        <w:t>For CSI compression sub use case with rank &gt;1,</w:t>
      </w:r>
      <w:r w:rsidR="00087B08" w:rsidRPr="00BF7D7F">
        <w:t xml:space="preserve"> the storage of memory storage/number of parameters is reported as the summation of memory storage/number of parameters over all models potentially used for any layer/rank, e.g.,</w:t>
      </w:r>
    </w:p>
    <w:p w14:paraId="345D6C11" w14:textId="5A9B7AFE" w:rsidR="005E0521" w:rsidRPr="00BF7D7F" w:rsidRDefault="00965E42" w:rsidP="00965E42">
      <w:pPr>
        <w:pStyle w:val="B1"/>
      </w:pPr>
      <w:r w:rsidRPr="00BF7D7F">
        <w:t>-</w:t>
      </w:r>
      <w:r w:rsidRPr="00BF7D7F">
        <w:tab/>
      </w:r>
      <w:r w:rsidR="005E0521" w:rsidRPr="00BF7D7F">
        <w:t>Option 1-1 (rank specific)/Option 3-2 (layer common and rank specific): Sum of memory storage/number of parameters over all rank specific models.</w:t>
      </w:r>
    </w:p>
    <w:p w14:paraId="7F07A48F" w14:textId="60F60E9D" w:rsidR="005E0521" w:rsidRPr="00BF7D7F" w:rsidRDefault="00965E42" w:rsidP="00965E42">
      <w:pPr>
        <w:pStyle w:val="B1"/>
      </w:pPr>
      <w:r w:rsidRPr="00BF7D7F">
        <w:t>-</w:t>
      </w:r>
      <w:r w:rsidRPr="00BF7D7F">
        <w:tab/>
      </w:r>
      <w:r w:rsidR="005E0521" w:rsidRPr="00BF7D7F">
        <w:t>Option 1-2 (rank common): A single memory storage/number of parameters for the rank common model.</w:t>
      </w:r>
    </w:p>
    <w:p w14:paraId="634100BA" w14:textId="55A2C896" w:rsidR="005E0521" w:rsidRPr="00BF7D7F" w:rsidRDefault="00965E42" w:rsidP="00965E42">
      <w:pPr>
        <w:pStyle w:val="B1"/>
      </w:pPr>
      <w:r w:rsidRPr="00BF7D7F">
        <w:t>-</w:t>
      </w:r>
      <w:r w:rsidRPr="00BF7D7F">
        <w:tab/>
      </w:r>
      <w:r w:rsidR="005E0521" w:rsidRPr="00BF7D7F">
        <w:t>Option 2-1 (layer specific and rank common): Sum of memory storage/number of parameters over all layer specific models.</w:t>
      </w:r>
    </w:p>
    <w:p w14:paraId="4FC5C64C" w14:textId="79F8B774" w:rsidR="005E0521" w:rsidRPr="00BF7D7F" w:rsidRDefault="00965E42" w:rsidP="00965E42">
      <w:pPr>
        <w:pStyle w:val="B1"/>
      </w:pPr>
      <w:r w:rsidRPr="00BF7D7F">
        <w:t>-</w:t>
      </w:r>
      <w:r w:rsidRPr="00BF7D7F">
        <w:tab/>
      </w:r>
      <w:r w:rsidR="005E0521" w:rsidRPr="00BF7D7F">
        <w:t>Option 2-2 (layer specific and rank specific): Sum of memory storage/number of parameters for the specific models over all ranks and all layers in per rank.</w:t>
      </w:r>
    </w:p>
    <w:p w14:paraId="27D6D741" w14:textId="64646161" w:rsidR="00087B08" w:rsidRPr="00BF7D7F" w:rsidRDefault="00965E42" w:rsidP="00965E42">
      <w:pPr>
        <w:pStyle w:val="B1"/>
      </w:pPr>
      <w:r w:rsidRPr="00BF7D7F">
        <w:t>-</w:t>
      </w:r>
      <w:r w:rsidRPr="00BF7D7F">
        <w:tab/>
      </w:r>
      <w:r w:rsidR="005E0521" w:rsidRPr="00BF7D7F">
        <w:t>Option 3-1 (layer common and rank common): A single memory storage/number of parameters for the common model</w:t>
      </w:r>
    </w:p>
    <w:p w14:paraId="7E0938B8" w14:textId="77777777" w:rsidR="003D3EB6" w:rsidRPr="00BF7D7F" w:rsidRDefault="003D3EB6" w:rsidP="00965E42">
      <w:r w:rsidRPr="00BF7D7F">
        <w:t>For the evaluation of CSI compression, the specific CQI determination method(s) for AI/ML can be reported by introducing an additional field in the template, e.g.,</w:t>
      </w:r>
    </w:p>
    <w:p w14:paraId="42D1F829" w14:textId="730A1213" w:rsidR="003D3EB6" w:rsidRPr="00BF7D7F" w:rsidRDefault="00965E42" w:rsidP="00965E42">
      <w:pPr>
        <w:pStyle w:val="B1"/>
      </w:pPr>
      <w:r w:rsidRPr="00BF7D7F">
        <w:t>-</w:t>
      </w:r>
      <w:r w:rsidRPr="00BF7D7F">
        <w:tab/>
      </w:r>
      <w:r w:rsidR="003D3EB6" w:rsidRPr="00BF7D7F">
        <w:t xml:space="preserve">Option 1a: CQI is calculated based on the </w:t>
      </w:r>
      <w:r w:rsidR="000E76D0" w:rsidRPr="00BF7D7F">
        <w:t xml:space="preserve">target </w:t>
      </w:r>
      <w:r w:rsidR="003D3EB6" w:rsidRPr="00BF7D7F">
        <w:t>CSI from the realistic channel estimation.</w:t>
      </w:r>
    </w:p>
    <w:p w14:paraId="0C2A068D" w14:textId="53976BA9" w:rsidR="003D3EB6" w:rsidRPr="00BF7D7F" w:rsidRDefault="00965E42" w:rsidP="00965E42">
      <w:pPr>
        <w:pStyle w:val="B1"/>
      </w:pPr>
      <w:r w:rsidRPr="00BF7D7F">
        <w:t>-</w:t>
      </w:r>
      <w:r w:rsidRPr="00BF7D7F">
        <w:tab/>
      </w:r>
      <w:r w:rsidR="003D3EB6" w:rsidRPr="00BF7D7F">
        <w:t xml:space="preserve">Option 1b: CQI is calculated based on the </w:t>
      </w:r>
      <w:r w:rsidR="000E76D0" w:rsidRPr="00BF7D7F">
        <w:t xml:space="preserve">target </w:t>
      </w:r>
      <w:r w:rsidR="003D3EB6" w:rsidRPr="00BF7D7F">
        <w:t>CSI from the realistic channel estimation and potential adjustment.</w:t>
      </w:r>
    </w:p>
    <w:p w14:paraId="434A17E7" w14:textId="2BB4D68B" w:rsidR="003D3EB6" w:rsidRPr="00BF7D7F" w:rsidRDefault="00965E42" w:rsidP="00965E42">
      <w:pPr>
        <w:pStyle w:val="B1"/>
        <w:rPr>
          <w:b/>
        </w:rPr>
      </w:pPr>
      <w:r w:rsidRPr="00BF7D7F">
        <w:t>-</w:t>
      </w:r>
      <w:r w:rsidRPr="00BF7D7F">
        <w:tab/>
      </w:r>
      <w:r w:rsidR="003D3EB6" w:rsidRPr="00BF7D7F">
        <w:t>Option 1c: CQI is calculated based on traditional codebook.</w:t>
      </w:r>
    </w:p>
    <w:p w14:paraId="0C83DA1A" w14:textId="2882599E" w:rsidR="003D3EB6" w:rsidRPr="00BF7D7F" w:rsidRDefault="00965E42" w:rsidP="00965E42">
      <w:pPr>
        <w:pStyle w:val="B1"/>
      </w:pPr>
      <w:r w:rsidRPr="00BF7D7F">
        <w:t>-</w:t>
      </w:r>
      <w:r w:rsidRPr="00BF7D7F">
        <w:tab/>
      </w:r>
      <w:r w:rsidR="003D3EB6" w:rsidRPr="00BF7D7F">
        <w:t>Option 2a: CQI is calculated based on CSI reconstruction output, if CSI reconstruction model is available at the UE and UE can perform reconstruction model inference with potential adjustment.</w:t>
      </w:r>
    </w:p>
    <w:p w14:paraId="3952E17A" w14:textId="2C112342" w:rsidR="003D3EB6" w:rsidRPr="00BF7D7F" w:rsidRDefault="00965E42" w:rsidP="00965E42">
      <w:pPr>
        <w:pStyle w:val="B2"/>
      </w:pPr>
      <w:r w:rsidRPr="00BF7D7F">
        <w:rPr>
          <w:rFonts w:ascii="Courier New" w:hAnsi="Courier New" w:cs="Courier New"/>
        </w:rPr>
        <w:t>o</w:t>
      </w:r>
      <w:r w:rsidRPr="00BF7D7F">
        <w:rPr>
          <w:rFonts w:ascii="Courier New" w:hAnsi="Courier New" w:cs="Courier New"/>
        </w:rPr>
        <w:tab/>
      </w:r>
      <w:r w:rsidR="003D3EB6" w:rsidRPr="00BF7D7F">
        <w:t>Option 2a-1: The CSI reconstruction part for CQI calculation at the UE same as the actual CSI reconstruction part at the NW.</w:t>
      </w:r>
    </w:p>
    <w:p w14:paraId="3BA0CA7B" w14:textId="50E9954A" w:rsidR="003D3EB6" w:rsidRPr="00BF7D7F" w:rsidRDefault="00965E42" w:rsidP="00965E42">
      <w:pPr>
        <w:pStyle w:val="B2"/>
      </w:pPr>
      <w:r w:rsidRPr="00BF7D7F">
        <w:rPr>
          <w:rFonts w:ascii="Courier New" w:hAnsi="Courier New" w:cs="Courier New"/>
        </w:rPr>
        <w:t>o</w:t>
      </w:r>
      <w:r w:rsidRPr="00BF7D7F">
        <w:rPr>
          <w:rFonts w:ascii="Courier New" w:hAnsi="Courier New" w:cs="Courier New"/>
        </w:rPr>
        <w:tab/>
      </w:r>
      <w:r w:rsidR="003D3EB6" w:rsidRPr="00BF7D7F">
        <w:t>Option 2a-2: The CSI reconstruction part for CQI calculation at the UE is a proxy model, which is different from the actual CSI reconstruction part at the NW.</w:t>
      </w:r>
    </w:p>
    <w:p w14:paraId="1DB21BBD" w14:textId="40567C41" w:rsidR="004264F0" w:rsidRPr="00BF7D7F" w:rsidRDefault="00965E42" w:rsidP="00965E42">
      <w:pPr>
        <w:pStyle w:val="B1"/>
      </w:pPr>
      <w:r w:rsidRPr="00BF7D7F">
        <w:t>-</w:t>
      </w:r>
      <w:r w:rsidRPr="00BF7D7F">
        <w:tab/>
      </w:r>
      <w:r w:rsidR="003D3EB6" w:rsidRPr="00BF7D7F">
        <w:t>Option 2b: CQI is calculated using two stage approach, UE derives CQI using precoded CSI-RS transmitted with a reconstructed precoder.</w:t>
      </w:r>
    </w:p>
    <w:p w14:paraId="69C135CB" w14:textId="37069D17" w:rsidR="004264F0" w:rsidRPr="00BF7D7F" w:rsidRDefault="004264F0" w:rsidP="004264F0">
      <w:pPr>
        <w:rPr>
          <w:b/>
          <w:bCs/>
        </w:rPr>
      </w:pPr>
      <w:r w:rsidRPr="00BF7D7F">
        <w:rPr>
          <w:b/>
          <w:bCs/>
          <w:i/>
          <w:iCs/>
        </w:rPr>
        <w:t>CSI prediction sub use case specific aspects</w:t>
      </w:r>
      <w:r w:rsidRPr="00BF7D7F">
        <w:rPr>
          <w:b/>
          <w:bCs/>
        </w:rPr>
        <w:t xml:space="preserve">: </w:t>
      </w:r>
    </w:p>
    <w:p w14:paraId="49F00C41" w14:textId="2CAB3709" w:rsidR="00347369" w:rsidRPr="00BF7D7F" w:rsidRDefault="00A85687" w:rsidP="00347369">
      <w:pPr>
        <w:rPr>
          <w:b/>
          <w:i/>
          <w:lang w:eastAsia="zh-CN"/>
        </w:rPr>
      </w:pPr>
      <w:r w:rsidRPr="00BF7D7F">
        <w:rPr>
          <w:lang w:eastAsia="zh-CN"/>
        </w:rPr>
        <w:t xml:space="preserve">Figure 6.2.1-2 </w:t>
      </w:r>
      <w:r w:rsidR="00347369" w:rsidRPr="00BF7D7F">
        <w:rPr>
          <w:lang w:eastAsia="zh-CN"/>
        </w:rPr>
        <w:t xml:space="preserve">provides an example for the inference procedure for CSI prediction. For generating the input of CSI prediction model, it may need some further pre-processing on the measured channel; for the output of the CSI prediction model, some further post-processing may also be applied. </w:t>
      </w:r>
    </w:p>
    <w:p w14:paraId="1912E345" w14:textId="078B7844" w:rsidR="00347369" w:rsidRPr="00BF7D7F" w:rsidRDefault="00347369" w:rsidP="00965E42">
      <w:pPr>
        <w:pStyle w:val="TH"/>
        <w:rPr>
          <w:lang w:eastAsia="zh-CN"/>
        </w:rPr>
      </w:pPr>
      <w:r w:rsidRPr="00BF7D7F">
        <w:rPr>
          <w:noProof/>
          <w:lang w:eastAsia="zh-CN"/>
        </w:rPr>
        <w:drawing>
          <wp:inline distT="0" distB="0" distL="0" distR="0" wp14:anchorId="7C970D8E" wp14:editId="7155E6FD">
            <wp:extent cx="2446020" cy="836930"/>
            <wp:effectExtent l="0" t="0" r="0" b="1270"/>
            <wp:docPr id="783715377" name="Picture 783715377"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715377" name="Picture 6" descr="A diagram of a model&#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6020" cy="836930"/>
                    </a:xfrm>
                    <a:prstGeom prst="rect">
                      <a:avLst/>
                    </a:prstGeom>
                    <a:noFill/>
                    <a:ln>
                      <a:noFill/>
                    </a:ln>
                  </pic:spPr>
                </pic:pic>
              </a:graphicData>
            </a:graphic>
          </wp:inline>
        </w:drawing>
      </w:r>
    </w:p>
    <w:p w14:paraId="7AFD1E6F" w14:textId="3E6737AA" w:rsidR="00DD1872" w:rsidRPr="00BF7D7F" w:rsidRDefault="00347369" w:rsidP="00965E42">
      <w:pPr>
        <w:pStyle w:val="TF"/>
        <w:rPr>
          <w:bCs/>
        </w:rPr>
      </w:pPr>
      <w:r w:rsidRPr="00BF7D7F">
        <w:t>Figure 6.2.1-2</w:t>
      </w:r>
      <w:r w:rsidR="00A85687" w:rsidRPr="00BF7D7F">
        <w:t>:</w:t>
      </w:r>
      <w:r w:rsidRPr="00BF7D7F">
        <w:t xml:space="preserve"> An example of the CSI prediction inference procedure</w:t>
      </w:r>
    </w:p>
    <w:p w14:paraId="3439A0F6" w14:textId="71596D85" w:rsidR="004264F0" w:rsidRPr="00BF7D7F" w:rsidRDefault="004264F0" w:rsidP="004264F0">
      <w:pPr>
        <w:rPr>
          <w:lang w:eastAsia="x-none"/>
        </w:rPr>
      </w:pPr>
      <w:r w:rsidRPr="00BF7D7F">
        <w:rPr>
          <w:lang w:eastAsia="x-none"/>
        </w:rPr>
        <w:t xml:space="preserve">For the evaluation of the AI/ML based </w:t>
      </w:r>
      <w:r w:rsidRPr="00BF7D7F">
        <w:rPr>
          <w:b/>
          <w:bCs/>
          <w:lang w:eastAsia="x-none"/>
        </w:rPr>
        <w:t xml:space="preserve">CSI </w:t>
      </w:r>
      <w:r w:rsidR="00092280" w:rsidRPr="00BF7D7F">
        <w:rPr>
          <w:b/>
          <w:bCs/>
          <w:lang w:eastAsia="x-none"/>
        </w:rPr>
        <w:t>prediction</w:t>
      </w:r>
      <w:r w:rsidRPr="00BF7D7F">
        <w:rPr>
          <w:lang w:eastAsia="x-none"/>
        </w:rPr>
        <w:t xml:space="preserve"> sub use case, </w:t>
      </w:r>
      <w:r w:rsidR="0080126A" w:rsidRPr="00BF7D7F">
        <w:rPr>
          <w:lang w:eastAsia="x-none"/>
        </w:rPr>
        <w:t xml:space="preserve">the following </w:t>
      </w:r>
      <w:r w:rsidRPr="00BF7D7F">
        <w:rPr>
          <w:lang w:eastAsia="x-none"/>
        </w:rPr>
        <w:t>details of models</w:t>
      </w:r>
      <w:r w:rsidR="000D5324" w:rsidRPr="00BF7D7F">
        <w:rPr>
          <w:lang w:eastAsia="x-none"/>
        </w:rPr>
        <w:t xml:space="preserve"> are reported</w:t>
      </w:r>
      <w:r w:rsidRPr="00BF7D7F">
        <w:rPr>
          <w:lang w:eastAsia="x-none"/>
        </w:rPr>
        <w:t>:</w:t>
      </w:r>
    </w:p>
    <w:p w14:paraId="03C6DB71" w14:textId="5A07C313" w:rsidR="00233298" w:rsidRPr="00BF7D7F" w:rsidRDefault="00FC1D41" w:rsidP="00965E42">
      <w:pPr>
        <w:pStyle w:val="B1"/>
      </w:pPr>
      <w:r w:rsidRPr="00BF7D7F">
        <w:t>-</w:t>
      </w:r>
      <w:r w:rsidRPr="00BF7D7F">
        <w:tab/>
      </w:r>
      <w:r w:rsidR="00233298" w:rsidRPr="00BF7D7F">
        <w:t>The structure of the AI/ML model, e.g., type (FCN, RNN, CNN,…), the number of layers, branches, format of parameters, etc.</w:t>
      </w:r>
    </w:p>
    <w:p w14:paraId="7EDD2E3A" w14:textId="2D46A4F6" w:rsidR="00233298" w:rsidRPr="00BF7D7F" w:rsidRDefault="00FC1D41" w:rsidP="00965E42">
      <w:pPr>
        <w:pStyle w:val="B1"/>
      </w:pPr>
      <w:r w:rsidRPr="00BF7D7F">
        <w:lastRenderedPageBreak/>
        <w:t>-</w:t>
      </w:r>
      <w:r w:rsidRPr="00BF7D7F">
        <w:tab/>
      </w:r>
      <w:r w:rsidR="00233298" w:rsidRPr="00BF7D7F">
        <w:t>The input CSI type, e.g., raw channel matrix, eigenvector(s) of the raw channel matrix, feedback CSI information, etc.</w:t>
      </w:r>
    </w:p>
    <w:p w14:paraId="348696CA" w14:textId="6D463D02" w:rsidR="004B2FCA" w:rsidRPr="00BF7D7F" w:rsidRDefault="00FC1D41" w:rsidP="00965E42">
      <w:pPr>
        <w:pStyle w:val="B2"/>
      </w:pPr>
      <w:r w:rsidRPr="00BF7D7F">
        <w:t>-</w:t>
      </w:r>
      <w:r w:rsidRPr="00BF7D7F">
        <w:tab/>
      </w:r>
      <w:r w:rsidR="00597A34" w:rsidRPr="00BF7D7F">
        <w:t xml:space="preserve">Including assumptions on the observation window, i.e., </w:t>
      </w:r>
      <w:r w:rsidR="00597A34" w:rsidRPr="00BF7D7F">
        <w:rPr>
          <w:rFonts w:eastAsia="DengXian"/>
          <w:lang w:eastAsia="zh-CN"/>
        </w:rPr>
        <w:t>number/time distance of historic CSI/channel measurements</w:t>
      </w:r>
    </w:p>
    <w:p w14:paraId="06435F69" w14:textId="11F2036B" w:rsidR="00233298" w:rsidRPr="00BF7D7F" w:rsidRDefault="00FC1D41" w:rsidP="00FC1D41">
      <w:pPr>
        <w:pStyle w:val="B1"/>
      </w:pPr>
      <w:r w:rsidRPr="00BF7D7F">
        <w:t>-</w:t>
      </w:r>
      <w:r w:rsidRPr="00BF7D7F">
        <w:tab/>
      </w:r>
      <w:r w:rsidR="00233298" w:rsidRPr="00BF7D7F">
        <w:t>The output CSI type, e.g., channel matrix, eigenvector(s), feedback CSI information, etc.</w:t>
      </w:r>
    </w:p>
    <w:p w14:paraId="4C90DBAE" w14:textId="3A8DD968" w:rsidR="00CB13BC" w:rsidRPr="00BF7D7F" w:rsidRDefault="00FC1D41" w:rsidP="00FC1D41">
      <w:pPr>
        <w:pStyle w:val="B2"/>
      </w:pPr>
      <w:r w:rsidRPr="00BF7D7F">
        <w:t>-</w:t>
      </w:r>
      <w:r w:rsidRPr="00BF7D7F">
        <w:tab/>
      </w:r>
      <w:r w:rsidR="00CB13BC" w:rsidRPr="00BF7D7F">
        <w:t>Including assumptions on the prediction window, i.e., number/time distance of predicted CSI/channel</w:t>
      </w:r>
    </w:p>
    <w:p w14:paraId="61AFE7D4" w14:textId="46CF3633" w:rsidR="00233298" w:rsidRPr="00BF7D7F" w:rsidRDefault="00FC1D41" w:rsidP="00FC1D41">
      <w:pPr>
        <w:pStyle w:val="B1"/>
      </w:pPr>
      <w:r w:rsidRPr="00BF7D7F">
        <w:t>-</w:t>
      </w:r>
      <w:r w:rsidRPr="00BF7D7F">
        <w:tab/>
      </w:r>
      <w:r w:rsidR="00233298" w:rsidRPr="00BF7D7F">
        <w:t>Data pre-processing/post-processing</w:t>
      </w:r>
    </w:p>
    <w:p w14:paraId="7523E5DC" w14:textId="5B907FA5" w:rsidR="00092280" w:rsidRPr="00BF7D7F" w:rsidRDefault="00FC1D41" w:rsidP="00FC1D41">
      <w:pPr>
        <w:pStyle w:val="B1"/>
      </w:pPr>
      <w:r w:rsidRPr="00BF7D7F">
        <w:t>-</w:t>
      </w:r>
      <w:r w:rsidRPr="00BF7D7F">
        <w:tab/>
      </w:r>
      <w:r w:rsidR="00233298" w:rsidRPr="00BF7D7F">
        <w:t>Loss function</w:t>
      </w:r>
    </w:p>
    <w:p w14:paraId="042F8710" w14:textId="447F15D2" w:rsidR="00B436A6" w:rsidRPr="00BF7D7F" w:rsidRDefault="00B436A6" w:rsidP="00B436A6">
      <w:pPr>
        <w:pStyle w:val="B1"/>
        <w:ind w:left="0" w:firstLine="0"/>
      </w:pPr>
      <w:r w:rsidRPr="00BF7D7F">
        <w:t xml:space="preserve">For the input CSI type, both of the following types are considered for evaluations: </w:t>
      </w:r>
    </w:p>
    <w:p w14:paraId="35BEB880" w14:textId="65B54950" w:rsidR="00B436A6" w:rsidRPr="00BF7D7F" w:rsidRDefault="00965E42" w:rsidP="00965E42">
      <w:pPr>
        <w:pStyle w:val="B1"/>
        <w:ind w:left="720" w:hanging="360"/>
      </w:pPr>
      <w:r w:rsidRPr="00BF7D7F">
        <w:t>-</w:t>
      </w:r>
      <w:r w:rsidRPr="00BF7D7F">
        <w:tab/>
      </w:r>
      <w:r w:rsidR="00623199" w:rsidRPr="00BF7D7F">
        <w:t>Raw channel matrices</w:t>
      </w:r>
    </w:p>
    <w:p w14:paraId="3459476A" w14:textId="3D9A5B81" w:rsidR="00623199" w:rsidRPr="00BF7D7F" w:rsidRDefault="00965E42" w:rsidP="00965E42">
      <w:pPr>
        <w:pStyle w:val="B1"/>
        <w:ind w:left="720" w:hanging="360"/>
      </w:pPr>
      <w:r w:rsidRPr="00BF7D7F">
        <w:t>-</w:t>
      </w:r>
      <w:r w:rsidRPr="00BF7D7F">
        <w:tab/>
      </w:r>
      <w:r w:rsidR="00623199" w:rsidRPr="00BF7D7F">
        <w:t>Eigenvector(s)</w:t>
      </w:r>
    </w:p>
    <w:p w14:paraId="26F753CC" w14:textId="0BE92DCF" w:rsidR="00F77958" w:rsidRPr="00BF7D7F" w:rsidRDefault="00F77958" w:rsidP="00FC1D41">
      <w:pPr>
        <w:rPr>
          <w:lang w:eastAsia="zh-CN"/>
        </w:rPr>
      </w:pPr>
      <w:r w:rsidRPr="00BF7D7F">
        <w:rPr>
          <w:lang w:eastAsia="zh-CN"/>
        </w:rPr>
        <w:t xml:space="preserve">For SLS, spatial consistency </w:t>
      </w:r>
      <w:r w:rsidR="007453BE" w:rsidRPr="00BF7D7F">
        <w:rPr>
          <w:lang w:eastAsia="zh-CN"/>
        </w:rPr>
        <w:t>P</w:t>
      </w:r>
      <w:r w:rsidRPr="00BF7D7F">
        <w:rPr>
          <w:lang w:eastAsia="zh-CN"/>
        </w:rPr>
        <w:t xml:space="preserve">rocedure A with 50m decorrelation distance from </w:t>
      </w:r>
      <w:r w:rsidR="007453BE" w:rsidRPr="00BF7D7F">
        <w:rPr>
          <w:lang w:eastAsia="zh-CN"/>
        </w:rPr>
        <w:t xml:space="preserve">TR </w:t>
      </w:r>
      <w:r w:rsidRPr="00BF7D7F">
        <w:rPr>
          <w:lang w:eastAsia="zh-CN"/>
        </w:rPr>
        <w:t>38.901 is used (if not used,</w:t>
      </w:r>
      <w:r w:rsidR="007453BE" w:rsidRPr="00BF7D7F">
        <w:rPr>
          <w:lang w:eastAsia="zh-CN"/>
        </w:rPr>
        <w:t xml:space="preserve"> assumption</w:t>
      </w:r>
      <w:r w:rsidR="000810D6" w:rsidRPr="00BF7D7F">
        <w:rPr>
          <w:lang w:eastAsia="zh-CN"/>
        </w:rPr>
        <w:t>s</w:t>
      </w:r>
      <w:r w:rsidR="007453BE" w:rsidRPr="00BF7D7F">
        <w:rPr>
          <w:lang w:eastAsia="zh-CN"/>
        </w:rPr>
        <w:t xml:space="preserve"> used need to be reported). </w:t>
      </w:r>
      <w:r w:rsidRPr="00BF7D7F">
        <w:rPr>
          <w:lang w:eastAsia="zh-CN"/>
        </w:rPr>
        <w:t xml:space="preserve">UE velocity vector is assumed as fixed over time in Procedure A </w:t>
      </w:r>
      <w:r w:rsidR="000810D6" w:rsidRPr="00BF7D7F">
        <w:rPr>
          <w:lang w:eastAsia="zh-CN"/>
        </w:rPr>
        <w:t xml:space="preserve">modelling. </w:t>
      </w:r>
    </w:p>
    <w:p w14:paraId="53889A02" w14:textId="77777777" w:rsidR="002F7A62" w:rsidRPr="00BF7D7F" w:rsidRDefault="002F7A62" w:rsidP="002F7A62">
      <w:pPr>
        <w:pStyle w:val="Heading3"/>
      </w:pPr>
      <w:bookmarkStart w:id="219" w:name="_Toc149657150"/>
      <w:r w:rsidRPr="00BF7D7F">
        <w:t>6.2.2</w:t>
      </w:r>
      <w:r w:rsidRPr="00BF7D7F">
        <w:tab/>
        <w:t>Performance results</w:t>
      </w:r>
      <w:bookmarkEnd w:id="219"/>
    </w:p>
    <w:p w14:paraId="3A890ED3" w14:textId="00C93C14" w:rsidR="002F7A62" w:rsidRPr="00BF7D7F" w:rsidRDefault="002F7A62" w:rsidP="001E6A9F">
      <w:r w:rsidRPr="00BF7D7F">
        <w:t>CSI_Table 1 through CSI_Table 7 in attached Spreadsheets for CSI feedback enhancement evaluations present the performance results for:</w:t>
      </w:r>
    </w:p>
    <w:p w14:paraId="370A9529" w14:textId="1F1105F2" w:rsidR="002F7A62" w:rsidRPr="00BF7D7F" w:rsidRDefault="001E6A9F" w:rsidP="001E6A9F">
      <w:pPr>
        <w:pStyle w:val="B1"/>
      </w:pPr>
      <w:r w:rsidRPr="00BF7D7F">
        <w:t>-</w:t>
      </w:r>
      <w:r w:rsidRPr="00BF7D7F">
        <w:tab/>
      </w:r>
      <w:r w:rsidR="002F7A62" w:rsidRPr="00BF7D7F">
        <w:t>CSI_Table 1. Evaluation results for CSI compression of 1-on-1 joint training without model generalization/scalability</w:t>
      </w:r>
    </w:p>
    <w:p w14:paraId="2C091DF0" w14:textId="70F691FD" w:rsidR="002F7A62" w:rsidRPr="00BF7D7F" w:rsidRDefault="001E6A9F" w:rsidP="001E6A9F">
      <w:pPr>
        <w:pStyle w:val="B1"/>
      </w:pPr>
      <w:r w:rsidRPr="00BF7D7F">
        <w:t>-</w:t>
      </w:r>
      <w:r w:rsidRPr="00BF7D7F">
        <w:tab/>
      </w:r>
      <w:r w:rsidR="002F7A62" w:rsidRPr="00BF7D7F">
        <w:t>CSI_Table 2. Evaluation results for CSI compression with model generalization</w:t>
      </w:r>
    </w:p>
    <w:p w14:paraId="74CE4412" w14:textId="72FCDBC8" w:rsidR="002F7A62" w:rsidRPr="00BF7D7F" w:rsidRDefault="001E6A9F" w:rsidP="001E6A9F">
      <w:pPr>
        <w:pStyle w:val="B1"/>
      </w:pPr>
      <w:r w:rsidRPr="00BF7D7F">
        <w:t>-</w:t>
      </w:r>
      <w:r w:rsidRPr="00BF7D7F">
        <w:tab/>
      </w:r>
      <w:r w:rsidR="002F7A62" w:rsidRPr="00BF7D7F">
        <w:t>CSI_Table 3. Evaluation results for CSI compression with model scalability</w:t>
      </w:r>
    </w:p>
    <w:p w14:paraId="2816561C" w14:textId="3504BDC7" w:rsidR="002F7A62" w:rsidRPr="00BF7D7F" w:rsidRDefault="001E6A9F" w:rsidP="001E6A9F">
      <w:pPr>
        <w:pStyle w:val="B1"/>
      </w:pPr>
      <w:r w:rsidRPr="00BF7D7F">
        <w:t>-</w:t>
      </w:r>
      <w:r w:rsidRPr="00BF7D7F">
        <w:tab/>
      </w:r>
      <w:r w:rsidR="002F7A62" w:rsidRPr="00BF7D7F">
        <w:t>CSI_Table 4. Evaluation results for CSI compression of multi-vendor joint training without model generalization/scalability</w:t>
      </w:r>
    </w:p>
    <w:p w14:paraId="7BF2357A" w14:textId="7025847F" w:rsidR="002F7A62" w:rsidRPr="00BF7D7F" w:rsidRDefault="001E6A9F" w:rsidP="001E6A9F">
      <w:pPr>
        <w:pStyle w:val="B1"/>
      </w:pPr>
      <w:r w:rsidRPr="00BF7D7F">
        <w:t>-</w:t>
      </w:r>
      <w:r w:rsidRPr="00BF7D7F">
        <w:tab/>
      </w:r>
      <w:r w:rsidR="002F7A62" w:rsidRPr="00BF7D7F">
        <w:t>CSI_Table 5. Evaluation results for CSI compression of separate training without model generalization/scalability</w:t>
      </w:r>
    </w:p>
    <w:p w14:paraId="15FA8A33" w14:textId="73B2BD51" w:rsidR="002F7A62" w:rsidRPr="00BF7D7F" w:rsidRDefault="001E6A9F" w:rsidP="001E6A9F">
      <w:pPr>
        <w:pStyle w:val="B1"/>
      </w:pPr>
      <w:r w:rsidRPr="00BF7D7F">
        <w:t>-</w:t>
      </w:r>
      <w:r w:rsidRPr="00BF7D7F">
        <w:tab/>
      </w:r>
      <w:r w:rsidR="002F7A62" w:rsidRPr="00BF7D7F">
        <w:t>CSI_Table 6. Evaluation results for CSI prediction without model generalization/scalability</w:t>
      </w:r>
    </w:p>
    <w:p w14:paraId="37FE0713" w14:textId="3734F0FB" w:rsidR="00FB35DC" w:rsidRPr="00BF7D7F" w:rsidRDefault="00FB35DC" w:rsidP="003F70FC">
      <w:pPr>
        <w:pStyle w:val="B1"/>
        <w:numPr>
          <w:ilvl w:val="0"/>
          <w:numId w:val="23"/>
        </w:numPr>
        <w:ind w:left="576" w:hanging="288"/>
        <w:rPr>
          <w:ins w:id="220" w:author="Juan Montojo" w:date="2024-09-01T16:11:00Z"/>
        </w:rPr>
      </w:pPr>
      <w:ins w:id="221" w:author="Juan Montojo" w:date="2024-09-01T16:11:00Z">
        <w:r w:rsidRPr="00BF7D7F">
          <w:t>CSI_Table 6A. Evaluation results for CSI prediction without model generalization/scalability</w:t>
        </w:r>
      </w:ins>
    </w:p>
    <w:p w14:paraId="47948A30" w14:textId="7CB7410F" w:rsidR="002F7A62" w:rsidRPr="00BF7D7F" w:rsidRDefault="001E6A9F" w:rsidP="001E6A9F">
      <w:pPr>
        <w:pStyle w:val="B1"/>
      </w:pPr>
      <w:r w:rsidRPr="00BF7D7F">
        <w:t>-</w:t>
      </w:r>
      <w:r w:rsidRPr="00BF7D7F">
        <w:tab/>
      </w:r>
      <w:r w:rsidR="002F7A62" w:rsidRPr="00BF7D7F">
        <w:t>CSI_Table 7. Evaluation results for CSI prediction with model generalization</w:t>
      </w:r>
    </w:p>
    <w:p w14:paraId="7C07764D" w14:textId="64F159BC" w:rsidR="000A4DA4" w:rsidRPr="00BF7D7F" w:rsidRDefault="000A4DA4" w:rsidP="003F70FC">
      <w:pPr>
        <w:pStyle w:val="B1"/>
        <w:numPr>
          <w:ilvl w:val="0"/>
          <w:numId w:val="24"/>
        </w:numPr>
        <w:ind w:left="576" w:hanging="288"/>
        <w:rPr>
          <w:ins w:id="222" w:author="Juan Montojo" w:date="2024-09-01T16:11:00Z"/>
        </w:rPr>
      </w:pPr>
      <w:ins w:id="223" w:author="Juan Montojo" w:date="2024-09-01T16:11:00Z">
        <w:r w:rsidRPr="00BF7D7F">
          <w:t>CSI_Table 7A. Evaluation results for CSI prediction with model generalization</w:t>
        </w:r>
      </w:ins>
    </w:p>
    <w:p w14:paraId="45525F69" w14:textId="1E14543B" w:rsidR="000A4DA4" w:rsidRPr="00BF7D7F" w:rsidRDefault="000A4DA4" w:rsidP="003F70FC">
      <w:pPr>
        <w:pStyle w:val="B1"/>
        <w:numPr>
          <w:ilvl w:val="0"/>
          <w:numId w:val="24"/>
        </w:numPr>
        <w:ind w:left="576" w:hanging="288"/>
        <w:rPr>
          <w:ins w:id="224" w:author="Juan Montojo" w:date="2024-09-01T16:11:00Z"/>
        </w:rPr>
      </w:pPr>
      <w:ins w:id="225" w:author="Juan Montojo" w:date="2024-09-01T16:11:00Z">
        <w:r w:rsidRPr="00BF7D7F">
          <w:t>CSI_Table 8. Evaluation results for CSI prediction with localized model</w:t>
        </w:r>
      </w:ins>
    </w:p>
    <w:p w14:paraId="668FB1C6" w14:textId="372A74F7" w:rsidR="002F7A62" w:rsidRPr="00BF7D7F" w:rsidRDefault="004936BE" w:rsidP="001E6A9F">
      <w:r w:rsidRPr="00BF7D7F">
        <w:rPr>
          <w:lang w:eastAsia="zh-CN"/>
        </w:rPr>
        <w:t xml:space="preserve">For </w:t>
      </w:r>
      <w:r w:rsidRPr="00BF7D7F">
        <w:t xml:space="preserve">the evaluation of </w:t>
      </w:r>
      <w:r w:rsidRPr="00BF7D7F">
        <w:rPr>
          <w:lang w:eastAsia="zh-CN"/>
        </w:rPr>
        <w:t>CSI compression of 1-on-1 joint training without model generalization/scalability, the</w:t>
      </w:r>
      <w:r w:rsidRPr="00BF7D7F">
        <w:t xml:space="preserve"> </w:t>
      </w:r>
      <w:r w:rsidR="002F7A62" w:rsidRPr="00BF7D7F">
        <w:t xml:space="preserve">following baselines are recommended to facilitate calibration of results: </w:t>
      </w:r>
    </w:p>
    <w:p w14:paraId="31A3EC8C" w14:textId="77777777" w:rsidR="002F7A62" w:rsidRPr="00BF7D7F" w:rsidRDefault="002F7A62" w:rsidP="002F7A62">
      <w:pPr>
        <w:pStyle w:val="B1"/>
      </w:pPr>
      <w:r w:rsidRPr="00BF7D7F">
        <w:t>-</w:t>
      </w:r>
      <w:r w:rsidRPr="00BF7D7F">
        <w:tab/>
        <w:t xml:space="preserve">Benchmark: R16 eType II CB; </w:t>
      </w:r>
    </w:p>
    <w:p w14:paraId="78B674BF" w14:textId="77777777" w:rsidR="002F7A62" w:rsidRPr="00BF7D7F" w:rsidRDefault="002F7A62" w:rsidP="002F7A62">
      <w:pPr>
        <w:pStyle w:val="B2"/>
      </w:pPr>
      <w:r w:rsidRPr="00BF7D7F">
        <w:t>-</w:t>
      </w:r>
      <w:r w:rsidRPr="00BF7D7F">
        <w:tab/>
        <w:t>Others can be additionally submitted, e.g., Type I CB.</w:t>
      </w:r>
    </w:p>
    <w:p w14:paraId="0AA9C4F1" w14:textId="77777777" w:rsidR="002F7A62" w:rsidRPr="00BF7D7F" w:rsidRDefault="002F7A62" w:rsidP="002F7A62">
      <w:pPr>
        <w:pStyle w:val="B1"/>
      </w:pPr>
      <w:r w:rsidRPr="00BF7D7F">
        <w:t>-</w:t>
      </w:r>
      <w:r w:rsidRPr="00BF7D7F">
        <w:tab/>
        <w:t>Input/Output type: Eigenvectors of the current CSI</w:t>
      </w:r>
    </w:p>
    <w:p w14:paraId="2DF50747" w14:textId="77777777" w:rsidR="002F7A62" w:rsidRPr="00BF7D7F" w:rsidRDefault="002F7A62" w:rsidP="002F7A62">
      <w:pPr>
        <w:pStyle w:val="B2"/>
      </w:pPr>
      <w:r w:rsidRPr="00BF7D7F">
        <w:t>-</w:t>
      </w:r>
      <w:r w:rsidRPr="00BF7D7F">
        <w:tab/>
        <w:t>Other can be additionally submitted, e.g., eigenvectors with additional past CSI, eType II-like input, raw channel matrix, etc.</w:t>
      </w:r>
    </w:p>
    <w:p w14:paraId="2C24EB56" w14:textId="77777777" w:rsidR="002F7A62" w:rsidRPr="00BF7D7F" w:rsidRDefault="002F7A62" w:rsidP="002F7A62">
      <w:pPr>
        <w:pStyle w:val="B1"/>
      </w:pPr>
      <w:r w:rsidRPr="00BF7D7F">
        <w:t>-</w:t>
      </w:r>
      <w:r w:rsidRPr="00BF7D7F">
        <w:tab/>
        <w:t>Ground-truth CSI quantization method: Float32, i.e., without quantization (baseline/upper-bound for performance comparison)</w:t>
      </w:r>
    </w:p>
    <w:p w14:paraId="1F651318" w14:textId="2B285904" w:rsidR="002F7A62" w:rsidRPr="00BF7D7F" w:rsidRDefault="002F7A62" w:rsidP="002F7A62">
      <w:pPr>
        <w:pStyle w:val="B2"/>
      </w:pPr>
      <w:r w:rsidRPr="00BF7D7F">
        <w:t>-</w:t>
      </w:r>
      <w:r w:rsidRPr="00BF7D7F">
        <w:tab/>
        <w:t xml:space="preserve">Other high resolution CSI quantization methods can be additionally submitted for comparison, e.g., R16 eType II-like method with new parameters, scalar quantization, etc. </w:t>
      </w:r>
    </w:p>
    <w:p w14:paraId="039A32D3" w14:textId="77777777" w:rsidR="002F7A62" w:rsidRPr="00BF7D7F" w:rsidRDefault="002F7A62" w:rsidP="002F7A62">
      <w:pPr>
        <w:pStyle w:val="B1"/>
      </w:pPr>
      <w:r w:rsidRPr="00BF7D7F">
        <w:lastRenderedPageBreak/>
        <w:t>-</w:t>
      </w:r>
      <w:r w:rsidRPr="00BF7D7F">
        <w:tab/>
        <w:t>Rank/layer adaptation settings for rank&gt;1: Option 3-1, i.e., layer common and rank common.</w:t>
      </w:r>
    </w:p>
    <w:p w14:paraId="4D9C777B" w14:textId="77777777" w:rsidR="002F7A62" w:rsidRPr="00BF7D7F" w:rsidRDefault="002F7A62" w:rsidP="002F7A62">
      <w:pPr>
        <w:pStyle w:val="B2"/>
      </w:pPr>
      <w:r w:rsidRPr="00BF7D7F">
        <w:t>-</w:t>
      </w:r>
      <w:r w:rsidRPr="00BF7D7F">
        <w:tab/>
        <w:t>Other rank&gt;1 options can be additionally submitted for comparison, e.g., Option 1-1/1-2/2-1/2-2/3-2.</w:t>
      </w:r>
    </w:p>
    <w:p w14:paraId="06A097AF" w14:textId="77777777" w:rsidR="002F7A62" w:rsidRPr="00BF7D7F" w:rsidRDefault="002F7A62" w:rsidP="002F7A62">
      <w:pPr>
        <w:pStyle w:val="B1"/>
      </w:pPr>
      <w:r w:rsidRPr="00BF7D7F">
        <w:t>-</w:t>
      </w:r>
      <w:r w:rsidRPr="00BF7D7F">
        <w:tab/>
        <w:t>Quantization method: quantization-aware training (Case 2-1 or Case 2-2)</w:t>
      </w:r>
    </w:p>
    <w:p w14:paraId="59E7BA90" w14:textId="77777777" w:rsidR="002F7A62" w:rsidRPr="00BF7D7F" w:rsidRDefault="002F7A62" w:rsidP="002F7A62">
      <w:pPr>
        <w:pStyle w:val="B2"/>
      </w:pPr>
      <w:r w:rsidRPr="00BF7D7F">
        <w:t>-</w:t>
      </w:r>
      <w:r w:rsidRPr="00BF7D7F">
        <w:tab/>
        <w:t>Quantization non-aware training can be additionally submitted for comparison</w:t>
      </w:r>
    </w:p>
    <w:p w14:paraId="29ED03AD" w14:textId="77777777" w:rsidR="002F7A62" w:rsidRPr="00BF7D7F" w:rsidRDefault="002F7A62" w:rsidP="002F7A62">
      <w:pPr>
        <w:pStyle w:val="B2"/>
      </w:pPr>
      <w:r w:rsidRPr="00BF7D7F">
        <w:t>-</w:t>
      </w:r>
      <w:r w:rsidRPr="00BF7D7F">
        <w:tab/>
        <w:t>SQ and/or VQ is up to companies; companies are encouraged to provide results of various cases for comparison.</w:t>
      </w:r>
    </w:p>
    <w:p w14:paraId="04B2C3C4" w14:textId="77777777" w:rsidR="002F7A62" w:rsidRPr="00BF7D7F" w:rsidRDefault="002F7A62" w:rsidP="002F7A62">
      <w:pPr>
        <w:pStyle w:val="B1"/>
      </w:pPr>
      <w:r w:rsidRPr="00BF7D7F">
        <w:t>-</w:t>
      </w:r>
      <w:r w:rsidRPr="00BF7D7F">
        <w:tab/>
        <w:t>Performance metric for intermediate KPI: SGCS</w:t>
      </w:r>
    </w:p>
    <w:p w14:paraId="590CE75B" w14:textId="77777777" w:rsidR="002F7A62" w:rsidRPr="00BF7D7F" w:rsidRDefault="002F7A62" w:rsidP="002F7A62">
      <w:pPr>
        <w:pStyle w:val="B2"/>
      </w:pPr>
      <w:r w:rsidRPr="00BF7D7F">
        <w:t>-</w:t>
      </w:r>
      <w:r w:rsidRPr="00BF7D7F">
        <w:tab/>
        <w:t>NMSE can be additionally submitted</w:t>
      </w:r>
    </w:p>
    <w:p w14:paraId="5F146DE4" w14:textId="0D732CD2" w:rsidR="002F7A62" w:rsidRPr="00BF7D7F" w:rsidRDefault="002F7A62" w:rsidP="002F7A62">
      <w:pPr>
        <w:rPr>
          <w:rFonts w:eastAsia="DengXian"/>
          <w:lang w:eastAsia="zh-CN"/>
        </w:rPr>
      </w:pPr>
      <w:r w:rsidRPr="00BF7D7F">
        <w:rPr>
          <w:rFonts w:eastAsia="DengXian"/>
          <w:lang w:eastAsia="zh-CN"/>
        </w:rPr>
        <w:t>The CSI feedback reduction is provided for three CSI feedback overhead ranges (</w:t>
      </w:r>
      <w:r w:rsidR="003906D1" w:rsidRPr="00BF7D7F">
        <w:rPr>
          <w:rFonts w:eastAsia="DengXian"/>
          <w:lang w:eastAsia="zh-CN"/>
        </w:rPr>
        <w:t>CSI feedback overhead A, CSI feedback overhead B, CSI feedback overhead C</w:t>
      </w:r>
      <w:r w:rsidRPr="00BF7D7F">
        <w:rPr>
          <w:rFonts w:eastAsia="DengXian"/>
          <w:lang w:eastAsia="zh-CN"/>
        </w:rPr>
        <w:t>), where for each CSI feedback overhead range of the benchmark, it is calculated as the gap between the CSI feedback overhead of benchmark and the CSI feedback overhead of AI/ML corresponding to the same mean UPT</w:t>
      </w:r>
      <w:r w:rsidR="00E414C1" w:rsidRPr="00BF7D7F">
        <w:rPr>
          <w:rFonts w:eastAsia="DengXian"/>
          <w:lang w:eastAsia="zh-CN"/>
        </w:rPr>
        <w:t xml:space="preserve">. </w:t>
      </w:r>
      <w:r w:rsidR="00ED1310" w:rsidRPr="00BF7D7F">
        <w:rPr>
          <w:rFonts w:eastAsia="DengXian"/>
          <w:lang w:eastAsia="zh-CN"/>
        </w:rPr>
        <w:t xml:space="preserve">The various CSI </w:t>
      </w:r>
      <w:r w:rsidR="00564723" w:rsidRPr="00BF7D7F">
        <w:rPr>
          <w:rFonts w:eastAsia="DengXian"/>
          <w:lang w:eastAsia="zh-CN"/>
        </w:rPr>
        <w:t xml:space="preserve">feedback </w:t>
      </w:r>
      <w:r w:rsidR="00ED1310" w:rsidRPr="00BF7D7F">
        <w:rPr>
          <w:rFonts w:eastAsia="DengXian"/>
          <w:lang w:eastAsia="zh-CN"/>
        </w:rPr>
        <w:t>overhead ranges are defined as</w:t>
      </w:r>
      <w:r w:rsidR="00E414C1" w:rsidRPr="00BF7D7F">
        <w:rPr>
          <w:rFonts w:eastAsia="DengXian"/>
          <w:lang w:eastAsia="zh-CN"/>
        </w:rPr>
        <w:t>:</w:t>
      </w:r>
    </w:p>
    <w:p w14:paraId="4497BB54" w14:textId="2501FF63" w:rsidR="007F0295" w:rsidRPr="00BF7D7F" w:rsidRDefault="007F0295" w:rsidP="00965E42">
      <w:pPr>
        <w:pStyle w:val="B1"/>
        <w:rPr>
          <w:lang w:eastAsia="zh-CN"/>
        </w:rPr>
      </w:pPr>
      <w:r w:rsidRPr="00BF7D7F">
        <w:rPr>
          <w:lang w:eastAsia="zh-CN"/>
        </w:rPr>
        <w:tab/>
        <w:t xml:space="preserve">CSI feedback overhead A </w:t>
      </w:r>
      <w:r w:rsidR="00522FF9" w:rsidRPr="00BF7D7F">
        <w:rPr>
          <w:lang w:eastAsia="zh-CN"/>
        </w:rPr>
        <w:t xml:space="preserve">such that A </w:t>
      </w:r>
      <w:r w:rsidRPr="00BF7D7F">
        <w:rPr>
          <w:lang w:eastAsia="zh-CN"/>
        </w:rPr>
        <w:t xml:space="preserve">≤ β </w:t>
      </w:r>
      <w:r w:rsidR="00E414C1" w:rsidRPr="00BF7D7F">
        <w:rPr>
          <w:lang w:eastAsia="zh-CN"/>
        </w:rPr>
        <w:t>˖80 bit</w:t>
      </w:r>
      <w:r w:rsidR="00522FF9" w:rsidRPr="00BF7D7F">
        <w:rPr>
          <w:lang w:eastAsia="zh-CN"/>
        </w:rPr>
        <w:t>s</w:t>
      </w:r>
    </w:p>
    <w:p w14:paraId="53F5F583" w14:textId="44B0DC39" w:rsidR="00522FF9" w:rsidRPr="00BF7D7F" w:rsidRDefault="00522FF9" w:rsidP="00965E42">
      <w:pPr>
        <w:pStyle w:val="B1"/>
        <w:rPr>
          <w:lang w:eastAsia="zh-CN"/>
        </w:rPr>
      </w:pPr>
      <w:r w:rsidRPr="00BF7D7F">
        <w:rPr>
          <w:lang w:eastAsia="zh-CN"/>
        </w:rPr>
        <w:tab/>
        <w:t>CSI feedback overhead B such that β ˖</w:t>
      </w:r>
      <w:r w:rsidR="00303B10" w:rsidRPr="00BF7D7F">
        <w:rPr>
          <w:lang w:eastAsia="zh-CN"/>
        </w:rPr>
        <w:t>10</w:t>
      </w:r>
      <w:r w:rsidRPr="00BF7D7F">
        <w:rPr>
          <w:lang w:eastAsia="zh-CN"/>
        </w:rPr>
        <w:t>0 bits ≤ B ≤ β ˖</w:t>
      </w:r>
      <w:r w:rsidR="00303B10" w:rsidRPr="00BF7D7F">
        <w:rPr>
          <w:lang w:eastAsia="zh-CN"/>
        </w:rPr>
        <w:t>14</w:t>
      </w:r>
      <w:r w:rsidRPr="00BF7D7F">
        <w:rPr>
          <w:lang w:eastAsia="zh-CN"/>
        </w:rPr>
        <w:t>0 bits</w:t>
      </w:r>
    </w:p>
    <w:p w14:paraId="68C0B38B" w14:textId="7F112D1E" w:rsidR="00E414C1" w:rsidRPr="00BF7D7F" w:rsidRDefault="00E414C1" w:rsidP="00965E42">
      <w:pPr>
        <w:pStyle w:val="B1"/>
        <w:rPr>
          <w:lang w:eastAsia="zh-CN"/>
        </w:rPr>
      </w:pPr>
      <w:r w:rsidRPr="00BF7D7F">
        <w:rPr>
          <w:lang w:eastAsia="zh-CN"/>
        </w:rPr>
        <w:tab/>
      </w:r>
      <w:r w:rsidR="00522FF9" w:rsidRPr="00BF7D7F">
        <w:rPr>
          <w:lang w:eastAsia="zh-CN"/>
        </w:rPr>
        <w:t xml:space="preserve">CSI feedback overhead </w:t>
      </w:r>
      <w:r w:rsidR="00303B10" w:rsidRPr="00BF7D7F">
        <w:rPr>
          <w:lang w:eastAsia="zh-CN"/>
        </w:rPr>
        <w:t>C</w:t>
      </w:r>
      <w:r w:rsidR="00522FF9" w:rsidRPr="00BF7D7F">
        <w:rPr>
          <w:lang w:eastAsia="zh-CN"/>
        </w:rPr>
        <w:t xml:space="preserve"> </w:t>
      </w:r>
      <w:r w:rsidR="00303B10" w:rsidRPr="00BF7D7F">
        <w:rPr>
          <w:lang w:eastAsia="zh-CN"/>
        </w:rPr>
        <w:t>≥</w:t>
      </w:r>
      <w:r w:rsidR="00522FF9" w:rsidRPr="00BF7D7F">
        <w:rPr>
          <w:lang w:eastAsia="zh-CN"/>
        </w:rPr>
        <w:t xml:space="preserve"> β ˖</w:t>
      </w:r>
      <w:r w:rsidR="00303B10" w:rsidRPr="00BF7D7F">
        <w:rPr>
          <w:lang w:eastAsia="zh-CN"/>
        </w:rPr>
        <w:t>230</w:t>
      </w:r>
      <w:r w:rsidR="00522FF9" w:rsidRPr="00BF7D7F">
        <w:rPr>
          <w:lang w:eastAsia="zh-CN"/>
        </w:rPr>
        <w:t xml:space="preserve"> bits</w:t>
      </w:r>
    </w:p>
    <w:p w14:paraId="2C3AC35E" w14:textId="76F7C9C9" w:rsidR="00ED1310" w:rsidRPr="00BF7D7F" w:rsidRDefault="00ED1310" w:rsidP="00965E42">
      <w:pPr>
        <w:pStyle w:val="B1"/>
        <w:rPr>
          <w:lang w:eastAsia="zh-CN"/>
        </w:rPr>
      </w:pPr>
      <w:r w:rsidRPr="00BF7D7F">
        <w:rPr>
          <w:lang w:eastAsia="zh-CN"/>
        </w:rPr>
        <w:tab/>
        <w:t xml:space="preserve">where, </w:t>
      </w:r>
      <w:r w:rsidR="007504A7" w:rsidRPr="00BF7D7F">
        <w:rPr>
          <w:lang w:eastAsia="zh-CN"/>
        </w:rPr>
        <w:t>β = 1 for rank = 1 and β = 1.5 for rank &gt; 1</w:t>
      </w:r>
    </w:p>
    <w:p w14:paraId="26D54A8A" w14:textId="2F2586B6" w:rsidR="008F6B18" w:rsidRPr="00BF7D7F" w:rsidRDefault="008F6B18" w:rsidP="009D0233">
      <w:pPr>
        <w:pStyle w:val="NO"/>
        <w:rPr>
          <w:rFonts w:eastAsia="DengXian"/>
          <w:lang w:eastAsia="zh-CN"/>
        </w:rPr>
      </w:pPr>
      <w:r w:rsidRPr="00BF7D7F">
        <w:rPr>
          <w:rFonts w:eastAsia="DengXian"/>
          <w:lang w:eastAsia="zh-CN"/>
        </w:rPr>
        <w:t>Note:</w:t>
      </w:r>
      <w:r w:rsidRPr="00BF7D7F">
        <w:rPr>
          <w:rFonts w:eastAsia="DengXian"/>
          <w:lang w:eastAsia="zh-CN"/>
        </w:rPr>
        <w:tab/>
        <w:t>companies</w:t>
      </w:r>
      <w:r w:rsidR="00FD3473" w:rsidRPr="00BF7D7F">
        <w:rPr>
          <w:rFonts w:eastAsia="DengXian"/>
          <w:lang w:eastAsia="zh-CN"/>
        </w:rPr>
        <w:t xml:space="preserve"> report the exact CSI feedback overhead considered</w:t>
      </w:r>
      <w:r w:rsidRPr="00BF7D7F">
        <w:rPr>
          <w:rFonts w:eastAsia="DengXian"/>
          <w:lang w:eastAsia="zh-CN"/>
        </w:rPr>
        <w:t>.</w:t>
      </w:r>
    </w:p>
    <w:p w14:paraId="15EF55B0" w14:textId="37619E89" w:rsidR="00E414C1" w:rsidRPr="00BF7D7F" w:rsidRDefault="00E414C1" w:rsidP="009D0233">
      <w:pPr>
        <w:pStyle w:val="NO"/>
        <w:rPr>
          <w:rFonts w:eastAsia="DengXian"/>
          <w:lang w:eastAsia="zh-CN"/>
        </w:rPr>
      </w:pPr>
      <w:r w:rsidRPr="00BF7D7F">
        <w:rPr>
          <w:rFonts w:eastAsia="DengXian"/>
          <w:lang w:eastAsia="zh-CN"/>
        </w:rPr>
        <w:t>Note:</w:t>
      </w:r>
      <w:r w:rsidRPr="00BF7D7F">
        <w:rPr>
          <w:rFonts w:eastAsia="DengXian"/>
          <w:lang w:eastAsia="zh-CN"/>
        </w:rPr>
        <w:tab/>
        <w:t xml:space="preserve">the </w:t>
      </w:r>
      <w:r w:rsidRPr="00BF7D7F">
        <w:rPr>
          <w:lang w:eastAsia="zh-CN"/>
        </w:rPr>
        <w:t>CSI</w:t>
      </w:r>
      <w:r w:rsidRPr="00BF7D7F">
        <w:rPr>
          <w:rFonts w:eastAsia="DengXian"/>
          <w:lang w:eastAsia="zh-CN"/>
        </w:rPr>
        <w:t xml:space="preserve"> feedback overhead reduction and gain for mean/5%tile UPT are determined at the same payload size for benchmark scheme.</w:t>
      </w:r>
    </w:p>
    <w:p w14:paraId="2DC8A9E2" w14:textId="2BD5DEA9" w:rsidR="002F7A62" w:rsidRPr="00BF7D7F" w:rsidRDefault="002F7A62" w:rsidP="002F7A62">
      <w:pPr>
        <w:pStyle w:val="NO"/>
        <w:rPr>
          <w:bCs/>
          <w:lang w:eastAsia="zh-CN"/>
        </w:rPr>
      </w:pPr>
      <w:r w:rsidRPr="00BF7D7F">
        <w:rPr>
          <w:lang w:eastAsia="zh-CN"/>
        </w:rPr>
        <w:t>Note:</w:t>
      </w:r>
      <w:r w:rsidRPr="00BF7D7F">
        <w:rPr>
          <w:lang w:eastAsia="zh-CN"/>
        </w:rPr>
        <w:tab/>
        <w:t>"Benchmark" means the type of Legacy CB used for comparison. "Quantization/dequantization method" includes the description of training awareness (Case 1/2-1/2-2), type of quantization/dequantization (SQ/VQ), etc. "Input type" means the input of the CSI generation part. "Output type" means the output of the CSI reconstruction part.</w:t>
      </w:r>
    </w:p>
    <w:p w14:paraId="062A05B7" w14:textId="77777777" w:rsidR="002F7A62" w:rsidRPr="00BF7D7F" w:rsidRDefault="002F7A62" w:rsidP="002F7A62">
      <w:pPr>
        <w:snapToGrid w:val="0"/>
        <w:rPr>
          <w:rFonts w:eastAsia="DengXian"/>
          <w:lang w:eastAsia="zh-CN"/>
        </w:rPr>
      </w:pPr>
    </w:p>
    <w:p w14:paraId="152A0351" w14:textId="77777777" w:rsidR="002F7A62" w:rsidRPr="00BF7D7F" w:rsidRDefault="002F7A62" w:rsidP="002F7A62">
      <w:r w:rsidRPr="00BF7D7F">
        <w:t xml:space="preserve">For the evaluation of </w:t>
      </w:r>
      <w:r w:rsidRPr="00BF7D7F">
        <w:rPr>
          <w:i/>
          <w:iCs/>
        </w:rPr>
        <w:t>CSI prediction</w:t>
      </w:r>
      <w:r w:rsidRPr="00BF7D7F">
        <w:t xml:space="preserve"> without model generalization/scalability verification, the following baselines are recommended to facilitate calibration of results: </w:t>
      </w:r>
    </w:p>
    <w:p w14:paraId="07CDF8FF" w14:textId="77777777" w:rsidR="002F7A62" w:rsidRPr="00BF7D7F" w:rsidRDefault="002F7A62" w:rsidP="002F7A62">
      <w:pPr>
        <w:pStyle w:val="B1"/>
      </w:pPr>
      <w:r w:rsidRPr="00BF7D7F">
        <w:t>-</w:t>
      </w:r>
      <w:r w:rsidRPr="00BF7D7F">
        <w:tab/>
        <w:t>UE speed: 10km/h, 30km/h, 60km/h;</w:t>
      </w:r>
    </w:p>
    <w:p w14:paraId="03D5F574" w14:textId="77777777" w:rsidR="002F7A62" w:rsidRPr="00BF7D7F" w:rsidRDefault="002F7A62" w:rsidP="002F7A62">
      <w:pPr>
        <w:pStyle w:val="B2"/>
      </w:pPr>
      <w:r w:rsidRPr="00BF7D7F">
        <w:t>-</w:t>
      </w:r>
      <w:r w:rsidRPr="00BF7D7F">
        <w:tab/>
        <w:t>Others can be additionally submitted, e.g., 120km/h.</w:t>
      </w:r>
    </w:p>
    <w:p w14:paraId="42361A10" w14:textId="77777777" w:rsidR="002F7A62" w:rsidRPr="00BF7D7F" w:rsidRDefault="002F7A62" w:rsidP="002F7A62">
      <w:pPr>
        <w:pStyle w:val="B1"/>
      </w:pPr>
      <w:r w:rsidRPr="00BF7D7F">
        <w:t>-</w:t>
      </w:r>
      <w:r w:rsidRPr="00BF7D7F">
        <w:tab/>
        <w:t>Input/Output type: Raw channel matrix</w:t>
      </w:r>
    </w:p>
    <w:p w14:paraId="3092B71F" w14:textId="77777777" w:rsidR="002F7A62" w:rsidRPr="00BF7D7F" w:rsidRDefault="002F7A62" w:rsidP="002F7A62">
      <w:pPr>
        <w:pStyle w:val="B2"/>
      </w:pPr>
      <w:r w:rsidRPr="00BF7D7F">
        <w:t>-</w:t>
      </w:r>
      <w:r w:rsidRPr="00BF7D7F">
        <w:tab/>
        <w:t>Other can be additionally submitted, e.g., eigenvectors.</w:t>
      </w:r>
    </w:p>
    <w:p w14:paraId="0787FBE7" w14:textId="31280CEE" w:rsidR="002F7A62" w:rsidRPr="00BF7D7F" w:rsidRDefault="002F7A62" w:rsidP="002F7A62">
      <w:pPr>
        <w:pStyle w:val="B1"/>
      </w:pPr>
      <w:r w:rsidRPr="00BF7D7F">
        <w:t>-</w:t>
      </w:r>
      <w:r w:rsidRPr="00BF7D7F">
        <w:tab/>
        <w:t>Observation window</w:t>
      </w:r>
      <w:r w:rsidR="00B77C86" w:rsidRPr="00BF7D7F">
        <w:t xml:space="preserve"> (number/distance)</w:t>
      </w:r>
      <w:r w:rsidRPr="00BF7D7F">
        <w:t>: 5/5ms, 10/5ms</w:t>
      </w:r>
    </w:p>
    <w:p w14:paraId="06D78604" w14:textId="77777777" w:rsidR="002F7A62" w:rsidRPr="00BF7D7F" w:rsidRDefault="002F7A62" w:rsidP="002F7A62">
      <w:pPr>
        <w:pStyle w:val="B2"/>
      </w:pPr>
      <w:r w:rsidRPr="00BF7D7F">
        <w:t>-</w:t>
      </w:r>
      <w:r w:rsidRPr="00BF7D7F">
        <w:tab/>
        <w:t>Other observation window configurations can be additionally submitted for comparison, e.g., 3/5ms, 4/5ms, 8/2.5ms, 10/4ms, etc.</w:t>
      </w:r>
    </w:p>
    <w:p w14:paraId="153D0AAB" w14:textId="4935419F" w:rsidR="002F7A62" w:rsidRPr="00BF7D7F" w:rsidRDefault="002F7A62" w:rsidP="002F7A62">
      <w:pPr>
        <w:pStyle w:val="B1"/>
      </w:pPr>
      <w:r w:rsidRPr="00BF7D7F">
        <w:t>-</w:t>
      </w:r>
      <w:r w:rsidRPr="00BF7D7F">
        <w:tab/>
        <w:t>Prediction window</w:t>
      </w:r>
      <w:r w:rsidR="00A227C6" w:rsidRPr="00BF7D7F">
        <w:t xml:space="preserve"> (number/distance between prediction instances/distance from the last observation instance to the 1st prediction instance)</w:t>
      </w:r>
      <w:r w:rsidRPr="00BF7D7F">
        <w:t>: 1/5ms/5ms</w:t>
      </w:r>
    </w:p>
    <w:p w14:paraId="61CEF2F9" w14:textId="77777777" w:rsidR="002F7A62" w:rsidRPr="00BF7D7F" w:rsidRDefault="002F7A62" w:rsidP="002F7A62">
      <w:pPr>
        <w:pStyle w:val="B2"/>
      </w:pPr>
      <w:r w:rsidRPr="00BF7D7F">
        <w:t>-</w:t>
      </w:r>
      <w:r w:rsidRPr="00BF7D7F">
        <w:tab/>
        <w:t>Other prediction window configurations can be additionally submitted for comparison, e.g., 3/5ms/5ms, 5/5ms/5ms, 4/2.5ms/2.5ms, 5/4ms/4ms, etc.</w:t>
      </w:r>
    </w:p>
    <w:p w14:paraId="5B4C24C7" w14:textId="77777777" w:rsidR="002F7A62" w:rsidRPr="00BF7D7F" w:rsidRDefault="002F7A62" w:rsidP="002F7A62">
      <w:pPr>
        <w:pStyle w:val="B1"/>
      </w:pPr>
      <w:r w:rsidRPr="00BF7D7F">
        <w:t>-</w:t>
      </w:r>
      <w:r w:rsidRPr="00BF7D7F">
        <w:tab/>
        <w:t>Performance metric for intermediate KPI: SGCS</w:t>
      </w:r>
    </w:p>
    <w:p w14:paraId="132BDCD5" w14:textId="77777777" w:rsidR="002F7A62" w:rsidRPr="00BF7D7F" w:rsidRDefault="002F7A62" w:rsidP="002F7A62">
      <w:pPr>
        <w:pStyle w:val="B2"/>
      </w:pPr>
      <w:r w:rsidRPr="00BF7D7F">
        <w:t>-</w:t>
      </w:r>
      <w:r w:rsidRPr="00BF7D7F">
        <w:tab/>
        <w:t>NMSE can be additionally submitted.</w:t>
      </w:r>
    </w:p>
    <w:p w14:paraId="14C3987F" w14:textId="77777777" w:rsidR="002F7A62" w:rsidRPr="00BF7D7F" w:rsidRDefault="002F7A62" w:rsidP="001E6A9F">
      <w:pPr>
        <w:pStyle w:val="B1"/>
      </w:pPr>
      <w:r w:rsidRPr="00BF7D7F">
        <w:t>-</w:t>
      </w:r>
      <w:r w:rsidRPr="00BF7D7F">
        <w:tab/>
        <w:t>Spatial consistency configuration (optional): procedure A with 50m decorrelation distance and channel updating periodicity of 1 ms.</w:t>
      </w:r>
    </w:p>
    <w:p w14:paraId="475489EC" w14:textId="77777777" w:rsidR="002F7A62" w:rsidRPr="00BF7D7F" w:rsidRDefault="002F7A62" w:rsidP="002F7A62">
      <w:r w:rsidRPr="00BF7D7F">
        <w:lastRenderedPageBreak/>
        <w:t xml:space="preserve">For the evaluation of </w:t>
      </w:r>
      <w:r w:rsidRPr="00BF7D7F">
        <w:rPr>
          <w:i/>
          <w:iCs/>
        </w:rPr>
        <w:t>CSI prediction</w:t>
      </w:r>
      <w:r w:rsidRPr="00BF7D7F">
        <w:t xml:space="preserve"> with model generalization/scalability verification, the following baselines are recommended to facilitate calibration of results:</w:t>
      </w:r>
    </w:p>
    <w:p w14:paraId="113C0EC9" w14:textId="77777777" w:rsidR="002F7A62" w:rsidRPr="00BF7D7F" w:rsidRDefault="002F7A62" w:rsidP="00965E42">
      <w:pPr>
        <w:pStyle w:val="B1"/>
      </w:pPr>
      <w:r w:rsidRPr="00BF7D7F">
        <w:t>-</w:t>
      </w:r>
      <w:r w:rsidRPr="00BF7D7F">
        <w:tab/>
        <w:t>Performance metric for intermediate KPI: SGCS</w:t>
      </w:r>
    </w:p>
    <w:p w14:paraId="480FE5A6" w14:textId="77777777" w:rsidR="002F7A62" w:rsidRPr="00BF7D7F" w:rsidRDefault="002F7A62" w:rsidP="001E6A9F">
      <w:pPr>
        <w:pStyle w:val="B2"/>
      </w:pPr>
      <w:r w:rsidRPr="00BF7D7F">
        <w:t>-</w:t>
      </w:r>
      <w:r w:rsidRPr="00BF7D7F">
        <w:tab/>
        <w:t>NMSE can be additionally submitted.</w:t>
      </w:r>
    </w:p>
    <w:p w14:paraId="13DF5D47" w14:textId="6AA0AD33" w:rsidR="002F7A62" w:rsidRPr="00BF7D7F" w:rsidRDefault="002F7A62" w:rsidP="00761D7C">
      <w:pPr>
        <w:pStyle w:val="B1"/>
      </w:pPr>
    </w:p>
    <w:p w14:paraId="4257F9C1" w14:textId="27E16392" w:rsidR="006F12D6" w:rsidRPr="00BF7D7F" w:rsidRDefault="006F12D6" w:rsidP="006F12D6">
      <w:pPr>
        <w:keepNext/>
        <w:keepLines/>
        <w:ind w:left="1418" w:hanging="1418"/>
        <w:outlineLvl w:val="3"/>
        <w:rPr>
          <w:ins w:id="226" w:author="Juan Montojo" w:date="2024-09-01T16:28:00Z"/>
          <w:rFonts w:ascii="Arial" w:hAnsi="Arial"/>
          <w:sz w:val="24"/>
        </w:rPr>
      </w:pPr>
      <w:bookmarkStart w:id="227" w:name="_Toc149657157"/>
      <w:ins w:id="228" w:author="Juan Montojo" w:date="2024-09-01T16:28:00Z">
        <w:r w:rsidRPr="00BF7D7F">
          <w:rPr>
            <w:rFonts w:ascii="Arial" w:hAnsi="Arial"/>
            <w:sz w:val="24"/>
          </w:rPr>
          <w:t>6.2.2.6A</w:t>
        </w:r>
        <w:r w:rsidRPr="00BF7D7F">
          <w:rPr>
            <w:rFonts w:ascii="Arial" w:hAnsi="Arial"/>
            <w:sz w:val="24"/>
          </w:rPr>
          <w:tab/>
          <w:t>Basic performance for CSI prediction</w:t>
        </w:r>
      </w:ins>
    </w:p>
    <w:p w14:paraId="441527FF" w14:textId="77777777" w:rsidR="006F12D6" w:rsidRPr="00BF7D7F" w:rsidRDefault="006F12D6" w:rsidP="006F12D6">
      <w:pPr>
        <w:rPr>
          <w:ins w:id="229" w:author="Juan Montojo" w:date="2024-09-01T16:28:00Z"/>
          <w:rFonts w:eastAsia="SimSun"/>
          <w:lang w:eastAsia="zh-CN"/>
        </w:rPr>
      </w:pPr>
      <w:ins w:id="230" w:author="Juan Montojo" w:date="2024-09-01T16:28:00Z">
        <w:r w:rsidRPr="00BF7D7F">
          <w:rPr>
            <w:lang w:eastAsia="zh-CN"/>
          </w:rPr>
          <w:t>The complexity values in terms of FLOPs and number of parameters of AI/ML models adopted in the evaluations of CSI prediction are summarized in Figure 6.2.2.6A-1.</w:t>
        </w:r>
      </w:ins>
    </w:p>
    <w:p w14:paraId="7AAC3507" w14:textId="77777777" w:rsidR="006F12D6" w:rsidRPr="00BF7D7F" w:rsidRDefault="006F12D6" w:rsidP="003F70FC">
      <w:pPr>
        <w:pStyle w:val="ListParagraph"/>
        <w:numPr>
          <w:ilvl w:val="0"/>
          <w:numId w:val="12"/>
        </w:numPr>
        <w:suppressAutoHyphens/>
        <w:contextualSpacing w:val="0"/>
        <w:rPr>
          <w:ins w:id="231" w:author="Juan Montojo" w:date="2024-09-01T16:28:00Z"/>
          <w:rFonts w:eastAsia="SimSun"/>
        </w:rPr>
      </w:pPr>
      <w:ins w:id="232" w:author="Juan Montojo" w:date="2024-09-01T16:28:00Z">
        <w:r w:rsidRPr="00BF7D7F">
          <w:t>Results refer to Table 2 of clause 7.3, R1-2407341.</w:t>
        </w:r>
      </w:ins>
    </w:p>
    <w:p w14:paraId="3B7B541D" w14:textId="77777777" w:rsidR="006F12D6" w:rsidRPr="00BF7D7F" w:rsidRDefault="006F12D6" w:rsidP="006F12D6">
      <w:pPr>
        <w:jc w:val="center"/>
        <w:rPr>
          <w:ins w:id="233" w:author="Juan Montojo" w:date="2024-09-01T16:28:00Z"/>
          <w:rFonts w:eastAsia="SimSun"/>
          <w:lang w:eastAsia="zh-CN"/>
        </w:rPr>
      </w:pPr>
      <w:ins w:id="234" w:author="Juan Montojo" w:date="2024-09-01T16:28:00Z">
        <w:r w:rsidRPr="00BF7D7F">
          <w:rPr>
            <w:rFonts w:eastAsia="Malgun Gothic"/>
            <w:noProof/>
            <w:lang w:eastAsia="zh-CN"/>
          </w:rPr>
          <w:lastRenderedPageBreak/>
          <w:drawing>
            <wp:inline distT="0" distB="0" distL="0" distR="0" wp14:anchorId="2AA2D6A7" wp14:editId="013A5A7D">
              <wp:extent cx="3169147" cy="1905000"/>
              <wp:effectExtent l="0" t="0" r="0" b="0"/>
              <wp:docPr id="1377168922" name="그림 6" descr="A graph with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168922" name="그림 6" descr="A graph with blue dots&#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176660" cy="1909516"/>
                      </a:xfrm>
                      <a:prstGeom prst="rect">
                        <a:avLst/>
                      </a:prstGeom>
                      <a:noFill/>
                    </pic:spPr>
                  </pic:pic>
                </a:graphicData>
              </a:graphic>
            </wp:inline>
          </w:drawing>
        </w:r>
      </w:ins>
    </w:p>
    <w:p w14:paraId="0556BF12" w14:textId="77777777" w:rsidR="006F12D6" w:rsidRPr="00BF7D7F" w:rsidRDefault="006F12D6" w:rsidP="006F12D6">
      <w:pPr>
        <w:pStyle w:val="TF"/>
        <w:spacing w:after="180"/>
        <w:rPr>
          <w:ins w:id="235" w:author="Juan Montojo" w:date="2024-09-01T16:28:00Z"/>
        </w:rPr>
      </w:pPr>
      <w:ins w:id="236" w:author="Juan Montojo" w:date="2024-09-01T16:28:00Z">
        <w:r w:rsidRPr="00BF7D7F">
          <w:t xml:space="preserve">Figure 6.2.2.6A-1: Complexity of AI/ML models from evaluation results in terms of FLOPs </w:t>
        </w:r>
        <w:r w:rsidRPr="00BF7D7F">
          <w:br/>
          <w:t xml:space="preserve">and number of parameters for CSI prediction. </w:t>
        </w:r>
      </w:ins>
    </w:p>
    <w:p w14:paraId="6BECC38B" w14:textId="77777777" w:rsidR="006F12D6" w:rsidRPr="00BF7D7F" w:rsidRDefault="006F12D6" w:rsidP="006F12D6">
      <w:pPr>
        <w:rPr>
          <w:ins w:id="237" w:author="Juan Montojo" w:date="2024-09-01T16:28:00Z"/>
          <w:rFonts w:eastAsia="SimSun"/>
          <w:lang w:eastAsia="zh-CN"/>
        </w:rPr>
      </w:pPr>
      <w:ins w:id="238" w:author="Juan Montojo" w:date="2024-09-01T16:28:00Z">
        <w:r w:rsidRPr="00BF7D7F">
          <w:rPr>
            <w:lang w:eastAsia="zh-CN"/>
          </w:rPr>
          <w:t>The complexity values in terms of FLOPs for AI/ML model and benchmark 2 of an auto-regression/Kalman filter adopted in the evaluations of CSI prediction are summarized in Figure 6.2.2.6A-2 and Figure 6.2.2.6A-3</w:t>
        </w:r>
      </w:ins>
    </w:p>
    <w:p w14:paraId="75169990" w14:textId="77777777" w:rsidR="006F12D6" w:rsidRPr="00BF7D7F" w:rsidRDefault="006F12D6" w:rsidP="003F70FC">
      <w:pPr>
        <w:pStyle w:val="ListParagraph"/>
        <w:numPr>
          <w:ilvl w:val="0"/>
          <w:numId w:val="12"/>
        </w:numPr>
        <w:suppressAutoHyphens/>
        <w:contextualSpacing w:val="0"/>
        <w:rPr>
          <w:ins w:id="239" w:author="Juan Montojo" w:date="2024-09-01T16:28:00Z"/>
        </w:rPr>
      </w:pPr>
      <w:ins w:id="240" w:author="Juan Montojo" w:date="2024-09-01T16:28:00Z">
        <w:r w:rsidRPr="00BF7D7F">
          <w:t>Results refer to Table 2-9, and Table 2-10 in R1-2407341</w:t>
        </w:r>
      </w:ins>
    </w:p>
    <w:p w14:paraId="7F0E2311" w14:textId="77777777" w:rsidR="006F12D6" w:rsidRPr="00BF7D7F" w:rsidDel="00B05D66" w:rsidRDefault="006F12D6" w:rsidP="006F12D6">
      <w:pPr>
        <w:rPr>
          <w:ins w:id="241" w:author="Juan Montojo" w:date="2024-09-01T16:28:00Z"/>
          <w:del w:id="242" w:author="Park Haewook/5G Wireless Connect Standard Task(haewook.park@lge.com)" w:date="2024-08-23T10:22:00Z"/>
          <w:rFonts w:eastAsia="SimSun"/>
          <w:lang w:eastAsia="zh-CN"/>
        </w:rPr>
      </w:pPr>
      <w:ins w:id="243" w:author="Juan Montojo" w:date="2024-09-01T16:28:00Z">
        <w:del w:id="244" w:author="Park Haewook/5G Wireless Connect Standard Task(haewook.park@lge.com)" w:date="2024-08-23T10:22:00Z">
          <w:r w:rsidRPr="00BF7D7F" w:rsidDel="00B05D66">
            <w:rPr>
              <w:rFonts w:eastAsia="SimSun"/>
              <w:lang w:eastAsia="zh-CN"/>
            </w:rPr>
            <w:delText>--------------------------------------------------------Text omitted ---------------------------------------------------------</w:delText>
          </w:r>
        </w:del>
      </w:ins>
    </w:p>
    <w:p w14:paraId="5C6449D2" w14:textId="77777777" w:rsidR="006F12D6" w:rsidRPr="00BF7D7F" w:rsidRDefault="006F12D6" w:rsidP="006F12D6">
      <w:pPr>
        <w:rPr>
          <w:ins w:id="245" w:author="Juan Montojo" w:date="2024-09-01T16:28:00Z"/>
          <w:rFonts w:eastAsia="SimSun"/>
          <w:lang w:eastAsia="zh-CN"/>
        </w:rPr>
      </w:pPr>
    </w:p>
    <w:p w14:paraId="0E70E6DE" w14:textId="77777777" w:rsidR="006F12D6" w:rsidRPr="00BF7D7F" w:rsidRDefault="006F12D6" w:rsidP="006F12D6">
      <w:pPr>
        <w:jc w:val="center"/>
        <w:rPr>
          <w:ins w:id="246" w:author="Juan Montojo" w:date="2024-09-01T16:28:00Z"/>
          <w:rFonts w:eastAsia="SimSun"/>
          <w:lang w:eastAsia="zh-CN"/>
        </w:rPr>
      </w:pPr>
      <w:ins w:id="247" w:author="Juan Montojo" w:date="2024-09-01T16:28:00Z">
        <w:r w:rsidRPr="00BF7D7F">
          <w:rPr>
            <w:rFonts w:eastAsia="SimSun"/>
            <w:noProof/>
            <w:lang w:eastAsia="zh-CN"/>
          </w:rPr>
          <w:drawing>
            <wp:inline distT="0" distB="0" distL="0" distR="0" wp14:anchorId="6F0F8008" wp14:editId="1B22F276">
              <wp:extent cx="3336568" cy="1996440"/>
              <wp:effectExtent l="0" t="0" r="0" b="3810"/>
              <wp:docPr id="1624086063" name="그림 8" descr="A graph with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086063" name="그림 8" descr="A graph with blue dots&#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57013" cy="2008673"/>
                      </a:xfrm>
                      <a:prstGeom prst="rect">
                        <a:avLst/>
                      </a:prstGeom>
                      <a:noFill/>
                    </pic:spPr>
                  </pic:pic>
                </a:graphicData>
              </a:graphic>
            </wp:inline>
          </w:drawing>
        </w:r>
      </w:ins>
    </w:p>
    <w:p w14:paraId="1C558381" w14:textId="77777777" w:rsidR="006F12D6" w:rsidRPr="00BF7D7F" w:rsidRDefault="006F12D6" w:rsidP="006F12D6">
      <w:pPr>
        <w:pStyle w:val="TF"/>
        <w:spacing w:after="180"/>
        <w:rPr>
          <w:ins w:id="248" w:author="Juan Montojo" w:date="2024-09-01T16:28:00Z"/>
        </w:rPr>
      </w:pPr>
      <w:ins w:id="249" w:author="Juan Montojo" w:date="2024-09-01T16:28:00Z">
        <w:r w:rsidRPr="00BF7D7F">
          <w:t xml:space="preserve">Figure 6.2.2.6A-2: Complexity of AI/ML models and benchmark 2 of an auto-regression/Kalman filter from evaluation results in terms of FLOPs for CSI prediction. </w:t>
        </w:r>
      </w:ins>
    </w:p>
    <w:p w14:paraId="17A2AFD3" w14:textId="77777777" w:rsidR="006F12D6" w:rsidRPr="00BF7D7F" w:rsidRDefault="006F12D6" w:rsidP="006F12D6">
      <w:pPr>
        <w:rPr>
          <w:ins w:id="250" w:author="Juan Montojo" w:date="2024-09-01T16:28:00Z"/>
          <w:lang w:eastAsia="zh-CN"/>
        </w:rPr>
      </w:pPr>
      <w:ins w:id="251" w:author="Juan Montojo" w:date="2024-09-01T16:28:00Z">
        <w:r w:rsidRPr="00BF7D7F">
          <w:rPr>
            <w:lang w:eastAsia="zh-CN"/>
          </w:rPr>
          <w:t xml:space="preserve">From a perspective of AI/ML complexity, 19 sources adopt the model subject to the computational complexity in units of FLOPs from 0.05M to 3000M. The actual model complexity may differ from the model complexity in the evaluation with respect to platform-dependent optimization on model implementations. </w:t>
        </w:r>
      </w:ins>
    </w:p>
    <w:p w14:paraId="574001D3" w14:textId="77777777" w:rsidR="006F12D6" w:rsidRPr="00BF7D7F" w:rsidRDefault="006F12D6" w:rsidP="006F12D6">
      <w:pPr>
        <w:rPr>
          <w:ins w:id="252" w:author="Juan Montojo" w:date="2024-09-01T16:28:00Z"/>
          <w:lang w:eastAsia="zh-CN"/>
        </w:rPr>
      </w:pPr>
      <w:ins w:id="253" w:author="Juan Montojo" w:date="2024-09-01T16:28:00Z">
        <w:r w:rsidRPr="00BF7D7F">
          <w:rPr>
            <w:lang w:eastAsia="zh-CN"/>
          </w:rPr>
          <w:t xml:space="preserve">From a perspective of complexity of non-AI/ML benchmark, 16 sources adopt the algorithm (e.g., Kalman filter, Auto-regression, Wiener filter) subject to the computational complexity in units of FLOPs from 0.14M to 107M. For non-AI/ML benchmark, main computation complexity is dominated by filter updates, which may not need to be updated per inference at the expense of performance loss. For example, 7 sources adopt the algorithm subject to the computational complexity of filter updates and inference in units of FLOPs from 0.47M to 106M and 0.067M to 3M, respectively. </w:t>
        </w:r>
      </w:ins>
    </w:p>
    <w:p w14:paraId="4D92E321" w14:textId="77777777" w:rsidR="006F12D6" w:rsidRPr="00BF7D7F" w:rsidRDefault="006F12D6" w:rsidP="006F12D6">
      <w:pPr>
        <w:rPr>
          <w:ins w:id="254" w:author="Juan Montojo" w:date="2024-09-01T16:28:00Z"/>
          <w:rFonts w:eastAsia="DengXian"/>
          <w:b/>
          <w:bCs/>
          <w:i/>
          <w:lang w:eastAsia="zh-CN"/>
        </w:rPr>
      </w:pPr>
    </w:p>
    <w:p w14:paraId="17203CE9" w14:textId="77777777" w:rsidR="006F12D6" w:rsidRPr="00BF7D7F" w:rsidRDefault="006F12D6" w:rsidP="006F12D6">
      <w:pPr>
        <w:rPr>
          <w:ins w:id="255" w:author="Juan Montojo" w:date="2024-09-01T16:28:00Z"/>
          <w:rFonts w:eastAsia="DengXian"/>
          <w:b/>
          <w:bCs/>
          <w:i/>
          <w:lang w:eastAsia="zh-CN"/>
        </w:rPr>
      </w:pPr>
      <w:ins w:id="256" w:author="Juan Montojo" w:date="2024-09-01T16:28:00Z">
        <w:r w:rsidRPr="00BF7D7F">
          <w:rPr>
            <w:rFonts w:eastAsia="DengXian"/>
            <w:b/>
            <w:bCs/>
            <w:i/>
            <w:lang w:eastAsia="zh-CN"/>
          </w:rPr>
          <w:t>SGCS performance over benchmark 1 of the nearest historical CSI</w:t>
        </w:r>
      </w:ins>
    </w:p>
    <w:p w14:paraId="4ACD7AE7" w14:textId="77777777" w:rsidR="006F12D6" w:rsidRPr="00BF7D7F" w:rsidRDefault="006F12D6" w:rsidP="006F12D6">
      <w:pPr>
        <w:jc w:val="both"/>
        <w:rPr>
          <w:ins w:id="257" w:author="Juan Montojo" w:date="2024-09-01T16:28:00Z"/>
          <w:rFonts w:cs="Times"/>
          <w:color w:val="000000" w:themeColor="text1"/>
          <w:lang w:eastAsia="ko-KR"/>
        </w:rPr>
      </w:pPr>
      <w:ins w:id="258" w:author="Juan Montojo" w:date="2024-09-01T16:28:00Z">
        <w:r w:rsidRPr="00BF7D7F">
          <w:rPr>
            <w:rFonts w:cs="Times"/>
            <w:color w:val="000000" w:themeColor="text1"/>
            <w:lang w:eastAsia="ko-KR"/>
          </w:rPr>
          <w:t xml:space="preserve">For the CSI prediction using UE-sided model, compared to the Benchmark 1 of the nearest historical CSI, in terms of SGCS, from UE speed perspective, </w:t>
        </w:r>
      </w:ins>
    </w:p>
    <w:p w14:paraId="47F0DBF7" w14:textId="77777777" w:rsidR="006F12D6" w:rsidRPr="00BF7D7F" w:rsidRDefault="006F12D6" w:rsidP="003F70FC">
      <w:pPr>
        <w:pStyle w:val="ListParagraph"/>
        <w:numPr>
          <w:ilvl w:val="1"/>
          <w:numId w:val="49"/>
        </w:numPr>
        <w:suppressAutoHyphens/>
        <w:contextualSpacing w:val="0"/>
        <w:jc w:val="both"/>
        <w:rPr>
          <w:ins w:id="259" w:author="Juan Montojo" w:date="2024-09-01T16:28:00Z"/>
          <w:rFonts w:cs="Times"/>
          <w:color w:val="000000" w:themeColor="text1"/>
          <w:lang w:eastAsia="ko-KR"/>
        </w:rPr>
      </w:pPr>
      <w:ins w:id="260" w:author="Juan Montojo" w:date="2024-09-01T16:28:00Z">
        <w:r w:rsidRPr="00BF7D7F">
          <w:rPr>
            <w:rFonts w:cs="Times"/>
            <w:color w:val="000000" w:themeColor="text1"/>
            <w:lang w:eastAsia="ko-KR"/>
          </w:rPr>
          <w:t>If spatial consistency is not adopted, and if N4=1</w:t>
        </w:r>
      </w:ins>
    </w:p>
    <w:p w14:paraId="7E3369B8" w14:textId="77777777" w:rsidR="006F12D6" w:rsidRPr="00BF7D7F" w:rsidRDefault="006F12D6" w:rsidP="003F70FC">
      <w:pPr>
        <w:pStyle w:val="ListParagraph"/>
        <w:numPr>
          <w:ilvl w:val="2"/>
          <w:numId w:val="50"/>
        </w:numPr>
        <w:suppressAutoHyphens/>
        <w:contextualSpacing w:val="0"/>
        <w:jc w:val="both"/>
        <w:rPr>
          <w:ins w:id="261" w:author="Juan Montojo" w:date="2024-09-01T16:28:00Z"/>
          <w:rFonts w:cs="Times"/>
          <w:color w:val="000000" w:themeColor="text1"/>
          <w:lang w:eastAsia="ko-KR"/>
        </w:rPr>
      </w:pPr>
      <w:ins w:id="262" w:author="Juan Montojo" w:date="2024-09-01T16:28:00Z">
        <w:r w:rsidRPr="00BF7D7F">
          <w:rPr>
            <w:rFonts w:cs="Times"/>
            <w:color w:val="000000" w:themeColor="text1"/>
            <w:lang w:eastAsia="ko-KR"/>
          </w:rPr>
          <w:t>For 10km/h UE speed, 1 source observes 6% gain</w:t>
        </w:r>
      </w:ins>
    </w:p>
    <w:p w14:paraId="156BB3A1" w14:textId="77777777" w:rsidR="006F12D6" w:rsidRPr="00BF7D7F" w:rsidRDefault="006F12D6" w:rsidP="003F70FC">
      <w:pPr>
        <w:pStyle w:val="ListParagraph"/>
        <w:numPr>
          <w:ilvl w:val="2"/>
          <w:numId w:val="50"/>
        </w:numPr>
        <w:suppressAutoHyphens/>
        <w:contextualSpacing w:val="0"/>
        <w:jc w:val="both"/>
        <w:rPr>
          <w:ins w:id="263" w:author="Juan Montojo" w:date="2024-09-01T16:28:00Z"/>
          <w:rFonts w:cs="Times"/>
          <w:color w:val="000000" w:themeColor="text1"/>
          <w:lang w:eastAsia="ko-KR"/>
        </w:rPr>
      </w:pPr>
      <w:ins w:id="264" w:author="Juan Montojo" w:date="2024-09-01T16:28:00Z">
        <w:r w:rsidRPr="00BF7D7F">
          <w:rPr>
            <w:rFonts w:cs="Times"/>
            <w:color w:val="000000" w:themeColor="text1"/>
            <w:lang w:eastAsia="ko-KR"/>
          </w:rPr>
          <w:lastRenderedPageBreak/>
          <w:t>For 30km/h UE speed, 9 sources observe 5.9%~20.6% gain and 4 sources observe 23.2%~35.4% gain. 2 sources observe 54%~106% gain</w:t>
        </w:r>
      </w:ins>
    </w:p>
    <w:p w14:paraId="5FD6DDA9" w14:textId="77777777" w:rsidR="006F12D6" w:rsidRPr="00BF7D7F" w:rsidRDefault="006F12D6" w:rsidP="003F70FC">
      <w:pPr>
        <w:pStyle w:val="ListParagraph"/>
        <w:numPr>
          <w:ilvl w:val="2"/>
          <w:numId w:val="50"/>
        </w:numPr>
        <w:suppressAutoHyphens/>
        <w:contextualSpacing w:val="0"/>
        <w:jc w:val="both"/>
        <w:rPr>
          <w:ins w:id="265" w:author="Juan Montojo" w:date="2024-09-01T16:28:00Z"/>
          <w:rFonts w:cs="Times"/>
          <w:color w:val="000000" w:themeColor="text1"/>
          <w:lang w:eastAsia="ko-KR"/>
        </w:rPr>
      </w:pPr>
      <w:ins w:id="266" w:author="Juan Montojo" w:date="2024-09-01T16:28:00Z">
        <w:r w:rsidRPr="00BF7D7F">
          <w:rPr>
            <w:rFonts w:cs="Times"/>
            <w:color w:val="000000" w:themeColor="text1"/>
            <w:lang w:eastAsia="ko-KR"/>
          </w:rPr>
          <w:t>For 60km/h UE speed, 4 sources observe 10.5%~26.53% gain</w:t>
        </w:r>
      </w:ins>
    </w:p>
    <w:p w14:paraId="510282BF" w14:textId="77777777" w:rsidR="006F12D6" w:rsidRPr="00BF7D7F" w:rsidRDefault="006F12D6" w:rsidP="003F70FC">
      <w:pPr>
        <w:pStyle w:val="ListParagraph"/>
        <w:numPr>
          <w:ilvl w:val="1"/>
          <w:numId w:val="50"/>
        </w:numPr>
        <w:suppressAutoHyphens/>
        <w:contextualSpacing w:val="0"/>
        <w:jc w:val="both"/>
        <w:rPr>
          <w:ins w:id="267" w:author="Juan Montojo" w:date="2024-09-01T16:28:00Z"/>
          <w:rFonts w:cs="Times"/>
          <w:color w:val="000000" w:themeColor="text1"/>
          <w:lang w:eastAsia="ko-KR"/>
        </w:rPr>
      </w:pPr>
      <w:ins w:id="268" w:author="Juan Montojo" w:date="2024-09-01T16:28:00Z">
        <w:r w:rsidRPr="00BF7D7F">
          <w:rPr>
            <w:rFonts w:cs="Times"/>
            <w:color w:val="000000" w:themeColor="text1"/>
            <w:lang w:eastAsia="ko-KR"/>
          </w:rPr>
          <w:t>If spatial consistency is adopted, and if N4=1</w:t>
        </w:r>
      </w:ins>
    </w:p>
    <w:p w14:paraId="685EB7DF" w14:textId="77777777" w:rsidR="006F12D6" w:rsidRPr="00BF7D7F" w:rsidRDefault="006F12D6" w:rsidP="003F70FC">
      <w:pPr>
        <w:pStyle w:val="ListParagraph"/>
        <w:numPr>
          <w:ilvl w:val="2"/>
          <w:numId w:val="50"/>
        </w:numPr>
        <w:suppressAutoHyphens/>
        <w:contextualSpacing w:val="0"/>
        <w:jc w:val="both"/>
        <w:rPr>
          <w:ins w:id="269" w:author="Juan Montojo" w:date="2024-09-01T16:28:00Z"/>
          <w:rFonts w:cs="Times"/>
          <w:color w:val="000000" w:themeColor="text1"/>
          <w:lang w:eastAsia="ko-KR"/>
        </w:rPr>
      </w:pPr>
      <w:ins w:id="270" w:author="Juan Montojo" w:date="2024-09-01T16:28:00Z">
        <w:r w:rsidRPr="00BF7D7F">
          <w:rPr>
            <w:rFonts w:cs="Times"/>
            <w:color w:val="000000" w:themeColor="text1"/>
            <w:lang w:eastAsia="ko-KR"/>
          </w:rPr>
          <w:t xml:space="preserve">For 30km/h UE speed, 2 sources observe 22.93%~23% gain, 1 source observe 68.5% gain </w:t>
        </w:r>
      </w:ins>
    </w:p>
    <w:p w14:paraId="14C0C1BA" w14:textId="77777777" w:rsidR="006F12D6" w:rsidRPr="00BF7D7F" w:rsidRDefault="006F12D6" w:rsidP="003F70FC">
      <w:pPr>
        <w:pStyle w:val="ListParagraph"/>
        <w:numPr>
          <w:ilvl w:val="2"/>
          <w:numId w:val="50"/>
        </w:numPr>
        <w:suppressAutoHyphens/>
        <w:contextualSpacing w:val="0"/>
        <w:jc w:val="both"/>
        <w:rPr>
          <w:ins w:id="271" w:author="Juan Montojo" w:date="2024-09-01T16:28:00Z"/>
          <w:rFonts w:cs="Times"/>
          <w:strike/>
          <w:color w:val="000000" w:themeColor="text1"/>
          <w:lang w:eastAsia="ko-KR"/>
        </w:rPr>
      </w:pPr>
      <w:ins w:id="272" w:author="Juan Montojo" w:date="2024-09-01T16:28:00Z">
        <w:r w:rsidRPr="00BF7D7F">
          <w:rPr>
            <w:rFonts w:cs="Times"/>
            <w:color w:val="000000" w:themeColor="text1"/>
            <w:lang w:eastAsia="ko-KR"/>
          </w:rPr>
          <w:t>For 60km/h UE speed, 3 sources observe 16.2%~24.3% gain</w:t>
        </w:r>
      </w:ins>
    </w:p>
    <w:p w14:paraId="41D4BCA2" w14:textId="77777777" w:rsidR="006F12D6" w:rsidRPr="00BF7D7F" w:rsidRDefault="006F12D6" w:rsidP="003F70FC">
      <w:pPr>
        <w:pStyle w:val="ListParagraph"/>
        <w:numPr>
          <w:ilvl w:val="1"/>
          <w:numId w:val="50"/>
        </w:numPr>
        <w:suppressAutoHyphens/>
        <w:contextualSpacing w:val="0"/>
        <w:jc w:val="both"/>
        <w:rPr>
          <w:ins w:id="273" w:author="Juan Montojo" w:date="2024-09-01T16:28:00Z"/>
          <w:rFonts w:cs="Times"/>
          <w:color w:val="000000" w:themeColor="text1"/>
          <w:lang w:eastAsia="ko-KR"/>
        </w:rPr>
      </w:pPr>
      <w:ins w:id="274" w:author="Juan Montojo" w:date="2024-09-01T16:28:00Z">
        <w:r w:rsidRPr="00BF7D7F">
          <w:rPr>
            <w:rFonts w:cs="Times"/>
            <w:color w:val="000000" w:themeColor="text1"/>
            <w:lang w:eastAsia="ko-KR"/>
          </w:rPr>
          <w:t>If spatial consistency is not adopted, and if N4=4</w:t>
        </w:r>
      </w:ins>
    </w:p>
    <w:p w14:paraId="1955784F" w14:textId="77777777" w:rsidR="006F12D6" w:rsidRPr="00BF7D7F" w:rsidRDefault="006F12D6" w:rsidP="003F70FC">
      <w:pPr>
        <w:pStyle w:val="ListParagraph"/>
        <w:numPr>
          <w:ilvl w:val="3"/>
          <w:numId w:val="50"/>
        </w:numPr>
        <w:suppressAutoHyphens/>
        <w:contextualSpacing w:val="0"/>
        <w:jc w:val="both"/>
        <w:rPr>
          <w:ins w:id="275" w:author="Juan Montojo" w:date="2024-09-01T16:28:00Z"/>
          <w:rFonts w:cs="Times"/>
          <w:color w:val="000000" w:themeColor="text1"/>
          <w:lang w:eastAsia="ko-KR"/>
        </w:rPr>
      </w:pPr>
      <w:ins w:id="276" w:author="Juan Montojo" w:date="2024-09-01T16:28:00Z">
        <w:r w:rsidRPr="00BF7D7F">
          <w:rPr>
            <w:rFonts w:cs="Times"/>
            <w:color w:val="000000" w:themeColor="text1"/>
            <w:lang w:eastAsia="ko-KR"/>
          </w:rPr>
          <w:t>For 10km/h UE speed, 1 source observes 9.1%~29.7% gain</w:t>
        </w:r>
      </w:ins>
    </w:p>
    <w:p w14:paraId="7EF51FEC" w14:textId="77777777" w:rsidR="006F12D6" w:rsidRPr="00BF7D7F" w:rsidRDefault="006F12D6" w:rsidP="003F70FC">
      <w:pPr>
        <w:pStyle w:val="ListParagraph"/>
        <w:numPr>
          <w:ilvl w:val="3"/>
          <w:numId w:val="50"/>
        </w:numPr>
        <w:suppressAutoHyphens/>
        <w:contextualSpacing w:val="0"/>
        <w:jc w:val="both"/>
        <w:rPr>
          <w:ins w:id="277" w:author="Juan Montojo" w:date="2024-09-01T16:28:00Z"/>
          <w:rFonts w:cs="Times"/>
          <w:color w:val="000000" w:themeColor="text1"/>
          <w:lang w:eastAsia="ko-KR"/>
        </w:rPr>
      </w:pPr>
      <w:ins w:id="278" w:author="Juan Montojo" w:date="2024-09-01T16:28:00Z">
        <w:r w:rsidRPr="00BF7D7F">
          <w:rPr>
            <w:rFonts w:cs="Times"/>
            <w:color w:val="000000" w:themeColor="text1"/>
            <w:lang w:eastAsia="ko-KR"/>
          </w:rPr>
          <w:t xml:space="preserve">For 30km/h UE speed, 1 source observes 4.3%~12.3% gain, and 2 sources observe 17.6%~35.4%gain </w:t>
        </w:r>
      </w:ins>
    </w:p>
    <w:p w14:paraId="1CD6ADE7" w14:textId="77777777" w:rsidR="006F12D6" w:rsidRPr="00BF7D7F" w:rsidRDefault="006F12D6" w:rsidP="003F70FC">
      <w:pPr>
        <w:pStyle w:val="ListParagraph"/>
        <w:numPr>
          <w:ilvl w:val="1"/>
          <w:numId w:val="50"/>
        </w:numPr>
        <w:suppressAutoHyphens/>
        <w:contextualSpacing w:val="0"/>
        <w:jc w:val="both"/>
        <w:rPr>
          <w:ins w:id="279" w:author="Juan Montojo" w:date="2024-09-01T16:28:00Z"/>
          <w:rFonts w:cs="Times"/>
          <w:color w:val="000000" w:themeColor="text1"/>
          <w:lang w:eastAsia="ko-KR"/>
        </w:rPr>
      </w:pPr>
      <w:ins w:id="280" w:author="Juan Montojo" w:date="2024-09-01T16:28:00Z">
        <w:r w:rsidRPr="00BF7D7F">
          <w:rPr>
            <w:rFonts w:cs="Times"/>
            <w:color w:val="000000" w:themeColor="text1"/>
            <w:lang w:eastAsia="ko-KR"/>
          </w:rPr>
          <w:t>If spatial consistency is adopted, and if N4=4</w:t>
        </w:r>
      </w:ins>
    </w:p>
    <w:p w14:paraId="72DA327C" w14:textId="77777777" w:rsidR="006F12D6" w:rsidRPr="00BF7D7F" w:rsidRDefault="006F12D6" w:rsidP="003F70FC">
      <w:pPr>
        <w:pStyle w:val="ListParagraph"/>
        <w:numPr>
          <w:ilvl w:val="3"/>
          <w:numId w:val="50"/>
        </w:numPr>
        <w:suppressAutoHyphens/>
        <w:contextualSpacing w:val="0"/>
        <w:jc w:val="both"/>
        <w:rPr>
          <w:ins w:id="281" w:author="Juan Montojo" w:date="2024-09-01T16:28:00Z"/>
          <w:rFonts w:cs="Times"/>
          <w:color w:val="000000" w:themeColor="text1"/>
          <w:lang w:eastAsia="ko-KR"/>
        </w:rPr>
      </w:pPr>
      <w:ins w:id="282" w:author="Juan Montojo" w:date="2024-09-01T16:28:00Z">
        <w:r w:rsidRPr="00BF7D7F">
          <w:rPr>
            <w:rFonts w:cs="Times"/>
            <w:color w:val="000000" w:themeColor="text1"/>
            <w:lang w:eastAsia="ko-KR"/>
          </w:rPr>
          <w:t>For 10km/h UE speed, 1 source observes -1.61%~62.9% gain</w:t>
        </w:r>
      </w:ins>
    </w:p>
    <w:p w14:paraId="37CFA866" w14:textId="77777777" w:rsidR="006F12D6" w:rsidRPr="00BF7D7F" w:rsidRDefault="006F12D6" w:rsidP="003F70FC">
      <w:pPr>
        <w:pStyle w:val="ListParagraph"/>
        <w:numPr>
          <w:ilvl w:val="3"/>
          <w:numId w:val="50"/>
        </w:numPr>
        <w:suppressAutoHyphens/>
        <w:contextualSpacing w:val="0"/>
        <w:jc w:val="both"/>
        <w:rPr>
          <w:ins w:id="283" w:author="Juan Montojo" w:date="2024-09-01T16:28:00Z"/>
          <w:rFonts w:cs="Times"/>
          <w:color w:val="000000" w:themeColor="text1"/>
          <w:lang w:eastAsia="ko-KR"/>
        </w:rPr>
      </w:pPr>
      <w:ins w:id="284" w:author="Juan Montojo" w:date="2024-09-01T16:28:00Z">
        <w:r w:rsidRPr="00BF7D7F">
          <w:rPr>
            <w:rFonts w:cs="Times"/>
            <w:color w:val="000000" w:themeColor="text1"/>
            <w:lang w:eastAsia="ko-KR"/>
          </w:rPr>
          <w:t xml:space="preserve">For 30km/h UE speed, 1 source observes 23%~34% gain, 1 source observe 20.9%~76.4% gain </w:t>
        </w:r>
      </w:ins>
    </w:p>
    <w:p w14:paraId="347C1384" w14:textId="77777777" w:rsidR="006F12D6" w:rsidRPr="00BF7D7F" w:rsidRDefault="006F12D6" w:rsidP="003F70FC">
      <w:pPr>
        <w:pStyle w:val="ListParagraph"/>
        <w:numPr>
          <w:ilvl w:val="3"/>
          <w:numId w:val="50"/>
        </w:numPr>
        <w:suppressAutoHyphens/>
        <w:contextualSpacing w:val="0"/>
        <w:jc w:val="both"/>
        <w:rPr>
          <w:ins w:id="285" w:author="Juan Montojo" w:date="2024-09-01T16:28:00Z"/>
          <w:rFonts w:cs="Times"/>
          <w:color w:val="000000" w:themeColor="text1"/>
          <w:lang w:eastAsia="ko-KR"/>
        </w:rPr>
      </w:pPr>
      <w:ins w:id="286" w:author="Juan Montojo" w:date="2024-09-01T16:28:00Z">
        <w:r w:rsidRPr="00BF7D7F">
          <w:rPr>
            <w:rFonts w:cs="Times"/>
            <w:color w:val="000000" w:themeColor="text1"/>
            <w:lang w:eastAsia="ko-KR"/>
          </w:rPr>
          <w:t xml:space="preserve">For 60km/h UE speed, 2 sources observe 5.96%~-22% gain, </w:t>
        </w:r>
      </w:ins>
    </w:p>
    <w:p w14:paraId="17058D37" w14:textId="77777777" w:rsidR="006F12D6" w:rsidRPr="00BF7D7F" w:rsidRDefault="006F12D6" w:rsidP="00B026F4">
      <w:pPr>
        <w:suppressAutoHyphens/>
        <w:jc w:val="both"/>
        <w:rPr>
          <w:ins w:id="287" w:author="Juan Montojo" w:date="2024-09-01T16:28:00Z"/>
          <w:rFonts w:cs="Times"/>
          <w:color w:val="000000" w:themeColor="text1"/>
          <w:lang w:eastAsia="ko-KR"/>
        </w:rPr>
      </w:pPr>
      <w:ins w:id="288" w:author="Juan Montojo" w:date="2024-09-01T16:28:00Z">
        <w:r w:rsidRPr="00BF7D7F">
          <w:rPr>
            <w:rFonts w:cs="Times"/>
            <w:color w:val="000000" w:themeColor="text1"/>
            <w:lang w:eastAsia="ko-KR"/>
          </w:rPr>
          <w:t>Note: the above results are based on the following assumptions</w:t>
        </w:r>
      </w:ins>
    </w:p>
    <w:p w14:paraId="4B073DCA" w14:textId="77777777" w:rsidR="006F12D6" w:rsidRPr="00BF7D7F" w:rsidRDefault="006F12D6" w:rsidP="003F70FC">
      <w:pPr>
        <w:pStyle w:val="ListParagraph"/>
        <w:numPr>
          <w:ilvl w:val="1"/>
          <w:numId w:val="51"/>
        </w:numPr>
        <w:suppressAutoHyphens/>
        <w:contextualSpacing w:val="0"/>
        <w:jc w:val="both"/>
        <w:rPr>
          <w:ins w:id="289" w:author="Juan Montojo" w:date="2024-09-01T16:28:00Z"/>
          <w:rFonts w:cs="Times"/>
          <w:color w:val="000000" w:themeColor="text1"/>
          <w:lang w:eastAsia="ko-KR"/>
        </w:rPr>
      </w:pPr>
      <w:ins w:id="290" w:author="Juan Montojo" w:date="2024-09-01T16:28:00Z">
        <w:r w:rsidRPr="00BF7D7F">
          <w:rPr>
            <w:rFonts w:cs="Times"/>
            <w:color w:val="000000" w:themeColor="text1"/>
            <w:lang w:eastAsia="ko-KR"/>
          </w:rPr>
          <w:t>The observation window considers to start as early as 20ms~50ms.</w:t>
        </w:r>
      </w:ins>
    </w:p>
    <w:p w14:paraId="6FDA3ACF" w14:textId="77777777" w:rsidR="006F12D6" w:rsidRPr="00BF7D7F" w:rsidRDefault="006F12D6" w:rsidP="003F70FC">
      <w:pPr>
        <w:pStyle w:val="ListParagraph"/>
        <w:numPr>
          <w:ilvl w:val="1"/>
          <w:numId w:val="51"/>
        </w:numPr>
        <w:suppressAutoHyphens/>
        <w:contextualSpacing w:val="0"/>
        <w:jc w:val="both"/>
        <w:rPr>
          <w:ins w:id="291" w:author="Juan Montojo" w:date="2024-09-01T16:28:00Z"/>
          <w:rFonts w:cs="Times"/>
          <w:color w:val="000000" w:themeColor="text1"/>
          <w:lang w:eastAsia="ko-KR"/>
        </w:rPr>
      </w:pPr>
      <w:ins w:id="292" w:author="Juan Montojo" w:date="2024-09-01T16:28:00Z">
        <w:r w:rsidRPr="00BF7D7F">
          <w:rPr>
            <w:rFonts w:cs="Times"/>
            <w:color w:val="000000" w:themeColor="text1"/>
            <w:lang w:eastAsia="ko-KR"/>
          </w:rPr>
          <w:t>A future 4ms or 5ms instance from the prediction output is considered for calculating the metric.</w:t>
        </w:r>
      </w:ins>
    </w:p>
    <w:p w14:paraId="220EFB88" w14:textId="77777777" w:rsidR="006F12D6" w:rsidRPr="00BF7D7F" w:rsidRDefault="006F12D6" w:rsidP="003F70FC">
      <w:pPr>
        <w:pStyle w:val="ListParagraph"/>
        <w:numPr>
          <w:ilvl w:val="1"/>
          <w:numId w:val="51"/>
        </w:numPr>
        <w:suppressAutoHyphens/>
        <w:contextualSpacing w:val="0"/>
        <w:jc w:val="both"/>
        <w:rPr>
          <w:ins w:id="293" w:author="Juan Montojo" w:date="2024-09-01T16:28:00Z"/>
          <w:rFonts w:cs="Times"/>
          <w:color w:val="000000" w:themeColor="text1"/>
          <w:lang w:eastAsia="ko-KR"/>
        </w:rPr>
      </w:pPr>
      <w:ins w:id="294" w:author="Juan Montojo" w:date="2024-09-01T16:28:00Z">
        <w:r w:rsidRPr="00BF7D7F">
          <w:rPr>
            <w:rFonts w:cs="Times"/>
            <w:color w:val="000000" w:themeColor="text1"/>
            <w:lang w:eastAsia="ko-KR"/>
          </w:rPr>
          <w:t>7 sources consider realistic channel estimation, and other sources consider ideal channel estimation.</w:t>
        </w:r>
      </w:ins>
    </w:p>
    <w:p w14:paraId="33D44C46" w14:textId="77777777" w:rsidR="006F12D6" w:rsidRPr="00BF7D7F" w:rsidRDefault="006F12D6" w:rsidP="003F70FC">
      <w:pPr>
        <w:pStyle w:val="ListParagraph"/>
        <w:numPr>
          <w:ilvl w:val="1"/>
          <w:numId w:val="51"/>
        </w:numPr>
        <w:suppressAutoHyphens/>
        <w:contextualSpacing w:val="0"/>
        <w:jc w:val="both"/>
        <w:rPr>
          <w:ins w:id="295" w:author="Juan Montojo" w:date="2024-09-01T16:28:00Z"/>
          <w:rFonts w:cs="Times"/>
          <w:color w:val="000000" w:themeColor="text1"/>
          <w:lang w:eastAsia="ko-KR"/>
        </w:rPr>
      </w:pPr>
      <w:ins w:id="296" w:author="Juan Montojo" w:date="2024-09-01T16:28:00Z">
        <w:r w:rsidRPr="00BF7D7F">
          <w:rPr>
            <w:rFonts w:cs="Times"/>
            <w:color w:val="000000" w:themeColor="text1"/>
            <w:lang w:eastAsia="ko-KR"/>
          </w:rPr>
          <w:t xml:space="preserve">1 source considers eigenvector as model input, and other sources considers Raw channel matrix as model input. </w:t>
        </w:r>
      </w:ins>
    </w:p>
    <w:p w14:paraId="727EF849" w14:textId="77777777" w:rsidR="006F12D6" w:rsidRPr="00BF7D7F" w:rsidRDefault="006F12D6" w:rsidP="003F70FC">
      <w:pPr>
        <w:pStyle w:val="ListParagraph"/>
        <w:numPr>
          <w:ilvl w:val="1"/>
          <w:numId w:val="51"/>
        </w:numPr>
        <w:suppressAutoHyphens/>
        <w:contextualSpacing w:val="0"/>
        <w:jc w:val="both"/>
        <w:rPr>
          <w:ins w:id="297" w:author="Juan Montojo" w:date="2024-09-01T16:28:00Z"/>
          <w:rFonts w:cs="Times"/>
          <w:color w:val="000000" w:themeColor="text1"/>
          <w:lang w:eastAsia="ko-KR"/>
        </w:rPr>
      </w:pPr>
      <w:ins w:id="298" w:author="Juan Montojo" w:date="2024-09-01T16:28:00Z">
        <w:r w:rsidRPr="00BF7D7F">
          <w:rPr>
            <w:rFonts w:cs="Times"/>
            <w:color w:val="000000" w:themeColor="text1"/>
            <w:lang w:eastAsia="ko-KR"/>
          </w:rPr>
          <w:t>1 source considers 100% in car UE distribution and other sources consider 100% outdoor UE distribution.</w:t>
        </w:r>
      </w:ins>
    </w:p>
    <w:p w14:paraId="0C080714" w14:textId="77777777" w:rsidR="006F12D6" w:rsidRPr="00BF7D7F" w:rsidRDefault="006F12D6" w:rsidP="003F70FC">
      <w:pPr>
        <w:pStyle w:val="ListParagraph"/>
        <w:numPr>
          <w:ilvl w:val="1"/>
          <w:numId w:val="51"/>
        </w:numPr>
        <w:suppressAutoHyphens/>
        <w:contextualSpacing w:val="0"/>
        <w:rPr>
          <w:ins w:id="299" w:author="Juan Montojo" w:date="2024-09-01T16:28:00Z"/>
          <w:rFonts w:cs="Times"/>
          <w:color w:val="000000" w:themeColor="text1"/>
          <w:lang w:eastAsia="ko-KR"/>
        </w:rPr>
      </w:pPr>
      <w:ins w:id="300" w:author="Juan Montojo" w:date="2024-09-01T16:28:00Z">
        <w:r w:rsidRPr="00BF7D7F">
          <w:rPr>
            <w:rFonts w:cs="Times"/>
            <w:color w:val="000000" w:themeColor="text1"/>
            <w:lang w:eastAsia="ko-KR"/>
          </w:rPr>
          <w:t xml:space="preserve">2 sources consider beam-delay domain transformation/antenna-frequency domain transformation as pre/post processing, 1 source considered antenna(port)-delay domain transformation/ antenna(port)-frequency domain transformation as pre/post processing, 1 source considers per layer raw channel matrix after pre-processing, and other sources do not consider pre/post processing. </w:t>
        </w:r>
      </w:ins>
    </w:p>
    <w:p w14:paraId="2B0435CD" w14:textId="77777777" w:rsidR="006F12D6" w:rsidRPr="00BF7D7F" w:rsidRDefault="006F12D6" w:rsidP="003F70FC">
      <w:pPr>
        <w:pStyle w:val="ListParagraph"/>
        <w:numPr>
          <w:ilvl w:val="1"/>
          <w:numId w:val="51"/>
        </w:numPr>
        <w:suppressAutoHyphens/>
        <w:contextualSpacing w:val="0"/>
        <w:jc w:val="both"/>
        <w:rPr>
          <w:ins w:id="301" w:author="Juan Montojo" w:date="2024-09-01T16:28:00Z"/>
          <w:rFonts w:cs="Times"/>
          <w:color w:val="000000" w:themeColor="text1"/>
          <w:lang w:eastAsia="ko-KR"/>
        </w:rPr>
      </w:pPr>
      <w:ins w:id="302" w:author="Juan Montojo" w:date="2024-09-01T16:28:00Z">
        <w:r w:rsidRPr="00BF7D7F">
          <w:rPr>
            <w:rFonts w:cs="Times"/>
            <w:color w:val="000000" w:themeColor="text1"/>
            <w:lang w:eastAsia="ko-KR"/>
          </w:rPr>
          <w:t>The performance metric is SGCS in linear value for layer 1.</w:t>
        </w:r>
      </w:ins>
    </w:p>
    <w:p w14:paraId="5B90C167" w14:textId="77777777" w:rsidR="006F12D6" w:rsidRPr="00BF7D7F" w:rsidRDefault="006F12D6" w:rsidP="000831AC">
      <w:pPr>
        <w:suppressAutoHyphens/>
        <w:jc w:val="both"/>
        <w:rPr>
          <w:ins w:id="303" w:author="Juan Montojo" w:date="2024-09-01T16:28:00Z"/>
          <w:rFonts w:eastAsia="DengXian" w:cs="Times"/>
          <w:color w:val="000000" w:themeColor="text1"/>
        </w:rPr>
      </w:pPr>
      <w:ins w:id="304" w:author="Juan Montojo" w:date="2024-09-01T16:28:00Z">
        <w:r w:rsidRPr="00BF7D7F">
          <w:rPr>
            <w:rFonts w:cs="Times"/>
            <w:color w:val="000000" w:themeColor="text1"/>
            <w:lang w:eastAsia="ko-KR"/>
          </w:rPr>
          <w:t>Note: N4 refers to the number of predicted CSI instances</w:t>
        </w:r>
      </w:ins>
    </w:p>
    <w:p w14:paraId="5B5874A4" w14:textId="77777777" w:rsidR="006F12D6" w:rsidRPr="00BF7D7F" w:rsidRDefault="006F12D6" w:rsidP="000831AC">
      <w:pPr>
        <w:suppressAutoHyphens/>
        <w:jc w:val="both"/>
        <w:rPr>
          <w:ins w:id="305" w:author="Juan Montojo" w:date="2024-09-01T16:28:00Z"/>
          <w:rFonts w:eastAsia="DengXian" w:cs="Times"/>
          <w:color w:val="000000" w:themeColor="text1"/>
        </w:rPr>
      </w:pPr>
      <w:ins w:id="306" w:author="Juan Montojo" w:date="2024-09-01T16:28:00Z">
        <w:r w:rsidRPr="00BF7D7F">
          <w:rPr>
            <w:rFonts w:cs="Times"/>
            <w:color w:val="000000" w:themeColor="text1"/>
            <w:lang w:eastAsia="ko-KR"/>
          </w:rPr>
          <w:t>Note: Results refer to Table 2-1 of R1-2407338</w:t>
        </w:r>
      </w:ins>
    </w:p>
    <w:p w14:paraId="6B7FAAD1" w14:textId="77777777" w:rsidR="006F12D6" w:rsidRPr="00BF7D7F" w:rsidRDefault="006F12D6" w:rsidP="006F12D6">
      <w:pPr>
        <w:rPr>
          <w:ins w:id="307" w:author="Juan Montojo" w:date="2024-09-01T16:28:00Z"/>
          <w:rFonts w:eastAsia="SimSun" w:cs="Times"/>
          <w:lang w:eastAsia="zh-CN"/>
        </w:rPr>
      </w:pPr>
    </w:p>
    <w:p w14:paraId="086CF1E6" w14:textId="77777777" w:rsidR="006F12D6" w:rsidRPr="00BF7D7F" w:rsidRDefault="006F12D6" w:rsidP="006F12D6">
      <w:pPr>
        <w:rPr>
          <w:ins w:id="308" w:author="Juan Montojo" w:date="2024-09-01T16:28:00Z"/>
          <w:rFonts w:eastAsia="DengXian" w:cs="Times"/>
          <w:b/>
          <w:bCs/>
          <w:i/>
          <w:lang w:eastAsia="zh-CN"/>
        </w:rPr>
      </w:pPr>
      <w:ins w:id="309" w:author="Juan Montojo" w:date="2024-09-01T16:28:00Z">
        <w:r w:rsidRPr="00BF7D7F">
          <w:rPr>
            <w:rFonts w:eastAsia="DengXian" w:cs="Times"/>
            <w:b/>
            <w:bCs/>
            <w:i/>
            <w:lang w:eastAsia="zh-CN"/>
          </w:rPr>
          <w:t>SGCS performance over benchmark 2 of the nearest historical CSI</w:t>
        </w:r>
      </w:ins>
    </w:p>
    <w:p w14:paraId="5688BF4C" w14:textId="77777777" w:rsidR="006F12D6" w:rsidRPr="00BF7D7F" w:rsidRDefault="006F12D6" w:rsidP="006F12D6">
      <w:pPr>
        <w:jc w:val="both"/>
        <w:rPr>
          <w:ins w:id="310" w:author="Juan Montojo" w:date="2024-09-01T16:28:00Z"/>
          <w:rFonts w:cs="Times"/>
          <w:color w:val="000000" w:themeColor="text1"/>
          <w:lang w:eastAsia="ko-KR"/>
        </w:rPr>
      </w:pPr>
      <w:ins w:id="311" w:author="Juan Montojo" w:date="2024-09-01T16:28:00Z">
        <w:r w:rsidRPr="00BF7D7F">
          <w:rPr>
            <w:rFonts w:cs="Times"/>
            <w:color w:val="000000" w:themeColor="text1"/>
            <w:lang w:eastAsia="ko-KR"/>
          </w:rPr>
          <w:t>For the CSI prediction using UE-sided model, compared to the Benchmark 2 of non-AI based CSI prediction, in terms of SGCS, from channel estimation perspective</w:t>
        </w:r>
      </w:ins>
    </w:p>
    <w:p w14:paraId="571FB008" w14:textId="77777777" w:rsidR="006F12D6" w:rsidRPr="00BF7D7F" w:rsidRDefault="006F12D6" w:rsidP="003F70FC">
      <w:pPr>
        <w:pStyle w:val="ListParagraph"/>
        <w:numPr>
          <w:ilvl w:val="0"/>
          <w:numId w:val="31"/>
        </w:numPr>
        <w:suppressAutoHyphens/>
        <w:contextualSpacing w:val="0"/>
        <w:jc w:val="both"/>
        <w:rPr>
          <w:ins w:id="312" w:author="Juan Montojo" w:date="2024-09-01T16:28:00Z"/>
          <w:rFonts w:cs="Times"/>
          <w:color w:val="000000" w:themeColor="text1"/>
          <w:lang w:eastAsia="ko-KR"/>
        </w:rPr>
      </w:pPr>
      <w:ins w:id="313" w:author="Juan Montojo" w:date="2024-09-01T16:28:00Z">
        <w:r w:rsidRPr="00BF7D7F">
          <w:rPr>
            <w:rFonts w:cs="Times"/>
            <w:color w:val="000000" w:themeColor="text1"/>
            <w:lang w:eastAsia="ko-KR"/>
          </w:rPr>
          <w:t>If ideal channel estimation is adopted</w:t>
        </w:r>
      </w:ins>
    </w:p>
    <w:p w14:paraId="75B1128C" w14:textId="77777777" w:rsidR="006F12D6" w:rsidRPr="00BF7D7F" w:rsidRDefault="006F12D6" w:rsidP="003F70FC">
      <w:pPr>
        <w:pStyle w:val="ListParagraph"/>
        <w:numPr>
          <w:ilvl w:val="1"/>
          <w:numId w:val="31"/>
        </w:numPr>
        <w:suppressAutoHyphens/>
        <w:contextualSpacing w:val="0"/>
        <w:jc w:val="both"/>
        <w:rPr>
          <w:ins w:id="314" w:author="Juan Montojo" w:date="2024-09-01T16:28:00Z"/>
          <w:rFonts w:cs="Times"/>
          <w:color w:val="000000" w:themeColor="text1"/>
          <w:lang w:eastAsia="ko-KR"/>
        </w:rPr>
      </w:pPr>
      <w:ins w:id="315" w:author="Juan Montojo" w:date="2024-09-01T16:28:00Z">
        <w:r w:rsidRPr="00BF7D7F">
          <w:rPr>
            <w:rFonts w:cs="Times"/>
            <w:color w:val="000000" w:themeColor="text1"/>
            <w:lang w:eastAsia="ko-KR"/>
          </w:rPr>
          <w:t>For N4=1</w:t>
        </w:r>
      </w:ins>
    </w:p>
    <w:p w14:paraId="2521776D" w14:textId="77777777" w:rsidR="006F12D6" w:rsidRPr="00BF7D7F" w:rsidRDefault="006F12D6" w:rsidP="003F70FC">
      <w:pPr>
        <w:pStyle w:val="ListParagraph"/>
        <w:numPr>
          <w:ilvl w:val="2"/>
          <w:numId w:val="31"/>
        </w:numPr>
        <w:suppressAutoHyphens/>
        <w:contextualSpacing w:val="0"/>
        <w:jc w:val="both"/>
        <w:rPr>
          <w:ins w:id="316" w:author="Juan Montojo" w:date="2024-09-01T16:28:00Z"/>
          <w:rFonts w:cs="Times"/>
          <w:color w:val="000000" w:themeColor="text1"/>
          <w:lang w:eastAsia="ko-KR"/>
        </w:rPr>
      </w:pPr>
      <w:ins w:id="317" w:author="Juan Montojo" w:date="2024-09-01T16:28:00Z">
        <w:r w:rsidRPr="00BF7D7F">
          <w:rPr>
            <w:rFonts w:cs="Times"/>
            <w:color w:val="000000" w:themeColor="text1"/>
            <w:lang w:eastAsia="ko-KR"/>
          </w:rPr>
          <w:t xml:space="preserve">9 sources observe -1.2%~6.3% gain </w:t>
        </w:r>
      </w:ins>
    </w:p>
    <w:p w14:paraId="0FEF601A" w14:textId="77777777" w:rsidR="006F12D6" w:rsidRPr="00BF7D7F" w:rsidRDefault="006F12D6" w:rsidP="003F70FC">
      <w:pPr>
        <w:pStyle w:val="ListParagraph"/>
        <w:numPr>
          <w:ilvl w:val="2"/>
          <w:numId w:val="31"/>
        </w:numPr>
        <w:suppressAutoHyphens/>
        <w:contextualSpacing w:val="0"/>
        <w:jc w:val="both"/>
        <w:rPr>
          <w:ins w:id="318" w:author="Juan Montojo" w:date="2024-09-01T16:28:00Z"/>
          <w:rFonts w:cs="Times"/>
          <w:color w:val="000000" w:themeColor="text1"/>
          <w:lang w:eastAsia="ko-KR"/>
        </w:rPr>
      </w:pPr>
      <w:ins w:id="319" w:author="Juan Montojo" w:date="2024-09-01T16:28:00Z">
        <w:r w:rsidRPr="00BF7D7F">
          <w:rPr>
            <w:rFonts w:cs="Times"/>
            <w:color w:val="000000" w:themeColor="text1"/>
            <w:lang w:eastAsia="ko-KR"/>
          </w:rPr>
          <w:t>1 source observes -2% ~17% gain depending on filter complexity and filter update</w:t>
        </w:r>
      </w:ins>
    </w:p>
    <w:p w14:paraId="6D466E34" w14:textId="77777777" w:rsidR="006F12D6" w:rsidRPr="00BF7D7F" w:rsidRDefault="006F12D6" w:rsidP="003F70FC">
      <w:pPr>
        <w:pStyle w:val="ListParagraph"/>
        <w:numPr>
          <w:ilvl w:val="1"/>
          <w:numId w:val="31"/>
        </w:numPr>
        <w:suppressAutoHyphens/>
        <w:contextualSpacing w:val="0"/>
        <w:jc w:val="both"/>
        <w:rPr>
          <w:ins w:id="320" w:author="Juan Montojo" w:date="2024-09-01T16:28:00Z"/>
          <w:rFonts w:cs="Times"/>
          <w:color w:val="000000" w:themeColor="text1"/>
          <w:lang w:eastAsia="ko-KR"/>
        </w:rPr>
      </w:pPr>
      <w:ins w:id="321" w:author="Juan Montojo" w:date="2024-09-01T16:28:00Z">
        <w:r w:rsidRPr="00BF7D7F">
          <w:rPr>
            <w:rFonts w:cs="Times"/>
            <w:color w:val="000000" w:themeColor="text1"/>
            <w:lang w:eastAsia="ko-KR"/>
          </w:rPr>
          <w:t>For N4=4</w:t>
        </w:r>
      </w:ins>
    </w:p>
    <w:p w14:paraId="41FEB9E6" w14:textId="77777777" w:rsidR="006F12D6" w:rsidRPr="00BF7D7F" w:rsidRDefault="006F12D6" w:rsidP="003F70FC">
      <w:pPr>
        <w:pStyle w:val="ListParagraph"/>
        <w:numPr>
          <w:ilvl w:val="2"/>
          <w:numId w:val="31"/>
        </w:numPr>
        <w:suppressAutoHyphens/>
        <w:contextualSpacing w:val="0"/>
        <w:jc w:val="both"/>
        <w:rPr>
          <w:ins w:id="322" w:author="Juan Montojo" w:date="2024-09-01T16:28:00Z"/>
          <w:rFonts w:cs="Times"/>
          <w:color w:val="000000" w:themeColor="text1"/>
          <w:lang w:eastAsia="ko-KR"/>
        </w:rPr>
      </w:pPr>
      <w:ins w:id="323" w:author="Juan Montojo" w:date="2024-09-01T16:28:00Z">
        <w:r w:rsidRPr="00BF7D7F">
          <w:rPr>
            <w:rFonts w:cs="Times"/>
            <w:color w:val="000000" w:themeColor="text1"/>
            <w:lang w:eastAsia="ko-KR"/>
          </w:rPr>
          <w:t>2 sources observe -1.6%~5.56%</w:t>
        </w:r>
      </w:ins>
    </w:p>
    <w:p w14:paraId="642E93E1" w14:textId="77777777" w:rsidR="006F12D6" w:rsidRPr="00BF7D7F" w:rsidRDefault="006F12D6" w:rsidP="003F70FC">
      <w:pPr>
        <w:pStyle w:val="ListParagraph"/>
        <w:numPr>
          <w:ilvl w:val="2"/>
          <w:numId w:val="31"/>
        </w:numPr>
        <w:suppressAutoHyphens/>
        <w:contextualSpacing w:val="0"/>
        <w:jc w:val="both"/>
        <w:rPr>
          <w:ins w:id="324" w:author="Juan Montojo" w:date="2024-09-01T16:28:00Z"/>
          <w:rFonts w:cs="Times"/>
          <w:color w:val="000000" w:themeColor="text1"/>
          <w:lang w:eastAsia="ko-KR"/>
        </w:rPr>
      </w:pPr>
      <w:ins w:id="325" w:author="Juan Montojo" w:date="2024-09-01T16:28:00Z">
        <w:r w:rsidRPr="00BF7D7F">
          <w:rPr>
            <w:rFonts w:cs="Times"/>
            <w:color w:val="000000" w:themeColor="text1"/>
            <w:lang w:eastAsia="ko-KR"/>
          </w:rPr>
          <w:t>1 source observes -4.5%~6.93%</w:t>
        </w:r>
      </w:ins>
    </w:p>
    <w:p w14:paraId="69EC0B15" w14:textId="77777777" w:rsidR="006F12D6" w:rsidRPr="00BF7D7F" w:rsidRDefault="006F12D6" w:rsidP="003F70FC">
      <w:pPr>
        <w:pStyle w:val="ListParagraph"/>
        <w:numPr>
          <w:ilvl w:val="2"/>
          <w:numId w:val="31"/>
        </w:numPr>
        <w:suppressAutoHyphens/>
        <w:contextualSpacing w:val="0"/>
        <w:jc w:val="both"/>
        <w:rPr>
          <w:ins w:id="326" w:author="Juan Montojo" w:date="2024-09-01T16:28:00Z"/>
          <w:rFonts w:cs="Times"/>
          <w:color w:val="000000" w:themeColor="text1"/>
          <w:lang w:eastAsia="ko-KR"/>
        </w:rPr>
      </w:pPr>
      <w:ins w:id="327" w:author="Juan Montojo" w:date="2024-09-01T16:28:00Z">
        <w:r w:rsidRPr="00BF7D7F">
          <w:rPr>
            <w:rFonts w:cs="Times"/>
            <w:color w:val="000000" w:themeColor="text1"/>
            <w:lang w:eastAsia="ko-KR"/>
          </w:rPr>
          <w:lastRenderedPageBreak/>
          <w:t>1 source</w:t>
        </w:r>
        <w:r w:rsidRPr="00BF7D7F">
          <w:rPr>
            <w:color w:val="000000" w:themeColor="text1"/>
            <w:lang w:eastAsia="ko-KR"/>
          </w:rPr>
          <w:t xml:space="preserve"> </w:t>
        </w:r>
        <w:r w:rsidRPr="00BF7D7F">
          <w:rPr>
            <w:rFonts w:cs="Times"/>
            <w:color w:val="000000" w:themeColor="text1"/>
            <w:lang w:eastAsia="ko-KR"/>
          </w:rPr>
          <w:t>observes 3.1%~40.5%</w:t>
        </w:r>
      </w:ins>
    </w:p>
    <w:p w14:paraId="1F72177F" w14:textId="77777777" w:rsidR="006F12D6" w:rsidRPr="00BF7D7F" w:rsidRDefault="006F12D6" w:rsidP="003F70FC">
      <w:pPr>
        <w:pStyle w:val="ListParagraph"/>
        <w:numPr>
          <w:ilvl w:val="0"/>
          <w:numId w:val="31"/>
        </w:numPr>
        <w:suppressAutoHyphens/>
        <w:contextualSpacing w:val="0"/>
        <w:jc w:val="both"/>
        <w:rPr>
          <w:ins w:id="328" w:author="Juan Montojo" w:date="2024-09-01T16:28:00Z"/>
          <w:rFonts w:cs="Times"/>
          <w:color w:val="000000" w:themeColor="text1"/>
          <w:lang w:eastAsia="ko-KR"/>
        </w:rPr>
      </w:pPr>
      <w:ins w:id="329" w:author="Juan Montojo" w:date="2024-09-01T16:28:00Z">
        <w:r w:rsidRPr="00BF7D7F">
          <w:rPr>
            <w:rFonts w:cs="Times"/>
            <w:color w:val="000000" w:themeColor="text1"/>
            <w:lang w:eastAsia="ko-KR"/>
          </w:rPr>
          <w:t>If realistic channel estimation is adopted,</w:t>
        </w:r>
      </w:ins>
    </w:p>
    <w:p w14:paraId="76FC2811" w14:textId="77777777" w:rsidR="006F12D6" w:rsidRPr="00BF7D7F" w:rsidRDefault="006F12D6" w:rsidP="003F70FC">
      <w:pPr>
        <w:pStyle w:val="ListParagraph"/>
        <w:numPr>
          <w:ilvl w:val="1"/>
          <w:numId w:val="31"/>
        </w:numPr>
        <w:suppressAutoHyphens/>
        <w:contextualSpacing w:val="0"/>
        <w:jc w:val="both"/>
        <w:rPr>
          <w:ins w:id="330" w:author="Juan Montojo" w:date="2024-09-01T16:28:00Z"/>
          <w:rFonts w:cs="Times"/>
          <w:color w:val="000000" w:themeColor="text1"/>
          <w:lang w:eastAsia="ko-KR"/>
        </w:rPr>
      </w:pPr>
      <w:ins w:id="331" w:author="Juan Montojo" w:date="2024-09-01T16:28:00Z">
        <w:r w:rsidRPr="00BF7D7F">
          <w:rPr>
            <w:rFonts w:cs="Times"/>
            <w:color w:val="000000" w:themeColor="text1"/>
            <w:lang w:eastAsia="ko-KR"/>
          </w:rPr>
          <w:t>For N4=1</w:t>
        </w:r>
      </w:ins>
    </w:p>
    <w:p w14:paraId="429A1893" w14:textId="77777777" w:rsidR="006F12D6" w:rsidRPr="00BF7D7F" w:rsidRDefault="006F12D6" w:rsidP="003F70FC">
      <w:pPr>
        <w:pStyle w:val="ListParagraph"/>
        <w:numPr>
          <w:ilvl w:val="2"/>
          <w:numId w:val="31"/>
        </w:numPr>
        <w:suppressAutoHyphens/>
        <w:contextualSpacing w:val="0"/>
        <w:jc w:val="both"/>
        <w:rPr>
          <w:ins w:id="332" w:author="Juan Montojo" w:date="2024-09-01T16:28:00Z"/>
          <w:rFonts w:cs="Times"/>
          <w:color w:val="000000" w:themeColor="text1"/>
          <w:lang w:eastAsia="ko-KR"/>
        </w:rPr>
      </w:pPr>
      <w:ins w:id="333" w:author="Juan Montojo" w:date="2024-09-01T16:28:00Z">
        <w:r w:rsidRPr="00BF7D7F">
          <w:rPr>
            <w:rFonts w:cs="Times"/>
            <w:color w:val="000000" w:themeColor="text1"/>
            <w:lang w:eastAsia="ko-KR"/>
          </w:rPr>
          <w:t xml:space="preserve">5 sources observe 0.43%~7.26% gain </w:t>
        </w:r>
      </w:ins>
    </w:p>
    <w:p w14:paraId="2CAD97BF" w14:textId="77777777" w:rsidR="006F12D6" w:rsidRPr="00BF7D7F" w:rsidRDefault="006F12D6" w:rsidP="003F70FC">
      <w:pPr>
        <w:pStyle w:val="ListParagraph"/>
        <w:numPr>
          <w:ilvl w:val="2"/>
          <w:numId w:val="31"/>
        </w:numPr>
        <w:suppressAutoHyphens/>
        <w:contextualSpacing w:val="0"/>
        <w:jc w:val="both"/>
        <w:rPr>
          <w:ins w:id="334" w:author="Juan Montojo" w:date="2024-09-01T16:28:00Z"/>
          <w:rFonts w:cs="Times"/>
          <w:color w:val="000000" w:themeColor="text1"/>
          <w:lang w:eastAsia="ko-KR"/>
        </w:rPr>
      </w:pPr>
      <w:ins w:id="335" w:author="Juan Montojo" w:date="2024-09-01T16:28:00Z">
        <w:r w:rsidRPr="00BF7D7F">
          <w:rPr>
            <w:rFonts w:cs="Times"/>
            <w:color w:val="000000" w:themeColor="text1"/>
            <w:lang w:eastAsia="ko-KR"/>
          </w:rPr>
          <w:t>2 sources observe 15.2%~19.5 gain</w:t>
        </w:r>
      </w:ins>
    </w:p>
    <w:p w14:paraId="1AA333C9" w14:textId="77777777" w:rsidR="006F12D6" w:rsidRPr="00BF7D7F" w:rsidRDefault="006F12D6" w:rsidP="003F70FC">
      <w:pPr>
        <w:pStyle w:val="ListParagraph"/>
        <w:numPr>
          <w:ilvl w:val="2"/>
          <w:numId w:val="31"/>
        </w:numPr>
        <w:suppressAutoHyphens/>
        <w:contextualSpacing w:val="0"/>
        <w:jc w:val="both"/>
        <w:rPr>
          <w:ins w:id="336" w:author="Juan Montojo" w:date="2024-09-01T16:28:00Z"/>
          <w:rFonts w:cs="Times"/>
          <w:color w:val="000000" w:themeColor="text1"/>
          <w:lang w:eastAsia="ko-KR"/>
        </w:rPr>
      </w:pPr>
      <w:ins w:id="337" w:author="Juan Montojo" w:date="2024-09-01T16:28:00Z">
        <w:r w:rsidRPr="00BF7D7F">
          <w:rPr>
            <w:rFonts w:cs="Times"/>
            <w:color w:val="000000" w:themeColor="text1"/>
            <w:lang w:eastAsia="ko-KR"/>
          </w:rPr>
          <w:t>1 source observes 68% gain</w:t>
        </w:r>
      </w:ins>
    </w:p>
    <w:p w14:paraId="02065EBF" w14:textId="77777777" w:rsidR="006F12D6" w:rsidRPr="00BF7D7F" w:rsidRDefault="006F12D6" w:rsidP="003F70FC">
      <w:pPr>
        <w:pStyle w:val="ListParagraph"/>
        <w:numPr>
          <w:ilvl w:val="2"/>
          <w:numId w:val="31"/>
        </w:numPr>
        <w:suppressAutoHyphens/>
        <w:contextualSpacing w:val="0"/>
        <w:jc w:val="both"/>
        <w:rPr>
          <w:ins w:id="338" w:author="Juan Montojo" w:date="2024-09-01T16:28:00Z"/>
          <w:rFonts w:cs="Times"/>
          <w:color w:val="000000" w:themeColor="text1"/>
          <w:lang w:eastAsia="ko-KR"/>
        </w:rPr>
      </w:pPr>
      <w:ins w:id="339" w:author="Juan Montojo" w:date="2024-09-01T16:28:00Z">
        <w:r w:rsidRPr="00BF7D7F">
          <w:rPr>
            <w:rFonts w:cs="Times"/>
            <w:color w:val="000000" w:themeColor="text1"/>
            <w:lang w:eastAsia="ko-KR"/>
          </w:rPr>
          <w:t>1 source observes 5.8%~16.</w:t>
        </w:r>
        <w:r w:rsidRPr="00BF7D7F">
          <w:rPr>
            <w:rFonts w:eastAsia="DengXian" w:cs="Times"/>
            <w:color w:val="000000" w:themeColor="text1"/>
          </w:rPr>
          <w:t>4</w:t>
        </w:r>
        <w:r w:rsidRPr="00BF7D7F">
          <w:rPr>
            <w:rFonts w:cs="Times"/>
            <w:color w:val="000000" w:themeColor="text1"/>
            <w:lang w:eastAsia="ko-KR"/>
          </w:rPr>
          <w:t>% gain depending on traffic load</w:t>
        </w:r>
      </w:ins>
    </w:p>
    <w:p w14:paraId="496D65C1" w14:textId="77777777" w:rsidR="006F12D6" w:rsidRPr="00BF7D7F" w:rsidRDefault="006F12D6" w:rsidP="003F70FC">
      <w:pPr>
        <w:pStyle w:val="ListParagraph"/>
        <w:numPr>
          <w:ilvl w:val="1"/>
          <w:numId w:val="31"/>
        </w:numPr>
        <w:suppressAutoHyphens/>
        <w:contextualSpacing w:val="0"/>
        <w:jc w:val="both"/>
        <w:rPr>
          <w:ins w:id="340" w:author="Juan Montojo" w:date="2024-09-01T16:28:00Z"/>
          <w:rFonts w:cs="Times"/>
          <w:color w:val="000000" w:themeColor="text1"/>
          <w:lang w:eastAsia="ko-KR"/>
        </w:rPr>
      </w:pPr>
      <w:ins w:id="341" w:author="Juan Montojo" w:date="2024-09-01T16:28:00Z">
        <w:r w:rsidRPr="00BF7D7F">
          <w:rPr>
            <w:rFonts w:cs="Times"/>
            <w:color w:val="000000" w:themeColor="text1"/>
            <w:lang w:eastAsia="ko-KR"/>
          </w:rPr>
          <w:t>For N4=4</w:t>
        </w:r>
      </w:ins>
    </w:p>
    <w:p w14:paraId="04E588F1" w14:textId="77777777" w:rsidR="006F12D6" w:rsidRPr="00BF7D7F" w:rsidRDefault="006F12D6" w:rsidP="003F70FC">
      <w:pPr>
        <w:pStyle w:val="ListParagraph"/>
        <w:numPr>
          <w:ilvl w:val="2"/>
          <w:numId w:val="31"/>
        </w:numPr>
        <w:suppressAutoHyphens/>
        <w:contextualSpacing w:val="0"/>
        <w:jc w:val="both"/>
        <w:rPr>
          <w:ins w:id="342" w:author="Juan Montojo" w:date="2024-09-01T16:28:00Z"/>
          <w:rFonts w:cs="Times"/>
          <w:color w:val="000000" w:themeColor="text1"/>
          <w:lang w:eastAsia="ko-KR"/>
        </w:rPr>
      </w:pPr>
      <w:ins w:id="343" w:author="Juan Montojo" w:date="2024-09-01T16:28:00Z">
        <w:r w:rsidRPr="00BF7D7F">
          <w:rPr>
            <w:rFonts w:cs="Times"/>
            <w:color w:val="000000" w:themeColor="text1"/>
            <w:lang w:eastAsia="ko-KR"/>
          </w:rPr>
          <w:t xml:space="preserve">2 sources observe 0.1%~1.4% gain </w:t>
        </w:r>
      </w:ins>
    </w:p>
    <w:p w14:paraId="74C33846" w14:textId="77777777" w:rsidR="006F12D6" w:rsidRPr="00BF7D7F" w:rsidRDefault="006F12D6" w:rsidP="003F70FC">
      <w:pPr>
        <w:pStyle w:val="ListParagraph"/>
        <w:numPr>
          <w:ilvl w:val="2"/>
          <w:numId w:val="31"/>
        </w:numPr>
        <w:suppressAutoHyphens/>
        <w:contextualSpacing w:val="0"/>
        <w:jc w:val="both"/>
        <w:rPr>
          <w:ins w:id="344" w:author="Juan Montojo" w:date="2024-09-01T16:28:00Z"/>
          <w:rFonts w:cs="Times"/>
          <w:color w:val="000000" w:themeColor="text1"/>
          <w:lang w:eastAsia="ko-KR"/>
        </w:rPr>
      </w:pPr>
      <w:ins w:id="345" w:author="Juan Montojo" w:date="2024-09-01T16:28:00Z">
        <w:r w:rsidRPr="00BF7D7F">
          <w:rPr>
            <w:rFonts w:cs="Times"/>
            <w:color w:val="000000" w:themeColor="text1"/>
            <w:lang w:eastAsia="ko-KR"/>
          </w:rPr>
          <w:t>1 source observes 5%~29% gain</w:t>
        </w:r>
      </w:ins>
    </w:p>
    <w:p w14:paraId="0052D483" w14:textId="77777777" w:rsidR="006F12D6" w:rsidRPr="00BF7D7F" w:rsidRDefault="006F12D6" w:rsidP="000831AC">
      <w:pPr>
        <w:suppressAutoHyphens/>
        <w:jc w:val="both"/>
        <w:rPr>
          <w:ins w:id="346" w:author="Juan Montojo" w:date="2024-09-01T16:28:00Z"/>
          <w:rFonts w:cs="Times"/>
          <w:color w:val="000000" w:themeColor="text1"/>
          <w:lang w:eastAsia="ko-KR"/>
        </w:rPr>
      </w:pPr>
      <w:ins w:id="347" w:author="Juan Montojo" w:date="2024-09-01T16:28:00Z">
        <w:r w:rsidRPr="00BF7D7F">
          <w:rPr>
            <w:rFonts w:cs="Times"/>
            <w:color w:val="000000" w:themeColor="text1"/>
            <w:lang w:eastAsia="ko-KR"/>
          </w:rPr>
          <w:t>Note: the above results are based on the following assumptions</w:t>
        </w:r>
      </w:ins>
    </w:p>
    <w:p w14:paraId="04AF5B78" w14:textId="77777777" w:rsidR="006F12D6" w:rsidRPr="00BF7D7F" w:rsidRDefault="006F12D6" w:rsidP="0088230B">
      <w:pPr>
        <w:pStyle w:val="ListParagraph"/>
        <w:numPr>
          <w:ilvl w:val="0"/>
          <w:numId w:val="31"/>
        </w:numPr>
        <w:suppressAutoHyphens/>
        <w:contextualSpacing w:val="0"/>
        <w:jc w:val="both"/>
        <w:rPr>
          <w:ins w:id="348" w:author="Juan Montojo" w:date="2024-09-01T16:28:00Z"/>
          <w:rFonts w:cs="Times"/>
          <w:color w:val="000000" w:themeColor="text1"/>
          <w:lang w:eastAsia="ko-KR"/>
        </w:rPr>
      </w:pPr>
      <w:ins w:id="349" w:author="Juan Montojo" w:date="2024-09-01T16:28:00Z">
        <w:r w:rsidRPr="00BF7D7F">
          <w:rPr>
            <w:rFonts w:cs="Times"/>
            <w:color w:val="000000" w:themeColor="text1"/>
            <w:lang w:eastAsia="ko-KR"/>
          </w:rPr>
          <w:t>The observation window considers to start as early as 15ms~50ms.</w:t>
        </w:r>
      </w:ins>
    </w:p>
    <w:p w14:paraId="5654AEB6" w14:textId="77777777" w:rsidR="006F12D6" w:rsidRPr="00BF7D7F" w:rsidRDefault="006F12D6" w:rsidP="0088230B">
      <w:pPr>
        <w:pStyle w:val="ListParagraph"/>
        <w:numPr>
          <w:ilvl w:val="0"/>
          <w:numId w:val="31"/>
        </w:numPr>
        <w:suppressAutoHyphens/>
        <w:contextualSpacing w:val="0"/>
        <w:jc w:val="both"/>
        <w:rPr>
          <w:ins w:id="350" w:author="Juan Montojo" w:date="2024-09-01T16:28:00Z"/>
          <w:rFonts w:cs="Times"/>
          <w:color w:val="000000" w:themeColor="text1"/>
          <w:lang w:eastAsia="ko-KR"/>
        </w:rPr>
      </w:pPr>
      <w:ins w:id="351" w:author="Juan Montojo" w:date="2024-09-01T16:28:00Z">
        <w:r w:rsidRPr="00BF7D7F">
          <w:rPr>
            <w:rFonts w:cs="Times"/>
            <w:color w:val="000000" w:themeColor="text1"/>
            <w:lang w:eastAsia="ko-KR"/>
          </w:rPr>
          <w:t>A future 4ms or 5ms instance from the prediction output is considered for calculating the metric.</w:t>
        </w:r>
      </w:ins>
    </w:p>
    <w:p w14:paraId="09BF5319" w14:textId="77777777" w:rsidR="006F12D6" w:rsidRPr="00BF7D7F" w:rsidRDefault="006F12D6" w:rsidP="0088230B">
      <w:pPr>
        <w:pStyle w:val="ListParagraph"/>
        <w:numPr>
          <w:ilvl w:val="0"/>
          <w:numId w:val="31"/>
        </w:numPr>
        <w:suppressAutoHyphens/>
        <w:contextualSpacing w:val="0"/>
        <w:jc w:val="both"/>
        <w:rPr>
          <w:ins w:id="352" w:author="Juan Montojo" w:date="2024-09-01T16:28:00Z"/>
          <w:rFonts w:cs="Times"/>
          <w:color w:val="000000" w:themeColor="text1"/>
          <w:lang w:eastAsia="ko-KR"/>
        </w:rPr>
      </w:pPr>
      <w:ins w:id="353" w:author="Juan Montojo" w:date="2024-09-01T16:28:00Z">
        <w:r w:rsidRPr="00BF7D7F">
          <w:rPr>
            <w:rFonts w:cs="Times"/>
            <w:color w:val="000000" w:themeColor="text1"/>
            <w:lang w:eastAsia="ko-KR"/>
          </w:rPr>
          <w:t>Raw channel matrix as model input and UE speed of 30km/h is assumed.</w:t>
        </w:r>
      </w:ins>
    </w:p>
    <w:p w14:paraId="0BE3A4A7" w14:textId="77777777" w:rsidR="006F12D6" w:rsidRPr="00BF7D7F" w:rsidRDefault="006F12D6" w:rsidP="0088230B">
      <w:pPr>
        <w:pStyle w:val="ListParagraph"/>
        <w:numPr>
          <w:ilvl w:val="0"/>
          <w:numId w:val="31"/>
        </w:numPr>
        <w:suppressAutoHyphens/>
        <w:contextualSpacing w:val="0"/>
        <w:jc w:val="both"/>
        <w:rPr>
          <w:ins w:id="354" w:author="Juan Montojo" w:date="2024-09-01T16:28:00Z"/>
          <w:rFonts w:cs="Times"/>
          <w:color w:val="000000" w:themeColor="text1"/>
          <w:lang w:eastAsia="ko-KR"/>
        </w:rPr>
      </w:pPr>
      <w:ins w:id="355" w:author="Juan Montojo" w:date="2024-09-01T16:28:00Z">
        <w:r w:rsidRPr="00BF7D7F">
          <w:rPr>
            <w:rFonts w:cs="Times"/>
            <w:color w:val="000000" w:themeColor="text1"/>
            <w:lang w:eastAsia="ko-KR"/>
          </w:rPr>
          <w:t xml:space="preserve">3 sources consider spatial consistency, and other sources do not consider spatial consistency. </w:t>
        </w:r>
      </w:ins>
    </w:p>
    <w:p w14:paraId="3730417B" w14:textId="77777777" w:rsidR="006F12D6" w:rsidRPr="00BF7D7F" w:rsidRDefault="006F12D6" w:rsidP="0088230B">
      <w:pPr>
        <w:pStyle w:val="ListParagraph"/>
        <w:numPr>
          <w:ilvl w:val="0"/>
          <w:numId w:val="31"/>
        </w:numPr>
        <w:suppressAutoHyphens/>
        <w:contextualSpacing w:val="0"/>
        <w:jc w:val="both"/>
        <w:rPr>
          <w:ins w:id="356" w:author="Juan Montojo" w:date="2024-09-01T16:28:00Z"/>
          <w:rFonts w:cs="Times"/>
          <w:color w:val="000000" w:themeColor="text1"/>
          <w:lang w:eastAsia="ko-KR"/>
        </w:rPr>
      </w:pPr>
      <w:ins w:id="357" w:author="Juan Montojo" w:date="2024-09-01T16:28:00Z">
        <w:r w:rsidRPr="00BF7D7F">
          <w:rPr>
            <w:rFonts w:cs="Times"/>
            <w:color w:val="000000" w:themeColor="text1"/>
            <w:lang w:eastAsia="ko-KR"/>
          </w:rPr>
          <w:t xml:space="preserve">2 sources consider beam-delay domain transformation/antenna-frequency domain transformation as pre/post processing, 1 source considered antenna(port)-delay domain transformation/ antenna(port)-frequency domain transformation as pre/post processing, and other sources do not consider pre/post processing </w:t>
        </w:r>
      </w:ins>
    </w:p>
    <w:p w14:paraId="514CE8F8" w14:textId="77777777" w:rsidR="006F12D6" w:rsidRPr="00BF7D7F" w:rsidRDefault="006F12D6" w:rsidP="0088230B">
      <w:pPr>
        <w:pStyle w:val="ListParagraph"/>
        <w:numPr>
          <w:ilvl w:val="0"/>
          <w:numId w:val="31"/>
        </w:numPr>
        <w:suppressAutoHyphens/>
        <w:contextualSpacing w:val="0"/>
        <w:jc w:val="both"/>
        <w:rPr>
          <w:ins w:id="358" w:author="Juan Montojo" w:date="2024-09-01T16:28:00Z"/>
          <w:rFonts w:cs="Times"/>
          <w:color w:val="000000" w:themeColor="text1"/>
          <w:lang w:eastAsia="ko-KR"/>
        </w:rPr>
      </w:pPr>
      <w:ins w:id="359" w:author="Juan Montojo" w:date="2024-09-01T16:28:00Z">
        <w:r w:rsidRPr="00BF7D7F">
          <w:rPr>
            <w:rFonts w:cs="Times"/>
            <w:color w:val="000000" w:themeColor="text1"/>
            <w:lang w:eastAsia="ko-KR"/>
          </w:rPr>
          <w:t>1 source considers 100% in car UE distribution and other sources consider 100% outdoor UE distribution.</w:t>
        </w:r>
      </w:ins>
    </w:p>
    <w:p w14:paraId="0E925168" w14:textId="77777777" w:rsidR="006F12D6" w:rsidRPr="00BF7D7F" w:rsidRDefault="006F12D6" w:rsidP="0088230B">
      <w:pPr>
        <w:pStyle w:val="ListParagraph"/>
        <w:numPr>
          <w:ilvl w:val="0"/>
          <w:numId w:val="31"/>
        </w:numPr>
        <w:suppressAutoHyphens/>
        <w:contextualSpacing w:val="0"/>
        <w:jc w:val="both"/>
        <w:rPr>
          <w:ins w:id="360" w:author="Juan Montojo" w:date="2024-09-01T16:28:00Z"/>
          <w:rFonts w:cs="Times"/>
          <w:color w:val="000000" w:themeColor="text1"/>
          <w:lang w:eastAsia="ko-KR"/>
        </w:rPr>
      </w:pPr>
      <w:ins w:id="361" w:author="Juan Montojo" w:date="2024-09-01T16:28:00Z">
        <w:r w:rsidRPr="00BF7D7F">
          <w:rPr>
            <w:rFonts w:cs="Times"/>
            <w:color w:val="000000" w:themeColor="text1"/>
            <w:lang w:eastAsia="ko-KR"/>
          </w:rPr>
          <w:t>The performance metric is SGCS in linear value for layer 1.</w:t>
        </w:r>
      </w:ins>
    </w:p>
    <w:p w14:paraId="1E49B80F" w14:textId="77777777" w:rsidR="006F12D6" w:rsidRPr="00BF7D7F" w:rsidRDefault="006F12D6" w:rsidP="000831AC">
      <w:pPr>
        <w:suppressAutoHyphens/>
        <w:jc w:val="both"/>
        <w:rPr>
          <w:ins w:id="362" w:author="Juan Montojo" w:date="2024-09-01T16:28:00Z"/>
          <w:rFonts w:cs="Times"/>
          <w:color w:val="000000" w:themeColor="text1"/>
          <w:lang w:eastAsia="ko-KR"/>
        </w:rPr>
      </w:pPr>
      <w:ins w:id="363" w:author="Juan Montojo" w:date="2024-09-01T16:28:00Z">
        <w:r w:rsidRPr="00BF7D7F">
          <w:rPr>
            <w:rFonts w:cs="Times"/>
            <w:color w:val="000000" w:themeColor="text1"/>
            <w:lang w:eastAsia="ko-KR"/>
          </w:rPr>
          <w:t>Note: Results refer to Table 2-3 of R1-2407338</w:t>
        </w:r>
      </w:ins>
    </w:p>
    <w:p w14:paraId="0D26D08C" w14:textId="77777777" w:rsidR="006F12D6" w:rsidRPr="00BF7D7F" w:rsidRDefault="006F12D6" w:rsidP="000831AC">
      <w:pPr>
        <w:suppressAutoHyphens/>
        <w:jc w:val="both"/>
        <w:rPr>
          <w:ins w:id="364" w:author="Juan Montojo" w:date="2024-09-01T16:28:00Z"/>
          <w:rFonts w:cs="Times"/>
          <w:color w:val="000000" w:themeColor="text1"/>
          <w:lang w:eastAsia="ko-KR"/>
        </w:rPr>
      </w:pPr>
      <w:ins w:id="365" w:author="Juan Montojo" w:date="2024-09-01T16:28:00Z">
        <w:r w:rsidRPr="00BF7D7F">
          <w:rPr>
            <w:rFonts w:cs="Times"/>
            <w:color w:val="000000" w:themeColor="text1"/>
            <w:lang w:eastAsia="ko-KR"/>
          </w:rPr>
          <w:t>Note: N4 refers to the number of predicted CSI instances</w:t>
        </w:r>
      </w:ins>
    </w:p>
    <w:p w14:paraId="251B4E12" w14:textId="77777777" w:rsidR="006F12D6" w:rsidRPr="00BF7D7F" w:rsidRDefault="006F12D6" w:rsidP="006F12D6">
      <w:pPr>
        <w:rPr>
          <w:ins w:id="366" w:author="Juan Montojo" w:date="2024-09-01T16:28:00Z"/>
          <w:rFonts w:eastAsia="DengXian" w:cs="Times"/>
          <w:b/>
          <w:bCs/>
          <w:i/>
          <w:lang w:eastAsia="zh-CN"/>
        </w:rPr>
      </w:pPr>
    </w:p>
    <w:p w14:paraId="3B2AD970" w14:textId="77777777" w:rsidR="006F12D6" w:rsidRPr="00BF7D7F" w:rsidRDefault="006F12D6" w:rsidP="006F12D6">
      <w:pPr>
        <w:rPr>
          <w:ins w:id="367" w:author="Juan Montojo" w:date="2024-09-01T16:28:00Z"/>
          <w:rFonts w:eastAsia="DengXian" w:cs="Times"/>
          <w:b/>
          <w:bCs/>
          <w:i/>
          <w:lang w:eastAsia="zh-CN"/>
        </w:rPr>
      </w:pPr>
      <w:ins w:id="368" w:author="Juan Montojo" w:date="2024-09-01T16:28:00Z">
        <w:r w:rsidRPr="00BF7D7F">
          <w:rPr>
            <w:rFonts w:eastAsia="DengXian" w:cs="Times"/>
            <w:b/>
            <w:bCs/>
            <w:i/>
            <w:lang w:eastAsia="zh-CN"/>
          </w:rPr>
          <w:t>Mean UPT performance over benchmark 1 of the nearest historical CSI</w:t>
        </w:r>
      </w:ins>
    </w:p>
    <w:p w14:paraId="75E46DDC" w14:textId="77777777" w:rsidR="006F12D6" w:rsidRPr="00BF7D7F" w:rsidRDefault="006F12D6" w:rsidP="006F12D6">
      <w:pPr>
        <w:jc w:val="both"/>
        <w:rPr>
          <w:ins w:id="369" w:author="Juan Montojo" w:date="2024-09-01T16:28:00Z"/>
          <w:rFonts w:cs="Times"/>
          <w:color w:val="000000" w:themeColor="text1"/>
          <w:lang w:eastAsia="ko-KR"/>
        </w:rPr>
      </w:pPr>
      <w:ins w:id="370" w:author="Juan Montojo" w:date="2024-09-01T16:28:00Z">
        <w:r w:rsidRPr="00BF7D7F">
          <w:rPr>
            <w:rFonts w:cs="Times"/>
            <w:color w:val="000000" w:themeColor="text1"/>
            <w:lang w:eastAsia="ko-KR"/>
          </w:rPr>
          <w:t>For the CSI prediction using UE-sided model</w:t>
        </w:r>
        <w:r w:rsidRPr="00BF7D7F">
          <w:rPr>
            <w:rFonts w:cs="Times"/>
            <w:color w:val="000000" w:themeColor="text1"/>
          </w:rPr>
          <w:t>, in terms of mean UPT, gains are observed compared to Benchmark 1 of the nearest historical CSI</w:t>
        </w:r>
        <w:r w:rsidRPr="00BF7D7F">
          <w:rPr>
            <w:rFonts w:cs="Times"/>
            <w:color w:val="000000" w:themeColor="text1"/>
            <w:lang w:eastAsia="ko-KR"/>
          </w:rPr>
          <w:t>:</w:t>
        </w:r>
      </w:ins>
    </w:p>
    <w:p w14:paraId="57577866" w14:textId="77777777" w:rsidR="006F12D6" w:rsidRPr="00BF7D7F" w:rsidRDefault="006F12D6" w:rsidP="003F70FC">
      <w:pPr>
        <w:pStyle w:val="ListParagraph"/>
        <w:numPr>
          <w:ilvl w:val="0"/>
          <w:numId w:val="31"/>
        </w:numPr>
        <w:suppressAutoHyphens/>
        <w:contextualSpacing w:val="0"/>
        <w:rPr>
          <w:ins w:id="371" w:author="Juan Montojo" w:date="2024-09-01T16:28:00Z"/>
          <w:rFonts w:cs="Times"/>
          <w:color w:val="000000" w:themeColor="text1"/>
        </w:rPr>
      </w:pPr>
      <w:ins w:id="372" w:author="Juan Montojo" w:date="2024-09-01T16:28:00Z">
        <w:r w:rsidRPr="00BF7D7F">
          <w:rPr>
            <w:rFonts w:cs="Times"/>
            <w:color w:val="000000" w:themeColor="text1"/>
          </w:rPr>
          <w:t>For FTP traffic with low RU (RU&lt;=39%)</w:t>
        </w:r>
      </w:ins>
    </w:p>
    <w:p w14:paraId="51B2B50C" w14:textId="77777777" w:rsidR="006F12D6" w:rsidRPr="00BF7D7F" w:rsidRDefault="006F12D6" w:rsidP="003F70FC">
      <w:pPr>
        <w:pStyle w:val="ListParagraph"/>
        <w:numPr>
          <w:ilvl w:val="1"/>
          <w:numId w:val="31"/>
        </w:numPr>
        <w:snapToGrid w:val="0"/>
        <w:contextualSpacing w:val="0"/>
        <w:jc w:val="both"/>
        <w:rPr>
          <w:ins w:id="373" w:author="Juan Montojo" w:date="2024-09-01T16:28:00Z"/>
          <w:rFonts w:cs="Times"/>
          <w:color w:val="000000" w:themeColor="text1"/>
        </w:rPr>
      </w:pPr>
      <w:ins w:id="374" w:author="Juan Montojo" w:date="2024-09-01T16:28:00Z">
        <w:r w:rsidRPr="00BF7D7F">
          <w:rPr>
            <w:rFonts w:cs="Times"/>
            <w:color w:val="000000" w:themeColor="text1"/>
            <w:lang w:eastAsia="ko-KR"/>
          </w:rPr>
          <w:t>For 30km/h UE speed and N4=1</w:t>
        </w:r>
      </w:ins>
    </w:p>
    <w:p w14:paraId="4FD87EF3" w14:textId="77777777" w:rsidR="006F12D6" w:rsidRPr="00BF7D7F" w:rsidRDefault="006F12D6" w:rsidP="003F70FC">
      <w:pPr>
        <w:pStyle w:val="ListParagraph"/>
        <w:numPr>
          <w:ilvl w:val="2"/>
          <w:numId w:val="31"/>
        </w:numPr>
        <w:snapToGrid w:val="0"/>
        <w:contextualSpacing w:val="0"/>
        <w:jc w:val="both"/>
        <w:rPr>
          <w:ins w:id="375" w:author="Juan Montojo" w:date="2024-09-01T16:28:00Z"/>
          <w:rFonts w:cs="Times"/>
          <w:color w:val="000000" w:themeColor="text1"/>
        </w:rPr>
      </w:pPr>
      <w:ins w:id="376" w:author="Juan Montojo" w:date="2024-09-01T16:28:00Z">
        <w:r w:rsidRPr="00BF7D7F">
          <w:rPr>
            <w:rFonts w:cs="Times"/>
            <w:color w:val="000000" w:themeColor="text1"/>
            <w:lang w:eastAsia="ko-KR"/>
          </w:rPr>
          <w:t>2 sources observe -0.2%~1% gain</w:t>
        </w:r>
      </w:ins>
    </w:p>
    <w:p w14:paraId="3F8B1834" w14:textId="77777777" w:rsidR="006F12D6" w:rsidRPr="00BF7D7F" w:rsidRDefault="006F12D6" w:rsidP="003F70FC">
      <w:pPr>
        <w:pStyle w:val="ListParagraph"/>
        <w:numPr>
          <w:ilvl w:val="2"/>
          <w:numId w:val="31"/>
        </w:numPr>
        <w:snapToGrid w:val="0"/>
        <w:contextualSpacing w:val="0"/>
        <w:jc w:val="both"/>
        <w:rPr>
          <w:ins w:id="377" w:author="Juan Montojo" w:date="2024-09-01T16:28:00Z"/>
          <w:rFonts w:cs="Times"/>
          <w:color w:val="000000" w:themeColor="text1"/>
        </w:rPr>
      </w:pPr>
      <w:ins w:id="378" w:author="Juan Montojo" w:date="2024-09-01T16:28:00Z">
        <w:r w:rsidRPr="00BF7D7F">
          <w:rPr>
            <w:rFonts w:cs="Times"/>
            <w:color w:val="000000" w:themeColor="text1"/>
          </w:rPr>
          <w:t>4 sources observe 4.4%~9% gain.</w:t>
        </w:r>
      </w:ins>
    </w:p>
    <w:p w14:paraId="562C5A42" w14:textId="77777777" w:rsidR="006F12D6" w:rsidRPr="00BF7D7F" w:rsidRDefault="006F12D6" w:rsidP="003F70FC">
      <w:pPr>
        <w:pStyle w:val="ListParagraph"/>
        <w:numPr>
          <w:ilvl w:val="1"/>
          <w:numId w:val="31"/>
        </w:numPr>
        <w:snapToGrid w:val="0"/>
        <w:contextualSpacing w:val="0"/>
        <w:jc w:val="both"/>
        <w:rPr>
          <w:ins w:id="379" w:author="Juan Montojo" w:date="2024-09-01T16:28:00Z"/>
          <w:rFonts w:cs="Times"/>
          <w:color w:val="000000" w:themeColor="text1"/>
          <w:lang w:eastAsia="ko-KR"/>
        </w:rPr>
      </w:pPr>
      <w:ins w:id="380" w:author="Juan Montojo" w:date="2024-09-01T16:28:00Z">
        <w:r w:rsidRPr="00BF7D7F">
          <w:rPr>
            <w:rFonts w:cs="Times"/>
            <w:color w:val="000000" w:themeColor="text1"/>
            <w:lang w:eastAsia="ko-KR"/>
          </w:rPr>
          <w:t xml:space="preserve">For 60km/h UE speed, and N4=1 </w:t>
        </w:r>
      </w:ins>
    </w:p>
    <w:p w14:paraId="7E8F67DF" w14:textId="77777777" w:rsidR="006F12D6" w:rsidRPr="00BF7D7F" w:rsidRDefault="006F12D6" w:rsidP="003F70FC">
      <w:pPr>
        <w:pStyle w:val="ListParagraph"/>
        <w:numPr>
          <w:ilvl w:val="2"/>
          <w:numId w:val="31"/>
        </w:numPr>
        <w:snapToGrid w:val="0"/>
        <w:contextualSpacing w:val="0"/>
        <w:jc w:val="both"/>
        <w:rPr>
          <w:ins w:id="381" w:author="Juan Montojo" w:date="2024-09-01T16:28:00Z"/>
          <w:rFonts w:cs="Times"/>
          <w:color w:val="000000" w:themeColor="text1"/>
        </w:rPr>
      </w:pPr>
      <w:ins w:id="382" w:author="Juan Montojo" w:date="2024-09-01T16:28:00Z">
        <w:r w:rsidRPr="00BF7D7F">
          <w:rPr>
            <w:rFonts w:cs="Times"/>
            <w:color w:val="000000" w:themeColor="text1"/>
          </w:rPr>
          <w:t>2 sources observe 1.2%~5% gain;</w:t>
        </w:r>
      </w:ins>
    </w:p>
    <w:p w14:paraId="5E90C44E" w14:textId="77777777" w:rsidR="006F12D6" w:rsidRPr="00BF7D7F" w:rsidRDefault="006F12D6" w:rsidP="003F70FC">
      <w:pPr>
        <w:pStyle w:val="ListParagraph"/>
        <w:numPr>
          <w:ilvl w:val="1"/>
          <w:numId w:val="31"/>
        </w:numPr>
        <w:snapToGrid w:val="0"/>
        <w:contextualSpacing w:val="0"/>
        <w:jc w:val="both"/>
        <w:rPr>
          <w:ins w:id="383" w:author="Juan Montojo" w:date="2024-09-01T16:28:00Z"/>
          <w:rFonts w:cs="Times"/>
          <w:color w:val="000000" w:themeColor="text1"/>
        </w:rPr>
      </w:pPr>
      <w:ins w:id="384" w:author="Juan Montojo" w:date="2024-09-01T16:28:00Z">
        <w:r w:rsidRPr="00BF7D7F">
          <w:rPr>
            <w:rFonts w:cs="Times"/>
            <w:color w:val="000000" w:themeColor="text1"/>
            <w:lang w:eastAsia="ko-KR"/>
          </w:rPr>
          <w:t>For 30km/h UE speed and N4=4</w:t>
        </w:r>
      </w:ins>
    </w:p>
    <w:p w14:paraId="72C7CC8F" w14:textId="77777777" w:rsidR="006F12D6" w:rsidRPr="00BF7D7F" w:rsidRDefault="006F12D6" w:rsidP="003F70FC">
      <w:pPr>
        <w:pStyle w:val="ListParagraph"/>
        <w:numPr>
          <w:ilvl w:val="2"/>
          <w:numId w:val="31"/>
        </w:numPr>
        <w:snapToGrid w:val="0"/>
        <w:contextualSpacing w:val="0"/>
        <w:jc w:val="both"/>
        <w:rPr>
          <w:ins w:id="385" w:author="Juan Montojo" w:date="2024-09-01T16:28:00Z"/>
          <w:rFonts w:cs="Times"/>
          <w:color w:val="000000" w:themeColor="text1"/>
        </w:rPr>
      </w:pPr>
      <w:ins w:id="386" w:author="Juan Montojo" w:date="2024-09-01T16:28:00Z">
        <w:r w:rsidRPr="00BF7D7F">
          <w:rPr>
            <w:rFonts w:cs="Times"/>
            <w:color w:val="000000" w:themeColor="text1"/>
          </w:rPr>
          <w:t>1 source observes 0.3% gain.</w:t>
        </w:r>
      </w:ins>
    </w:p>
    <w:p w14:paraId="75FF7D30" w14:textId="77777777" w:rsidR="006F12D6" w:rsidRPr="00BF7D7F" w:rsidRDefault="006F12D6" w:rsidP="003F70FC">
      <w:pPr>
        <w:pStyle w:val="ListParagraph"/>
        <w:numPr>
          <w:ilvl w:val="2"/>
          <w:numId w:val="31"/>
        </w:numPr>
        <w:snapToGrid w:val="0"/>
        <w:contextualSpacing w:val="0"/>
        <w:jc w:val="both"/>
        <w:rPr>
          <w:ins w:id="387" w:author="Juan Montojo" w:date="2024-09-01T16:28:00Z"/>
          <w:rFonts w:cs="Times"/>
          <w:color w:val="000000" w:themeColor="text1"/>
        </w:rPr>
      </w:pPr>
      <w:ins w:id="388" w:author="Juan Montojo" w:date="2024-09-01T16:28:00Z">
        <w:r w:rsidRPr="00BF7D7F">
          <w:rPr>
            <w:rFonts w:cs="Times"/>
            <w:color w:val="000000" w:themeColor="text1"/>
          </w:rPr>
          <w:t>1 source observes 7% gain.</w:t>
        </w:r>
      </w:ins>
    </w:p>
    <w:p w14:paraId="6572825C" w14:textId="77777777" w:rsidR="006F12D6" w:rsidRPr="00BF7D7F" w:rsidRDefault="006F12D6" w:rsidP="003F70FC">
      <w:pPr>
        <w:pStyle w:val="ListParagraph"/>
        <w:numPr>
          <w:ilvl w:val="1"/>
          <w:numId w:val="31"/>
        </w:numPr>
        <w:snapToGrid w:val="0"/>
        <w:contextualSpacing w:val="0"/>
        <w:jc w:val="both"/>
        <w:rPr>
          <w:ins w:id="389" w:author="Juan Montojo" w:date="2024-09-01T16:28:00Z"/>
          <w:rFonts w:cs="Times"/>
          <w:color w:val="000000" w:themeColor="text1"/>
          <w:lang w:eastAsia="ko-KR"/>
        </w:rPr>
      </w:pPr>
      <w:ins w:id="390" w:author="Juan Montojo" w:date="2024-09-01T16:28:00Z">
        <w:r w:rsidRPr="00BF7D7F">
          <w:rPr>
            <w:rFonts w:cs="Times"/>
            <w:color w:val="000000" w:themeColor="text1"/>
            <w:lang w:eastAsia="ko-KR"/>
          </w:rPr>
          <w:t xml:space="preserve">For 60km/h UE speed, and N4=4 </w:t>
        </w:r>
      </w:ins>
    </w:p>
    <w:p w14:paraId="75000139" w14:textId="77777777" w:rsidR="006F12D6" w:rsidRPr="00BF7D7F" w:rsidRDefault="006F12D6" w:rsidP="003F70FC">
      <w:pPr>
        <w:pStyle w:val="ListParagraph"/>
        <w:numPr>
          <w:ilvl w:val="2"/>
          <w:numId w:val="31"/>
        </w:numPr>
        <w:snapToGrid w:val="0"/>
        <w:contextualSpacing w:val="0"/>
        <w:jc w:val="both"/>
        <w:rPr>
          <w:ins w:id="391" w:author="Juan Montojo" w:date="2024-09-01T16:28:00Z"/>
          <w:rFonts w:cs="Times"/>
          <w:color w:val="000000" w:themeColor="text1"/>
        </w:rPr>
      </w:pPr>
      <w:ins w:id="392" w:author="Juan Montojo" w:date="2024-09-01T16:28:00Z">
        <w:r w:rsidRPr="00BF7D7F">
          <w:rPr>
            <w:rFonts w:cs="Times"/>
            <w:color w:val="000000" w:themeColor="text1"/>
          </w:rPr>
          <w:lastRenderedPageBreak/>
          <w:t>1 source observes 5% gain.</w:t>
        </w:r>
      </w:ins>
    </w:p>
    <w:p w14:paraId="1C3BE6F0" w14:textId="77777777" w:rsidR="006F12D6" w:rsidRPr="00BF7D7F" w:rsidRDefault="006F12D6" w:rsidP="003F70FC">
      <w:pPr>
        <w:pStyle w:val="ListParagraph"/>
        <w:numPr>
          <w:ilvl w:val="0"/>
          <w:numId w:val="31"/>
        </w:numPr>
        <w:suppressAutoHyphens/>
        <w:contextualSpacing w:val="0"/>
        <w:rPr>
          <w:ins w:id="393" w:author="Juan Montojo" w:date="2024-09-01T16:28:00Z"/>
          <w:rFonts w:cs="Times"/>
          <w:color w:val="000000" w:themeColor="text1"/>
        </w:rPr>
      </w:pPr>
      <w:ins w:id="394" w:author="Juan Montojo" w:date="2024-09-01T16:28:00Z">
        <w:r w:rsidRPr="00BF7D7F">
          <w:rPr>
            <w:rFonts w:cs="Times"/>
            <w:color w:val="000000" w:themeColor="text1"/>
          </w:rPr>
          <w:t>For FTP traffic with mid RU (40&lt;=RU&lt;=69%)</w:t>
        </w:r>
      </w:ins>
    </w:p>
    <w:p w14:paraId="41174926" w14:textId="77777777" w:rsidR="006F12D6" w:rsidRPr="00BF7D7F" w:rsidRDefault="006F12D6" w:rsidP="003F70FC">
      <w:pPr>
        <w:pStyle w:val="ListParagraph"/>
        <w:numPr>
          <w:ilvl w:val="1"/>
          <w:numId w:val="31"/>
        </w:numPr>
        <w:snapToGrid w:val="0"/>
        <w:contextualSpacing w:val="0"/>
        <w:jc w:val="both"/>
        <w:rPr>
          <w:ins w:id="395" w:author="Juan Montojo" w:date="2024-09-01T16:28:00Z"/>
          <w:rFonts w:cs="Times"/>
          <w:color w:val="000000" w:themeColor="text1"/>
        </w:rPr>
      </w:pPr>
      <w:ins w:id="396" w:author="Juan Montojo" w:date="2024-09-01T16:28:00Z">
        <w:r w:rsidRPr="00BF7D7F">
          <w:rPr>
            <w:rFonts w:cs="Times"/>
            <w:color w:val="000000" w:themeColor="text1"/>
            <w:lang w:eastAsia="ko-KR"/>
          </w:rPr>
          <w:t>For 30km/h UE speed and N4=1</w:t>
        </w:r>
      </w:ins>
    </w:p>
    <w:p w14:paraId="355E06FB" w14:textId="77777777" w:rsidR="006F12D6" w:rsidRPr="00BF7D7F" w:rsidRDefault="006F12D6" w:rsidP="003F70FC">
      <w:pPr>
        <w:pStyle w:val="ListParagraph"/>
        <w:numPr>
          <w:ilvl w:val="2"/>
          <w:numId w:val="31"/>
        </w:numPr>
        <w:snapToGrid w:val="0"/>
        <w:contextualSpacing w:val="0"/>
        <w:jc w:val="both"/>
        <w:rPr>
          <w:ins w:id="397" w:author="Juan Montojo" w:date="2024-09-01T16:28:00Z"/>
          <w:rFonts w:cs="Times"/>
          <w:color w:val="000000" w:themeColor="text1"/>
        </w:rPr>
      </w:pPr>
      <w:ins w:id="398" w:author="Juan Montojo" w:date="2024-09-01T16:28:00Z">
        <w:r w:rsidRPr="00BF7D7F">
          <w:rPr>
            <w:rFonts w:cs="Times"/>
            <w:color w:val="000000" w:themeColor="text1"/>
            <w:lang w:eastAsia="ko-KR"/>
          </w:rPr>
          <w:t>2 sources observe 0.9%~2.3% gain</w:t>
        </w:r>
      </w:ins>
    </w:p>
    <w:p w14:paraId="733E8C4B" w14:textId="77777777" w:rsidR="006F12D6" w:rsidRPr="00BF7D7F" w:rsidRDefault="006F12D6" w:rsidP="003F70FC">
      <w:pPr>
        <w:pStyle w:val="ListParagraph"/>
        <w:numPr>
          <w:ilvl w:val="2"/>
          <w:numId w:val="31"/>
        </w:numPr>
        <w:snapToGrid w:val="0"/>
        <w:contextualSpacing w:val="0"/>
        <w:jc w:val="both"/>
        <w:rPr>
          <w:ins w:id="399" w:author="Juan Montojo" w:date="2024-09-01T16:28:00Z"/>
          <w:rFonts w:cs="Times"/>
          <w:color w:val="000000" w:themeColor="text1"/>
        </w:rPr>
      </w:pPr>
      <w:ins w:id="400" w:author="Juan Montojo" w:date="2024-09-01T16:28:00Z">
        <w:r w:rsidRPr="00BF7D7F">
          <w:rPr>
            <w:rFonts w:cs="Times"/>
            <w:color w:val="000000" w:themeColor="text1"/>
            <w:lang w:eastAsia="ko-KR"/>
          </w:rPr>
          <w:t>1 source observes 8.5% gain</w:t>
        </w:r>
      </w:ins>
    </w:p>
    <w:p w14:paraId="41991387" w14:textId="77777777" w:rsidR="006F12D6" w:rsidRPr="00BF7D7F" w:rsidRDefault="006F12D6" w:rsidP="003F70FC">
      <w:pPr>
        <w:pStyle w:val="ListParagraph"/>
        <w:numPr>
          <w:ilvl w:val="2"/>
          <w:numId w:val="31"/>
        </w:numPr>
        <w:snapToGrid w:val="0"/>
        <w:contextualSpacing w:val="0"/>
        <w:jc w:val="both"/>
        <w:rPr>
          <w:ins w:id="401" w:author="Juan Montojo" w:date="2024-09-01T16:28:00Z"/>
          <w:rFonts w:cs="Times"/>
          <w:color w:val="000000" w:themeColor="text1"/>
        </w:rPr>
      </w:pPr>
      <w:ins w:id="402" w:author="Juan Montojo" w:date="2024-09-01T16:28:00Z">
        <w:r w:rsidRPr="00BF7D7F">
          <w:rPr>
            <w:rFonts w:cs="Times"/>
            <w:color w:val="000000" w:themeColor="text1"/>
          </w:rPr>
          <w:t>2 sources observe 22.3%~37% gain.</w:t>
        </w:r>
      </w:ins>
    </w:p>
    <w:p w14:paraId="288F0CAB" w14:textId="77777777" w:rsidR="006F12D6" w:rsidRPr="00BF7D7F" w:rsidRDefault="006F12D6" w:rsidP="003F70FC">
      <w:pPr>
        <w:pStyle w:val="ListParagraph"/>
        <w:numPr>
          <w:ilvl w:val="1"/>
          <w:numId w:val="31"/>
        </w:numPr>
        <w:snapToGrid w:val="0"/>
        <w:contextualSpacing w:val="0"/>
        <w:jc w:val="both"/>
        <w:rPr>
          <w:ins w:id="403" w:author="Juan Montojo" w:date="2024-09-01T16:28:00Z"/>
          <w:rFonts w:cs="Times"/>
          <w:color w:val="000000" w:themeColor="text1"/>
          <w:lang w:eastAsia="ko-KR"/>
        </w:rPr>
      </w:pPr>
      <w:ins w:id="404" w:author="Juan Montojo" w:date="2024-09-01T16:28:00Z">
        <w:r w:rsidRPr="00BF7D7F">
          <w:rPr>
            <w:rFonts w:cs="Times"/>
            <w:color w:val="000000" w:themeColor="text1"/>
            <w:lang w:eastAsia="ko-KR"/>
          </w:rPr>
          <w:t xml:space="preserve">For 60km/h UE speed, and N4=1 </w:t>
        </w:r>
      </w:ins>
    </w:p>
    <w:p w14:paraId="12E5C1CF" w14:textId="77777777" w:rsidR="006F12D6" w:rsidRPr="00BF7D7F" w:rsidRDefault="006F12D6" w:rsidP="003F70FC">
      <w:pPr>
        <w:pStyle w:val="ListParagraph"/>
        <w:numPr>
          <w:ilvl w:val="2"/>
          <w:numId w:val="31"/>
        </w:numPr>
        <w:snapToGrid w:val="0"/>
        <w:contextualSpacing w:val="0"/>
        <w:jc w:val="both"/>
        <w:rPr>
          <w:ins w:id="405" w:author="Juan Montojo" w:date="2024-09-01T16:28:00Z"/>
          <w:rFonts w:cs="Times"/>
          <w:color w:val="000000" w:themeColor="text1"/>
        </w:rPr>
      </w:pPr>
      <w:ins w:id="406" w:author="Juan Montojo" w:date="2024-09-01T16:28:00Z">
        <w:r w:rsidRPr="00BF7D7F">
          <w:rPr>
            <w:rFonts w:cs="Times"/>
            <w:color w:val="000000" w:themeColor="text1"/>
          </w:rPr>
          <w:t>1 source observes 1.8%~3.5% gain;</w:t>
        </w:r>
      </w:ins>
    </w:p>
    <w:p w14:paraId="1348D2D5" w14:textId="77777777" w:rsidR="006F12D6" w:rsidRPr="00BF7D7F" w:rsidRDefault="006F12D6" w:rsidP="003F70FC">
      <w:pPr>
        <w:pStyle w:val="ListParagraph"/>
        <w:numPr>
          <w:ilvl w:val="2"/>
          <w:numId w:val="31"/>
        </w:numPr>
        <w:snapToGrid w:val="0"/>
        <w:contextualSpacing w:val="0"/>
        <w:jc w:val="both"/>
        <w:rPr>
          <w:ins w:id="407" w:author="Juan Montojo" w:date="2024-09-01T16:28:00Z"/>
          <w:rFonts w:cs="Times"/>
          <w:color w:val="000000" w:themeColor="text1"/>
        </w:rPr>
      </w:pPr>
      <w:ins w:id="408" w:author="Juan Montojo" w:date="2024-09-01T16:28:00Z">
        <w:r w:rsidRPr="00BF7D7F">
          <w:rPr>
            <w:rFonts w:cs="Times"/>
            <w:color w:val="000000" w:themeColor="text1"/>
          </w:rPr>
          <w:t>1 source observes 21% gain.</w:t>
        </w:r>
      </w:ins>
    </w:p>
    <w:p w14:paraId="6BCCE46E" w14:textId="77777777" w:rsidR="006F12D6" w:rsidRPr="00BF7D7F" w:rsidRDefault="006F12D6" w:rsidP="003F70FC">
      <w:pPr>
        <w:pStyle w:val="ListParagraph"/>
        <w:numPr>
          <w:ilvl w:val="1"/>
          <w:numId w:val="31"/>
        </w:numPr>
        <w:snapToGrid w:val="0"/>
        <w:contextualSpacing w:val="0"/>
        <w:jc w:val="both"/>
        <w:rPr>
          <w:ins w:id="409" w:author="Juan Montojo" w:date="2024-09-01T16:28:00Z"/>
          <w:rFonts w:cs="Times"/>
          <w:color w:val="000000" w:themeColor="text1"/>
        </w:rPr>
      </w:pPr>
      <w:ins w:id="410" w:author="Juan Montojo" w:date="2024-09-01T16:28:00Z">
        <w:r w:rsidRPr="00BF7D7F">
          <w:rPr>
            <w:rFonts w:cs="Times"/>
            <w:color w:val="000000" w:themeColor="text1"/>
            <w:lang w:eastAsia="ko-KR"/>
          </w:rPr>
          <w:t>For 30km/h UE speed and N4=4</w:t>
        </w:r>
      </w:ins>
    </w:p>
    <w:p w14:paraId="2E6452DD" w14:textId="77777777" w:rsidR="006F12D6" w:rsidRPr="00BF7D7F" w:rsidRDefault="006F12D6" w:rsidP="003F70FC">
      <w:pPr>
        <w:pStyle w:val="ListParagraph"/>
        <w:numPr>
          <w:ilvl w:val="2"/>
          <w:numId w:val="31"/>
        </w:numPr>
        <w:snapToGrid w:val="0"/>
        <w:contextualSpacing w:val="0"/>
        <w:jc w:val="both"/>
        <w:rPr>
          <w:ins w:id="411" w:author="Juan Montojo" w:date="2024-09-01T16:28:00Z"/>
          <w:rFonts w:cs="Times"/>
          <w:color w:val="000000" w:themeColor="text1"/>
        </w:rPr>
      </w:pPr>
      <w:ins w:id="412" w:author="Juan Montojo" w:date="2024-09-01T16:28:00Z">
        <w:r w:rsidRPr="00BF7D7F">
          <w:rPr>
            <w:rFonts w:cs="Times"/>
            <w:color w:val="000000" w:themeColor="text1"/>
          </w:rPr>
          <w:t>1 source observes 2.3% gain.</w:t>
        </w:r>
      </w:ins>
    </w:p>
    <w:p w14:paraId="59CBA859" w14:textId="77777777" w:rsidR="006F12D6" w:rsidRPr="00BF7D7F" w:rsidRDefault="006F12D6" w:rsidP="003F70FC">
      <w:pPr>
        <w:pStyle w:val="ListParagraph"/>
        <w:numPr>
          <w:ilvl w:val="2"/>
          <w:numId w:val="31"/>
        </w:numPr>
        <w:snapToGrid w:val="0"/>
        <w:contextualSpacing w:val="0"/>
        <w:jc w:val="both"/>
        <w:rPr>
          <w:ins w:id="413" w:author="Juan Montojo" w:date="2024-09-01T16:28:00Z"/>
          <w:rFonts w:cs="Times"/>
          <w:color w:val="000000" w:themeColor="text1"/>
        </w:rPr>
      </w:pPr>
      <w:ins w:id="414" w:author="Juan Montojo" w:date="2024-09-01T16:28:00Z">
        <w:r w:rsidRPr="00BF7D7F">
          <w:rPr>
            <w:rFonts w:cs="Times"/>
            <w:color w:val="000000" w:themeColor="text1"/>
          </w:rPr>
          <w:t>1 source observes 29% gain.</w:t>
        </w:r>
      </w:ins>
    </w:p>
    <w:p w14:paraId="750643C8" w14:textId="77777777" w:rsidR="006F12D6" w:rsidRPr="00BF7D7F" w:rsidRDefault="006F12D6" w:rsidP="003F70FC">
      <w:pPr>
        <w:pStyle w:val="ListParagraph"/>
        <w:numPr>
          <w:ilvl w:val="1"/>
          <w:numId w:val="31"/>
        </w:numPr>
        <w:snapToGrid w:val="0"/>
        <w:contextualSpacing w:val="0"/>
        <w:jc w:val="both"/>
        <w:rPr>
          <w:ins w:id="415" w:author="Juan Montojo" w:date="2024-09-01T16:28:00Z"/>
          <w:rFonts w:cs="Times"/>
          <w:color w:val="000000" w:themeColor="text1"/>
          <w:lang w:eastAsia="ko-KR"/>
        </w:rPr>
      </w:pPr>
      <w:ins w:id="416" w:author="Juan Montojo" w:date="2024-09-01T16:28:00Z">
        <w:r w:rsidRPr="00BF7D7F">
          <w:rPr>
            <w:rFonts w:cs="Times"/>
            <w:color w:val="000000" w:themeColor="text1"/>
            <w:lang w:eastAsia="ko-KR"/>
          </w:rPr>
          <w:t xml:space="preserve">For 60km/h UE speed, and N4=4 </w:t>
        </w:r>
      </w:ins>
    </w:p>
    <w:p w14:paraId="0C634D9D" w14:textId="77777777" w:rsidR="006F12D6" w:rsidRPr="00BF7D7F" w:rsidRDefault="006F12D6" w:rsidP="003F70FC">
      <w:pPr>
        <w:pStyle w:val="ListParagraph"/>
        <w:numPr>
          <w:ilvl w:val="2"/>
          <w:numId w:val="31"/>
        </w:numPr>
        <w:snapToGrid w:val="0"/>
        <w:contextualSpacing w:val="0"/>
        <w:jc w:val="both"/>
        <w:rPr>
          <w:ins w:id="417" w:author="Juan Montojo" w:date="2024-09-01T16:28:00Z"/>
          <w:rFonts w:cs="Times"/>
          <w:color w:val="000000" w:themeColor="text1"/>
          <w:lang w:eastAsia="ko-KR"/>
        </w:rPr>
      </w:pPr>
      <w:ins w:id="418" w:author="Juan Montojo" w:date="2024-09-01T16:28:00Z">
        <w:r w:rsidRPr="00BF7D7F">
          <w:rPr>
            <w:rFonts w:cs="Times"/>
            <w:color w:val="000000" w:themeColor="text1"/>
          </w:rPr>
          <w:t>1 source observes 21% gain.</w:t>
        </w:r>
      </w:ins>
    </w:p>
    <w:p w14:paraId="58A5408C" w14:textId="77777777" w:rsidR="006F12D6" w:rsidRPr="00BF7D7F" w:rsidRDefault="006F12D6" w:rsidP="003F70FC">
      <w:pPr>
        <w:pStyle w:val="ListParagraph"/>
        <w:numPr>
          <w:ilvl w:val="0"/>
          <w:numId w:val="31"/>
        </w:numPr>
        <w:snapToGrid w:val="0"/>
        <w:contextualSpacing w:val="0"/>
        <w:jc w:val="both"/>
        <w:rPr>
          <w:ins w:id="419" w:author="Juan Montojo" w:date="2024-09-01T16:28:00Z"/>
          <w:rFonts w:cs="Times"/>
          <w:color w:val="000000" w:themeColor="text1"/>
          <w:lang w:eastAsia="ko-KR"/>
        </w:rPr>
      </w:pPr>
      <w:ins w:id="420" w:author="Juan Montojo" w:date="2024-09-01T16:28:00Z">
        <w:r w:rsidRPr="00BF7D7F">
          <w:rPr>
            <w:rFonts w:cs="Times"/>
            <w:color w:val="000000" w:themeColor="text1"/>
          </w:rPr>
          <w:t>For FTP traffic with high RU (RU&gt;=70%)</w:t>
        </w:r>
      </w:ins>
    </w:p>
    <w:p w14:paraId="56AA23C2" w14:textId="77777777" w:rsidR="006F12D6" w:rsidRPr="00BF7D7F" w:rsidRDefault="006F12D6" w:rsidP="003F70FC">
      <w:pPr>
        <w:pStyle w:val="ListParagraph"/>
        <w:numPr>
          <w:ilvl w:val="1"/>
          <w:numId w:val="31"/>
        </w:numPr>
        <w:snapToGrid w:val="0"/>
        <w:contextualSpacing w:val="0"/>
        <w:jc w:val="both"/>
        <w:rPr>
          <w:ins w:id="421" w:author="Juan Montojo" w:date="2024-09-01T16:28:00Z"/>
          <w:rFonts w:cs="Times"/>
          <w:color w:val="000000" w:themeColor="text1"/>
        </w:rPr>
      </w:pPr>
      <w:ins w:id="422" w:author="Juan Montojo" w:date="2024-09-01T16:28:00Z">
        <w:r w:rsidRPr="00BF7D7F">
          <w:rPr>
            <w:rFonts w:cs="Times"/>
            <w:color w:val="000000" w:themeColor="text1"/>
            <w:lang w:eastAsia="ko-KR"/>
          </w:rPr>
          <w:t>For 30km/h UE speed and N4=1</w:t>
        </w:r>
      </w:ins>
    </w:p>
    <w:p w14:paraId="582AAEB4" w14:textId="77777777" w:rsidR="006F12D6" w:rsidRPr="00BF7D7F" w:rsidRDefault="006F12D6" w:rsidP="003F70FC">
      <w:pPr>
        <w:pStyle w:val="ListParagraph"/>
        <w:numPr>
          <w:ilvl w:val="2"/>
          <w:numId w:val="31"/>
        </w:numPr>
        <w:snapToGrid w:val="0"/>
        <w:contextualSpacing w:val="0"/>
        <w:jc w:val="both"/>
        <w:rPr>
          <w:ins w:id="423" w:author="Juan Montojo" w:date="2024-09-01T16:28:00Z"/>
          <w:rFonts w:cs="Times"/>
          <w:color w:val="000000" w:themeColor="text1"/>
        </w:rPr>
      </w:pPr>
      <w:ins w:id="424" w:author="Juan Montojo" w:date="2024-09-01T16:28:00Z">
        <w:r w:rsidRPr="00BF7D7F">
          <w:rPr>
            <w:rFonts w:cs="Times"/>
            <w:color w:val="000000" w:themeColor="text1"/>
            <w:lang w:eastAsia="ko-KR"/>
          </w:rPr>
          <w:t>4 sources observe 2%~3.6% gain</w:t>
        </w:r>
      </w:ins>
    </w:p>
    <w:p w14:paraId="787D1870" w14:textId="77777777" w:rsidR="006F12D6" w:rsidRPr="00BF7D7F" w:rsidRDefault="006F12D6" w:rsidP="003F70FC">
      <w:pPr>
        <w:pStyle w:val="ListParagraph"/>
        <w:numPr>
          <w:ilvl w:val="2"/>
          <w:numId w:val="31"/>
        </w:numPr>
        <w:snapToGrid w:val="0"/>
        <w:contextualSpacing w:val="0"/>
        <w:jc w:val="both"/>
        <w:rPr>
          <w:ins w:id="425" w:author="Juan Montojo" w:date="2024-09-01T16:28:00Z"/>
          <w:rFonts w:cs="Times"/>
          <w:color w:val="000000" w:themeColor="text1"/>
        </w:rPr>
      </w:pPr>
      <w:ins w:id="426" w:author="Juan Montojo" w:date="2024-09-01T16:28:00Z">
        <w:r w:rsidRPr="00BF7D7F">
          <w:rPr>
            <w:rFonts w:cs="Times"/>
            <w:color w:val="000000" w:themeColor="text1"/>
          </w:rPr>
          <w:t>2 sources observe 8.5%~31.7% gain.</w:t>
        </w:r>
      </w:ins>
    </w:p>
    <w:p w14:paraId="721F73D9" w14:textId="77777777" w:rsidR="006F12D6" w:rsidRPr="00BF7D7F" w:rsidRDefault="006F12D6" w:rsidP="003F70FC">
      <w:pPr>
        <w:pStyle w:val="ListParagraph"/>
        <w:numPr>
          <w:ilvl w:val="1"/>
          <w:numId w:val="31"/>
        </w:numPr>
        <w:snapToGrid w:val="0"/>
        <w:contextualSpacing w:val="0"/>
        <w:jc w:val="both"/>
        <w:rPr>
          <w:ins w:id="427" w:author="Juan Montojo" w:date="2024-09-01T16:28:00Z"/>
          <w:rFonts w:cs="Times"/>
          <w:color w:val="000000" w:themeColor="text1"/>
        </w:rPr>
      </w:pPr>
      <w:ins w:id="428" w:author="Juan Montojo" w:date="2024-09-01T16:28:00Z">
        <w:r w:rsidRPr="00BF7D7F">
          <w:rPr>
            <w:rFonts w:cs="Times"/>
            <w:color w:val="000000" w:themeColor="text1"/>
            <w:lang w:eastAsia="ko-KR"/>
          </w:rPr>
          <w:t>For 30km/h UE speed and N4=4</w:t>
        </w:r>
      </w:ins>
    </w:p>
    <w:p w14:paraId="3BAC5314" w14:textId="77777777" w:rsidR="006F12D6" w:rsidRPr="00BF7D7F" w:rsidRDefault="006F12D6" w:rsidP="003F70FC">
      <w:pPr>
        <w:pStyle w:val="ListParagraph"/>
        <w:numPr>
          <w:ilvl w:val="2"/>
          <w:numId w:val="31"/>
        </w:numPr>
        <w:snapToGrid w:val="0"/>
        <w:contextualSpacing w:val="0"/>
        <w:jc w:val="both"/>
        <w:rPr>
          <w:ins w:id="429" w:author="Juan Montojo" w:date="2024-09-01T16:28:00Z"/>
          <w:rFonts w:cs="Times"/>
          <w:color w:val="000000" w:themeColor="text1"/>
        </w:rPr>
      </w:pPr>
      <w:ins w:id="430" w:author="Juan Montojo" w:date="2024-09-01T16:28:00Z">
        <w:r w:rsidRPr="00BF7D7F">
          <w:rPr>
            <w:rFonts w:cs="Times"/>
            <w:color w:val="000000" w:themeColor="text1"/>
          </w:rPr>
          <w:t>1 source observes 7.2% gain.</w:t>
        </w:r>
      </w:ins>
    </w:p>
    <w:p w14:paraId="5CFBFADC" w14:textId="77777777" w:rsidR="006F12D6" w:rsidRPr="00BF7D7F" w:rsidRDefault="006F12D6" w:rsidP="003F70FC">
      <w:pPr>
        <w:pStyle w:val="ListParagraph"/>
        <w:numPr>
          <w:ilvl w:val="1"/>
          <w:numId w:val="31"/>
        </w:numPr>
        <w:snapToGrid w:val="0"/>
        <w:contextualSpacing w:val="0"/>
        <w:jc w:val="both"/>
        <w:rPr>
          <w:ins w:id="431" w:author="Juan Montojo" w:date="2024-09-01T16:28:00Z"/>
          <w:rFonts w:cs="Times"/>
          <w:color w:val="000000" w:themeColor="text1"/>
          <w:lang w:eastAsia="ko-KR"/>
        </w:rPr>
      </w:pPr>
      <w:ins w:id="432" w:author="Juan Montojo" w:date="2024-09-01T16:28:00Z">
        <w:r w:rsidRPr="00BF7D7F">
          <w:rPr>
            <w:rFonts w:cs="Times"/>
            <w:color w:val="000000" w:themeColor="text1"/>
            <w:lang w:eastAsia="ko-KR"/>
          </w:rPr>
          <w:t xml:space="preserve">For 60km/h UE speed, and N4=1 </w:t>
        </w:r>
      </w:ins>
    </w:p>
    <w:p w14:paraId="49D3A688" w14:textId="77777777" w:rsidR="006F12D6" w:rsidRPr="00BF7D7F" w:rsidRDefault="006F12D6" w:rsidP="003F70FC">
      <w:pPr>
        <w:pStyle w:val="ListParagraph"/>
        <w:numPr>
          <w:ilvl w:val="2"/>
          <w:numId w:val="31"/>
        </w:numPr>
        <w:snapToGrid w:val="0"/>
        <w:contextualSpacing w:val="0"/>
        <w:jc w:val="both"/>
        <w:rPr>
          <w:ins w:id="433" w:author="Juan Montojo" w:date="2024-09-01T16:28:00Z"/>
          <w:rFonts w:cs="Times"/>
          <w:color w:val="000000" w:themeColor="text1"/>
        </w:rPr>
      </w:pPr>
      <w:ins w:id="434" w:author="Juan Montojo" w:date="2024-09-01T16:28:00Z">
        <w:r w:rsidRPr="00BF7D7F">
          <w:rPr>
            <w:rFonts w:cs="Times"/>
            <w:color w:val="000000" w:themeColor="text1"/>
          </w:rPr>
          <w:t>1 source observes 4.2% gain;</w:t>
        </w:r>
      </w:ins>
    </w:p>
    <w:p w14:paraId="57A89CBA" w14:textId="77777777" w:rsidR="006F12D6" w:rsidRPr="00BF7D7F" w:rsidRDefault="006F12D6" w:rsidP="003F70FC">
      <w:pPr>
        <w:pStyle w:val="ListParagraph"/>
        <w:numPr>
          <w:ilvl w:val="0"/>
          <w:numId w:val="31"/>
        </w:numPr>
        <w:snapToGrid w:val="0"/>
        <w:contextualSpacing w:val="0"/>
        <w:jc w:val="both"/>
        <w:rPr>
          <w:ins w:id="435" w:author="Juan Montojo" w:date="2024-09-01T16:28:00Z"/>
          <w:rFonts w:cs="Times"/>
          <w:color w:val="000000" w:themeColor="text1"/>
        </w:rPr>
      </w:pPr>
      <w:ins w:id="436" w:author="Juan Montojo" w:date="2024-09-01T16:28:00Z">
        <w:r w:rsidRPr="00BF7D7F">
          <w:rPr>
            <w:rFonts w:cs="Times"/>
            <w:color w:val="000000" w:themeColor="text1"/>
          </w:rPr>
          <w:t>For full buffer traffic:</w:t>
        </w:r>
      </w:ins>
    </w:p>
    <w:p w14:paraId="7A9165EE" w14:textId="77777777" w:rsidR="006F12D6" w:rsidRPr="00BF7D7F" w:rsidRDefault="006F12D6" w:rsidP="003F70FC">
      <w:pPr>
        <w:pStyle w:val="ListParagraph"/>
        <w:numPr>
          <w:ilvl w:val="1"/>
          <w:numId w:val="31"/>
        </w:numPr>
        <w:snapToGrid w:val="0"/>
        <w:contextualSpacing w:val="0"/>
        <w:jc w:val="both"/>
        <w:rPr>
          <w:ins w:id="437" w:author="Juan Montojo" w:date="2024-09-01T16:28:00Z"/>
          <w:rFonts w:cs="Times"/>
          <w:color w:val="000000" w:themeColor="text1"/>
        </w:rPr>
      </w:pPr>
      <w:ins w:id="438" w:author="Juan Montojo" w:date="2024-09-01T16:28:00Z">
        <w:r w:rsidRPr="00BF7D7F">
          <w:rPr>
            <w:rFonts w:cs="Times"/>
            <w:color w:val="000000" w:themeColor="text1"/>
            <w:lang w:eastAsia="ko-KR"/>
          </w:rPr>
          <w:t>For 30km/h UE speed and N4=1</w:t>
        </w:r>
      </w:ins>
    </w:p>
    <w:p w14:paraId="37005DE9" w14:textId="77777777" w:rsidR="006F12D6" w:rsidRPr="00BF7D7F" w:rsidRDefault="006F12D6" w:rsidP="003F70FC">
      <w:pPr>
        <w:pStyle w:val="ListParagraph"/>
        <w:numPr>
          <w:ilvl w:val="2"/>
          <w:numId w:val="31"/>
        </w:numPr>
        <w:snapToGrid w:val="0"/>
        <w:contextualSpacing w:val="0"/>
        <w:jc w:val="both"/>
        <w:rPr>
          <w:ins w:id="439" w:author="Juan Montojo" w:date="2024-09-01T16:28:00Z"/>
          <w:rFonts w:cs="Times"/>
          <w:color w:val="000000" w:themeColor="text1"/>
        </w:rPr>
      </w:pPr>
      <w:ins w:id="440" w:author="Juan Montojo" w:date="2024-09-01T16:28:00Z">
        <w:r w:rsidRPr="00BF7D7F">
          <w:rPr>
            <w:rFonts w:cs="Times"/>
            <w:color w:val="000000" w:themeColor="text1"/>
          </w:rPr>
          <w:t>3 sources observe 27%~51% gain.</w:t>
        </w:r>
      </w:ins>
    </w:p>
    <w:p w14:paraId="241F96A0" w14:textId="77777777" w:rsidR="006F12D6" w:rsidRPr="00BF7D7F" w:rsidRDefault="006F12D6" w:rsidP="003F70FC">
      <w:pPr>
        <w:pStyle w:val="ListParagraph"/>
        <w:numPr>
          <w:ilvl w:val="2"/>
          <w:numId w:val="31"/>
        </w:numPr>
        <w:snapToGrid w:val="0"/>
        <w:contextualSpacing w:val="0"/>
        <w:jc w:val="both"/>
        <w:rPr>
          <w:ins w:id="441" w:author="Juan Montojo" w:date="2024-09-01T16:28:00Z"/>
          <w:rFonts w:cs="Times"/>
          <w:color w:val="000000" w:themeColor="text1"/>
        </w:rPr>
      </w:pPr>
      <w:ins w:id="442" w:author="Juan Montojo" w:date="2024-09-01T16:28:00Z">
        <w:r w:rsidRPr="00BF7D7F">
          <w:rPr>
            <w:rFonts w:cs="Times"/>
            <w:color w:val="000000" w:themeColor="text1"/>
          </w:rPr>
          <w:t>2 sources observe 1.2%~8.7% gain.</w:t>
        </w:r>
      </w:ins>
    </w:p>
    <w:p w14:paraId="6AE24FF0" w14:textId="77777777" w:rsidR="006F12D6" w:rsidRPr="00BF7D7F" w:rsidRDefault="006F12D6" w:rsidP="003F70FC">
      <w:pPr>
        <w:pStyle w:val="ListParagraph"/>
        <w:numPr>
          <w:ilvl w:val="1"/>
          <w:numId w:val="31"/>
        </w:numPr>
        <w:snapToGrid w:val="0"/>
        <w:contextualSpacing w:val="0"/>
        <w:jc w:val="both"/>
        <w:rPr>
          <w:ins w:id="443" w:author="Juan Montojo" w:date="2024-09-01T16:28:00Z"/>
          <w:rFonts w:cs="Times"/>
          <w:color w:val="000000" w:themeColor="text1"/>
        </w:rPr>
      </w:pPr>
      <w:ins w:id="444" w:author="Juan Montojo" w:date="2024-09-01T16:28:00Z">
        <w:r w:rsidRPr="00BF7D7F">
          <w:rPr>
            <w:rFonts w:cs="Times"/>
            <w:color w:val="000000" w:themeColor="text1"/>
            <w:lang w:eastAsia="ko-KR"/>
          </w:rPr>
          <w:t>For 60km/h UE speed and N4=1</w:t>
        </w:r>
      </w:ins>
    </w:p>
    <w:p w14:paraId="0721A5E6" w14:textId="77777777" w:rsidR="006F12D6" w:rsidRPr="00BF7D7F" w:rsidRDefault="006F12D6" w:rsidP="003F70FC">
      <w:pPr>
        <w:pStyle w:val="ListParagraph"/>
        <w:numPr>
          <w:ilvl w:val="2"/>
          <w:numId w:val="31"/>
        </w:numPr>
        <w:snapToGrid w:val="0"/>
        <w:contextualSpacing w:val="0"/>
        <w:jc w:val="both"/>
        <w:rPr>
          <w:ins w:id="445" w:author="Juan Montojo" w:date="2024-09-01T16:28:00Z"/>
          <w:rFonts w:cs="Times"/>
          <w:color w:val="000000" w:themeColor="text1"/>
        </w:rPr>
      </w:pPr>
      <w:ins w:id="446" w:author="Juan Montojo" w:date="2024-09-01T16:28:00Z">
        <w:r w:rsidRPr="00BF7D7F">
          <w:rPr>
            <w:rFonts w:cs="Times"/>
            <w:color w:val="000000" w:themeColor="text1"/>
          </w:rPr>
          <w:t>1 source observes 12.1% gain.</w:t>
        </w:r>
      </w:ins>
    </w:p>
    <w:p w14:paraId="30E617D6" w14:textId="77777777" w:rsidR="006F12D6" w:rsidRPr="00BF7D7F" w:rsidRDefault="006F12D6" w:rsidP="003F70FC">
      <w:pPr>
        <w:pStyle w:val="ListParagraph"/>
        <w:numPr>
          <w:ilvl w:val="1"/>
          <w:numId w:val="31"/>
        </w:numPr>
        <w:snapToGrid w:val="0"/>
        <w:contextualSpacing w:val="0"/>
        <w:jc w:val="both"/>
        <w:rPr>
          <w:ins w:id="447" w:author="Juan Montojo" w:date="2024-09-01T16:28:00Z"/>
          <w:rFonts w:cs="Times"/>
          <w:color w:val="000000" w:themeColor="text1"/>
        </w:rPr>
      </w:pPr>
      <w:ins w:id="448" w:author="Juan Montojo" w:date="2024-09-01T16:28:00Z">
        <w:r w:rsidRPr="00BF7D7F">
          <w:rPr>
            <w:rFonts w:cs="Times"/>
            <w:color w:val="000000" w:themeColor="text1"/>
            <w:lang w:eastAsia="ko-KR"/>
          </w:rPr>
          <w:t>For 30km/h UE speed and N4=4</w:t>
        </w:r>
      </w:ins>
    </w:p>
    <w:p w14:paraId="062D37D3" w14:textId="77777777" w:rsidR="006F12D6" w:rsidRPr="00BF7D7F" w:rsidRDefault="006F12D6" w:rsidP="003F70FC">
      <w:pPr>
        <w:pStyle w:val="ListParagraph"/>
        <w:numPr>
          <w:ilvl w:val="2"/>
          <w:numId w:val="31"/>
        </w:numPr>
        <w:snapToGrid w:val="0"/>
        <w:contextualSpacing w:val="0"/>
        <w:jc w:val="both"/>
        <w:rPr>
          <w:ins w:id="449" w:author="Juan Montojo" w:date="2024-09-01T16:28:00Z"/>
          <w:rFonts w:cs="Times"/>
          <w:color w:val="000000" w:themeColor="text1"/>
        </w:rPr>
      </w:pPr>
      <w:ins w:id="450" w:author="Juan Montojo" w:date="2024-09-01T16:28:00Z">
        <w:r w:rsidRPr="00BF7D7F">
          <w:rPr>
            <w:rFonts w:cs="Times"/>
            <w:color w:val="000000" w:themeColor="text1"/>
          </w:rPr>
          <w:t>1 source observes 11.6% gain.</w:t>
        </w:r>
      </w:ins>
    </w:p>
    <w:p w14:paraId="0FC34D48" w14:textId="77777777" w:rsidR="006F12D6" w:rsidRPr="00BF7D7F" w:rsidRDefault="006F12D6" w:rsidP="000831AC">
      <w:pPr>
        <w:snapToGrid w:val="0"/>
        <w:jc w:val="both"/>
        <w:rPr>
          <w:ins w:id="451" w:author="Juan Montojo" w:date="2024-09-01T16:28:00Z"/>
          <w:rFonts w:cs="Times"/>
          <w:color w:val="000000" w:themeColor="text1"/>
        </w:rPr>
      </w:pPr>
      <w:ins w:id="452" w:author="Juan Montojo" w:date="2024-09-01T16:28:00Z">
        <w:r w:rsidRPr="00BF7D7F">
          <w:rPr>
            <w:rFonts w:cs="Times"/>
            <w:color w:val="000000" w:themeColor="text1"/>
          </w:rPr>
          <w:t>Note: the above results are based on the following assumptions</w:t>
        </w:r>
      </w:ins>
    </w:p>
    <w:p w14:paraId="52787C67" w14:textId="77777777" w:rsidR="006F12D6" w:rsidRPr="00BF7D7F" w:rsidRDefault="006F12D6" w:rsidP="0088230B">
      <w:pPr>
        <w:pStyle w:val="ListParagraph"/>
        <w:numPr>
          <w:ilvl w:val="0"/>
          <w:numId w:val="31"/>
        </w:numPr>
        <w:snapToGrid w:val="0"/>
        <w:contextualSpacing w:val="0"/>
        <w:jc w:val="both"/>
        <w:rPr>
          <w:ins w:id="453" w:author="Juan Montojo" w:date="2024-09-01T16:28:00Z"/>
          <w:rFonts w:cs="Times"/>
          <w:color w:val="000000" w:themeColor="text1"/>
        </w:rPr>
      </w:pPr>
      <w:ins w:id="454" w:author="Juan Montojo" w:date="2024-09-01T16:28:00Z">
        <w:r w:rsidRPr="00BF7D7F">
          <w:rPr>
            <w:rFonts w:cs="Times"/>
            <w:color w:val="000000" w:themeColor="text1"/>
          </w:rPr>
          <w:t>The observation window considers to start as early as 15ms~50ms.</w:t>
        </w:r>
      </w:ins>
    </w:p>
    <w:p w14:paraId="73494C90" w14:textId="77777777" w:rsidR="006F12D6" w:rsidRPr="00BF7D7F" w:rsidRDefault="006F12D6" w:rsidP="0088230B">
      <w:pPr>
        <w:pStyle w:val="ListParagraph"/>
        <w:numPr>
          <w:ilvl w:val="0"/>
          <w:numId w:val="31"/>
        </w:numPr>
        <w:snapToGrid w:val="0"/>
        <w:contextualSpacing w:val="0"/>
        <w:jc w:val="both"/>
        <w:rPr>
          <w:ins w:id="455" w:author="Juan Montojo" w:date="2024-09-01T16:28:00Z"/>
          <w:rFonts w:cs="Times"/>
          <w:color w:val="000000" w:themeColor="text1"/>
        </w:rPr>
      </w:pPr>
      <w:ins w:id="456" w:author="Juan Montojo" w:date="2024-09-01T16:28:00Z">
        <w:r w:rsidRPr="00BF7D7F">
          <w:rPr>
            <w:rFonts w:cs="Times"/>
            <w:color w:val="000000" w:themeColor="text1"/>
          </w:rPr>
          <w:t>A future 4ms ~ 20ms instance from the prediction output is considered for calculating the metric.</w:t>
        </w:r>
      </w:ins>
    </w:p>
    <w:p w14:paraId="5E0B25A6" w14:textId="77777777" w:rsidR="006F12D6" w:rsidRPr="00BF7D7F" w:rsidRDefault="006F12D6" w:rsidP="0088230B">
      <w:pPr>
        <w:pStyle w:val="ListParagraph"/>
        <w:numPr>
          <w:ilvl w:val="0"/>
          <w:numId w:val="31"/>
        </w:numPr>
        <w:snapToGrid w:val="0"/>
        <w:contextualSpacing w:val="0"/>
        <w:jc w:val="both"/>
        <w:rPr>
          <w:ins w:id="457" w:author="Juan Montojo" w:date="2024-09-01T16:28:00Z"/>
          <w:rFonts w:cs="Times"/>
          <w:color w:val="000000" w:themeColor="text1"/>
        </w:rPr>
      </w:pPr>
      <w:ins w:id="458" w:author="Juan Montojo" w:date="2024-09-01T16:28:00Z">
        <w:r w:rsidRPr="00BF7D7F">
          <w:rPr>
            <w:rFonts w:cs="Times"/>
            <w:color w:val="000000" w:themeColor="text1"/>
          </w:rPr>
          <w:t>Raw channel matrix is considered as model input</w:t>
        </w:r>
      </w:ins>
    </w:p>
    <w:p w14:paraId="6CB03C86" w14:textId="77777777" w:rsidR="006F12D6" w:rsidRPr="00BF7D7F" w:rsidRDefault="006F12D6" w:rsidP="0088230B">
      <w:pPr>
        <w:pStyle w:val="ListParagraph"/>
        <w:numPr>
          <w:ilvl w:val="0"/>
          <w:numId w:val="31"/>
        </w:numPr>
        <w:suppressAutoHyphens/>
        <w:contextualSpacing w:val="0"/>
        <w:jc w:val="both"/>
        <w:rPr>
          <w:ins w:id="459" w:author="Juan Montojo" w:date="2024-09-01T16:28:00Z"/>
          <w:rFonts w:cs="Times"/>
          <w:color w:val="000000" w:themeColor="text1"/>
          <w:lang w:eastAsia="ko-KR"/>
        </w:rPr>
      </w:pPr>
      <w:ins w:id="460" w:author="Juan Montojo" w:date="2024-09-01T16:28:00Z">
        <w:r w:rsidRPr="00BF7D7F">
          <w:rPr>
            <w:rFonts w:cs="Times"/>
            <w:color w:val="000000" w:themeColor="text1"/>
            <w:lang w:eastAsia="ko-KR"/>
          </w:rPr>
          <w:lastRenderedPageBreak/>
          <w:t xml:space="preserve">2 sources consider beam-delay domain transformation/antenna-frequency domain transformation as pre/post processing, 1 source considered antenna(port)-delay domain transformation/ antenna(port)-frequency domain transformation as pre/post processing, and other sources do not consider pre/post processing </w:t>
        </w:r>
      </w:ins>
    </w:p>
    <w:p w14:paraId="400EDE1C" w14:textId="77777777" w:rsidR="006F12D6" w:rsidRPr="00BF7D7F" w:rsidRDefault="006F12D6" w:rsidP="0088230B">
      <w:pPr>
        <w:pStyle w:val="ListParagraph"/>
        <w:numPr>
          <w:ilvl w:val="0"/>
          <w:numId w:val="31"/>
        </w:numPr>
        <w:snapToGrid w:val="0"/>
        <w:contextualSpacing w:val="0"/>
        <w:jc w:val="both"/>
        <w:rPr>
          <w:ins w:id="461" w:author="Juan Montojo" w:date="2024-09-01T16:28:00Z"/>
          <w:rFonts w:cs="Times"/>
          <w:color w:val="000000" w:themeColor="text1"/>
        </w:rPr>
      </w:pPr>
      <w:ins w:id="462" w:author="Juan Montojo" w:date="2024-09-01T16:28:00Z">
        <w:r w:rsidRPr="00BF7D7F">
          <w:rPr>
            <w:rFonts w:cs="Times"/>
            <w:color w:val="000000" w:themeColor="text1"/>
          </w:rPr>
          <w:t xml:space="preserve">3 sources consider spatial consistency, and other sources do not consider spatial consistency. </w:t>
        </w:r>
      </w:ins>
    </w:p>
    <w:p w14:paraId="156BB4B6" w14:textId="77777777" w:rsidR="006F12D6" w:rsidRPr="00BF7D7F" w:rsidRDefault="006F12D6" w:rsidP="0088230B">
      <w:pPr>
        <w:pStyle w:val="ListParagraph"/>
        <w:numPr>
          <w:ilvl w:val="0"/>
          <w:numId w:val="31"/>
        </w:numPr>
        <w:suppressAutoHyphens/>
        <w:contextualSpacing w:val="0"/>
        <w:jc w:val="both"/>
        <w:rPr>
          <w:ins w:id="463" w:author="Juan Montojo" w:date="2024-09-01T16:28:00Z"/>
          <w:rFonts w:cs="Times"/>
          <w:color w:val="000000" w:themeColor="text1"/>
          <w:lang w:eastAsia="ko-KR"/>
        </w:rPr>
      </w:pPr>
      <w:ins w:id="464" w:author="Juan Montojo" w:date="2024-09-01T16:28:00Z">
        <w:r w:rsidRPr="00BF7D7F">
          <w:rPr>
            <w:rFonts w:cs="Times"/>
            <w:color w:val="000000" w:themeColor="text1"/>
            <w:lang w:eastAsia="ko-KR"/>
          </w:rPr>
          <w:t>1 source considers 100% in car UE distribution and other sources consider 100% outdoor UE distribution.</w:t>
        </w:r>
      </w:ins>
    </w:p>
    <w:p w14:paraId="60006A1B" w14:textId="77777777" w:rsidR="006F12D6" w:rsidRPr="00BF7D7F" w:rsidRDefault="006F12D6" w:rsidP="0088230B">
      <w:pPr>
        <w:pStyle w:val="ListParagraph"/>
        <w:numPr>
          <w:ilvl w:val="0"/>
          <w:numId w:val="31"/>
        </w:numPr>
        <w:suppressAutoHyphens/>
        <w:contextualSpacing w:val="0"/>
        <w:jc w:val="both"/>
        <w:rPr>
          <w:ins w:id="465" w:author="Juan Montojo" w:date="2024-09-01T16:28:00Z"/>
          <w:rFonts w:cs="Times"/>
          <w:color w:val="000000" w:themeColor="text1"/>
          <w:lang w:eastAsia="ko-KR"/>
        </w:rPr>
      </w:pPr>
      <w:ins w:id="466" w:author="Juan Montojo" w:date="2024-09-01T16:28:00Z">
        <w:r w:rsidRPr="00BF7D7F">
          <w:rPr>
            <w:rFonts w:cs="Times"/>
            <w:color w:val="000000" w:themeColor="text1"/>
            <w:lang w:eastAsia="ko-KR"/>
          </w:rPr>
          <w:t>5 sources consider realistic channel estimation, and other sources consider ideal channel estimation.</w:t>
        </w:r>
      </w:ins>
    </w:p>
    <w:p w14:paraId="0AF36C4C" w14:textId="77777777" w:rsidR="006F12D6" w:rsidRPr="00BF7D7F" w:rsidRDefault="006F12D6" w:rsidP="0088230B">
      <w:pPr>
        <w:pStyle w:val="ListParagraph"/>
        <w:numPr>
          <w:ilvl w:val="0"/>
          <w:numId w:val="31"/>
        </w:numPr>
        <w:suppressAutoHyphens/>
        <w:contextualSpacing w:val="0"/>
        <w:jc w:val="both"/>
        <w:rPr>
          <w:ins w:id="467" w:author="Juan Montojo" w:date="2024-09-01T16:28:00Z"/>
          <w:rFonts w:cs="Times"/>
          <w:color w:val="000000" w:themeColor="text1"/>
          <w:lang w:eastAsia="ko-KR"/>
        </w:rPr>
      </w:pPr>
      <w:ins w:id="468" w:author="Juan Montojo" w:date="2024-09-01T16:28:00Z">
        <w:r w:rsidRPr="00BF7D7F">
          <w:rPr>
            <w:rFonts w:cs="Times"/>
            <w:color w:val="000000" w:themeColor="text1"/>
            <w:lang w:eastAsia="ko-KR"/>
          </w:rPr>
          <w:t>1 source are modelled phase discontinuity, and other sources do not consider phase discontinuity</w:t>
        </w:r>
      </w:ins>
    </w:p>
    <w:p w14:paraId="378E54F6" w14:textId="77777777" w:rsidR="006F12D6" w:rsidRPr="00BF7D7F" w:rsidRDefault="006F12D6" w:rsidP="000831AC">
      <w:pPr>
        <w:snapToGrid w:val="0"/>
        <w:jc w:val="both"/>
        <w:rPr>
          <w:ins w:id="469" w:author="Juan Montojo" w:date="2024-09-01T16:28:00Z"/>
          <w:rFonts w:eastAsia="SimSun" w:cs="Times"/>
          <w:color w:val="000000" w:themeColor="text1"/>
        </w:rPr>
      </w:pPr>
      <w:ins w:id="470" w:author="Juan Montojo" w:date="2024-09-01T16:28:00Z">
        <w:r w:rsidRPr="00BF7D7F">
          <w:rPr>
            <w:rFonts w:cs="Times"/>
            <w:color w:val="000000" w:themeColor="text1"/>
          </w:rPr>
          <w:t>Note: N4 refers to the number of predicted CSI instances</w:t>
        </w:r>
      </w:ins>
    </w:p>
    <w:p w14:paraId="6A5E216E" w14:textId="77777777" w:rsidR="006F12D6" w:rsidRPr="00BF7D7F" w:rsidRDefault="006F12D6" w:rsidP="000831AC">
      <w:pPr>
        <w:snapToGrid w:val="0"/>
        <w:jc w:val="both"/>
        <w:rPr>
          <w:ins w:id="471" w:author="Juan Montojo" w:date="2024-09-01T16:28:00Z"/>
          <w:rFonts w:eastAsia="SimSun" w:cs="Times"/>
          <w:color w:val="000000" w:themeColor="text1"/>
        </w:rPr>
      </w:pPr>
      <w:ins w:id="472" w:author="Juan Montojo" w:date="2024-09-01T16:28:00Z">
        <w:r w:rsidRPr="00BF7D7F">
          <w:rPr>
            <w:rFonts w:cs="Times"/>
            <w:color w:val="000000" w:themeColor="text1"/>
          </w:rPr>
          <w:t>Note: Results refer to Table 2-5/2-7 of R1-24</w:t>
        </w:r>
        <w:r w:rsidRPr="00BF7D7F">
          <w:rPr>
            <w:rFonts w:cs="Times"/>
            <w:color w:val="000000" w:themeColor="text1"/>
            <w:lang w:eastAsia="ko-KR"/>
          </w:rPr>
          <w:t>07338</w:t>
        </w:r>
      </w:ins>
    </w:p>
    <w:p w14:paraId="38355E6A" w14:textId="77777777" w:rsidR="006F12D6" w:rsidRPr="00BF7D7F" w:rsidRDefault="006F12D6" w:rsidP="006F12D6">
      <w:pPr>
        <w:rPr>
          <w:ins w:id="473" w:author="Juan Montojo" w:date="2024-09-01T16:28:00Z"/>
          <w:rFonts w:eastAsia="SimSun" w:cs="Times"/>
          <w:lang w:eastAsia="zh-CN"/>
        </w:rPr>
      </w:pPr>
    </w:p>
    <w:p w14:paraId="7273E019" w14:textId="77777777" w:rsidR="006F12D6" w:rsidRPr="00BF7D7F" w:rsidRDefault="006F12D6" w:rsidP="006F12D6">
      <w:pPr>
        <w:rPr>
          <w:ins w:id="474" w:author="Juan Montojo" w:date="2024-09-01T16:28:00Z"/>
          <w:rFonts w:eastAsia="DengXian" w:cs="Times"/>
          <w:b/>
          <w:bCs/>
          <w:i/>
          <w:lang w:eastAsia="zh-CN"/>
        </w:rPr>
      </w:pPr>
      <w:ins w:id="475" w:author="Juan Montojo" w:date="2024-09-01T16:28:00Z">
        <w:r w:rsidRPr="00BF7D7F">
          <w:rPr>
            <w:rFonts w:eastAsia="DengXian" w:cs="Times"/>
            <w:b/>
            <w:bCs/>
            <w:i/>
            <w:lang w:eastAsia="zh-CN"/>
          </w:rPr>
          <w:t>5% UE UPT performance over benchmark 1 of the nearest historical CSI</w:t>
        </w:r>
      </w:ins>
    </w:p>
    <w:p w14:paraId="626905E2" w14:textId="77777777" w:rsidR="006F12D6" w:rsidRPr="00BF7D7F" w:rsidRDefault="006F12D6" w:rsidP="006F12D6">
      <w:pPr>
        <w:jc w:val="both"/>
        <w:rPr>
          <w:ins w:id="476" w:author="Juan Montojo" w:date="2024-09-01T16:28:00Z"/>
          <w:rFonts w:cs="Times"/>
          <w:color w:val="000000" w:themeColor="text1"/>
          <w:lang w:eastAsia="ko-KR"/>
        </w:rPr>
      </w:pPr>
      <w:ins w:id="477" w:author="Juan Montojo" w:date="2024-09-01T16:28:00Z">
        <w:r w:rsidRPr="00BF7D7F">
          <w:rPr>
            <w:rFonts w:cs="Times"/>
            <w:color w:val="000000" w:themeColor="text1"/>
            <w:lang w:eastAsia="ko-KR"/>
          </w:rPr>
          <w:t>For the CSI prediction using UE-sided model</w:t>
        </w:r>
        <w:r w:rsidRPr="00BF7D7F">
          <w:rPr>
            <w:rFonts w:cs="Times"/>
            <w:color w:val="000000" w:themeColor="text1"/>
          </w:rPr>
          <w:t>, in terms of 5% UE UPT, gains are observed compared to Benchmark 1 of the nearest historical CSI</w:t>
        </w:r>
        <w:r w:rsidRPr="00BF7D7F">
          <w:rPr>
            <w:rFonts w:cs="Times"/>
            <w:color w:val="000000" w:themeColor="text1"/>
            <w:lang w:eastAsia="ko-KR"/>
          </w:rPr>
          <w:t>:</w:t>
        </w:r>
      </w:ins>
    </w:p>
    <w:p w14:paraId="72139108" w14:textId="77777777" w:rsidR="006F12D6" w:rsidRPr="00BF7D7F" w:rsidRDefault="006F12D6" w:rsidP="003F70FC">
      <w:pPr>
        <w:pStyle w:val="ListParagraph"/>
        <w:numPr>
          <w:ilvl w:val="0"/>
          <w:numId w:val="31"/>
        </w:numPr>
        <w:suppressAutoHyphens/>
        <w:contextualSpacing w:val="0"/>
        <w:rPr>
          <w:ins w:id="478" w:author="Juan Montojo" w:date="2024-09-01T16:28:00Z"/>
          <w:rFonts w:cs="Times"/>
          <w:color w:val="000000" w:themeColor="text1"/>
        </w:rPr>
      </w:pPr>
      <w:ins w:id="479" w:author="Juan Montojo" w:date="2024-09-01T16:28:00Z">
        <w:r w:rsidRPr="00BF7D7F">
          <w:rPr>
            <w:rFonts w:cs="Times"/>
            <w:color w:val="000000" w:themeColor="text1"/>
          </w:rPr>
          <w:t>For FTP traffic with low RU (RU&lt;=39%)</w:t>
        </w:r>
      </w:ins>
    </w:p>
    <w:p w14:paraId="73AFC941" w14:textId="77777777" w:rsidR="006F12D6" w:rsidRPr="00BF7D7F" w:rsidRDefault="006F12D6" w:rsidP="003F70FC">
      <w:pPr>
        <w:pStyle w:val="ListParagraph"/>
        <w:numPr>
          <w:ilvl w:val="1"/>
          <w:numId w:val="31"/>
        </w:numPr>
        <w:snapToGrid w:val="0"/>
        <w:contextualSpacing w:val="0"/>
        <w:jc w:val="both"/>
        <w:rPr>
          <w:ins w:id="480" w:author="Juan Montojo" w:date="2024-09-01T16:28:00Z"/>
          <w:rFonts w:cs="Times"/>
          <w:color w:val="000000" w:themeColor="text1"/>
        </w:rPr>
      </w:pPr>
      <w:ins w:id="481" w:author="Juan Montojo" w:date="2024-09-01T16:28:00Z">
        <w:r w:rsidRPr="00BF7D7F">
          <w:rPr>
            <w:rFonts w:cs="Times"/>
            <w:color w:val="000000" w:themeColor="text1"/>
            <w:lang w:eastAsia="ko-KR"/>
          </w:rPr>
          <w:t>For 30km/h UE speed and N4=1</w:t>
        </w:r>
      </w:ins>
    </w:p>
    <w:p w14:paraId="39C8AB70" w14:textId="77777777" w:rsidR="006F12D6" w:rsidRPr="00BF7D7F" w:rsidRDefault="006F12D6" w:rsidP="003F70FC">
      <w:pPr>
        <w:pStyle w:val="ListParagraph"/>
        <w:numPr>
          <w:ilvl w:val="2"/>
          <w:numId w:val="31"/>
        </w:numPr>
        <w:snapToGrid w:val="0"/>
        <w:contextualSpacing w:val="0"/>
        <w:jc w:val="both"/>
        <w:rPr>
          <w:ins w:id="482" w:author="Juan Montojo" w:date="2024-09-01T16:28:00Z"/>
          <w:rFonts w:cs="Times"/>
          <w:color w:val="000000" w:themeColor="text1"/>
        </w:rPr>
      </w:pPr>
      <w:ins w:id="483" w:author="Juan Montojo" w:date="2024-09-01T16:28:00Z">
        <w:r w:rsidRPr="00BF7D7F">
          <w:rPr>
            <w:rFonts w:cs="Times"/>
            <w:color w:val="000000" w:themeColor="text1"/>
          </w:rPr>
          <w:t>1 source observes 1.5% gain.</w:t>
        </w:r>
      </w:ins>
    </w:p>
    <w:p w14:paraId="6265C605" w14:textId="77777777" w:rsidR="006F12D6" w:rsidRPr="00BF7D7F" w:rsidRDefault="006F12D6" w:rsidP="003F70FC">
      <w:pPr>
        <w:pStyle w:val="ListParagraph"/>
        <w:numPr>
          <w:ilvl w:val="2"/>
          <w:numId w:val="31"/>
        </w:numPr>
        <w:snapToGrid w:val="0"/>
        <w:contextualSpacing w:val="0"/>
        <w:jc w:val="both"/>
        <w:rPr>
          <w:ins w:id="484" w:author="Juan Montojo" w:date="2024-09-01T16:28:00Z"/>
          <w:rFonts w:cs="Times"/>
          <w:color w:val="000000" w:themeColor="text1"/>
        </w:rPr>
      </w:pPr>
      <w:ins w:id="485" w:author="Juan Montojo" w:date="2024-09-01T16:28:00Z">
        <w:r w:rsidRPr="00BF7D7F">
          <w:rPr>
            <w:rFonts w:cs="Times"/>
            <w:color w:val="000000" w:themeColor="text1"/>
          </w:rPr>
          <w:t>4 sources observe 6.7%~15.7% gain.</w:t>
        </w:r>
      </w:ins>
    </w:p>
    <w:p w14:paraId="756AA1F4" w14:textId="77777777" w:rsidR="006F12D6" w:rsidRPr="00BF7D7F" w:rsidRDefault="006F12D6" w:rsidP="003F70FC">
      <w:pPr>
        <w:pStyle w:val="ListParagraph"/>
        <w:numPr>
          <w:ilvl w:val="2"/>
          <w:numId w:val="31"/>
        </w:numPr>
        <w:snapToGrid w:val="0"/>
        <w:contextualSpacing w:val="0"/>
        <w:jc w:val="both"/>
        <w:rPr>
          <w:ins w:id="486" w:author="Juan Montojo" w:date="2024-09-01T16:28:00Z"/>
          <w:rFonts w:cs="Times"/>
          <w:color w:val="000000" w:themeColor="text1"/>
        </w:rPr>
      </w:pPr>
      <w:ins w:id="487" w:author="Juan Montojo" w:date="2024-09-01T16:28:00Z">
        <w:r w:rsidRPr="00BF7D7F">
          <w:rPr>
            <w:rFonts w:cs="Times"/>
            <w:color w:val="000000" w:themeColor="text1"/>
          </w:rPr>
          <w:t>1 source observes 27% gain.</w:t>
        </w:r>
      </w:ins>
    </w:p>
    <w:p w14:paraId="16D3FC50" w14:textId="77777777" w:rsidR="006F12D6" w:rsidRPr="00BF7D7F" w:rsidRDefault="006F12D6" w:rsidP="003F70FC">
      <w:pPr>
        <w:pStyle w:val="ListParagraph"/>
        <w:numPr>
          <w:ilvl w:val="1"/>
          <w:numId w:val="31"/>
        </w:numPr>
        <w:snapToGrid w:val="0"/>
        <w:contextualSpacing w:val="0"/>
        <w:jc w:val="both"/>
        <w:rPr>
          <w:ins w:id="488" w:author="Juan Montojo" w:date="2024-09-01T16:28:00Z"/>
          <w:rFonts w:cs="Times"/>
          <w:color w:val="000000" w:themeColor="text1"/>
          <w:lang w:eastAsia="ko-KR"/>
        </w:rPr>
      </w:pPr>
      <w:ins w:id="489" w:author="Juan Montojo" w:date="2024-09-01T16:28:00Z">
        <w:r w:rsidRPr="00BF7D7F">
          <w:rPr>
            <w:rFonts w:cs="Times"/>
            <w:color w:val="000000" w:themeColor="text1"/>
            <w:lang w:eastAsia="ko-KR"/>
          </w:rPr>
          <w:t xml:space="preserve">For 60km/h UE speed, and N4=1 </w:t>
        </w:r>
      </w:ins>
    </w:p>
    <w:p w14:paraId="5D83477A" w14:textId="77777777" w:rsidR="006F12D6" w:rsidRPr="00BF7D7F" w:rsidRDefault="006F12D6" w:rsidP="003F70FC">
      <w:pPr>
        <w:pStyle w:val="ListParagraph"/>
        <w:numPr>
          <w:ilvl w:val="2"/>
          <w:numId w:val="31"/>
        </w:numPr>
        <w:snapToGrid w:val="0"/>
        <w:contextualSpacing w:val="0"/>
        <w:jc w:val="both"/>
        <w:rPr>
          <w:ins w:id="490" w:author="Juan Montojo" w:date="2024-09-01T16:28:00Z"/>
          <w:rFonts w:cs="Times"/>
          <w:color w:val="000000" w:themeColor="text1"/>
        </w:rPr>
      </w:pPr>
      <w:ins w:id="491" w:author="Juan Montojo" w:date="2024-09-01T16:28:00Z">
        <w:r w:rsidRPr="00BF7D7F">
          <w:rPr>
            <w:rFonts w:cs="Times"/>
            <w:color w:val="000000" w:themeColor="text1"/>
          </w:rPr>
          <w:t>2 sources observe 9%~18.3% gain;</w:t>
        </w:r>
      </w:ins>
    </w:p>
    <w:p w14:paraId="1059F8ED" w14:textId="77777777" w:rsidR="006F12D6" w:rsidRPr="00BF7D7F" w:rsidRDefault="006F12D6" w:rsidP="003F70FC">
      <w:pPr>
        <w:pStyle w:val="ListParagraph"/>
        <w:numPr>
          <w:ilvl w:val="1"/>
          <w:numId w:val="31"/>
        </w:numPr>
        <w:snapToGrid w:val="0"/>
        <w:contextualSpacing w:val="0"/>
        <w:jc w:val="both"/>
        <w:rPr>
          <w:ins w:id="492" w:author="Juan Montojo" w:date="2024-09-01T16:28:00Z"/>
          <w:rFonts w:cs="Times"/>
          <w:color w:val="000000" w:themeColor="text1"/>
        </w:rPr>
      </w:pPr>
      <w:ins w:id="493" w:author="Juan Montojo" w:date="2024-09-01T16:28:00Z">
        <w:r w:rsidRPr="00BF7D7F">
          <w:rPr>
            <w:rFonts w:cs="Times"/>
            <w:color w:val="000000" w:themeColor="text1"/>
            <w:lang w:eastAsia="ko-KR"/>
          </w:rPr>
          <w:t>For 30km/h UE speed and N4=4</w:t>
        </w:r>
      </w:ins>
    </w:p>
    <w:p w14:paraId="66AF5B43" w14:textId="77777777" w:rsidR="006F12D6" w:rsidRPr="00BF7D7F" w:rsidRDefault="006F12D6" w:rsidP="003F70FC">
      <w:pPr>
        <w:pStyle w:val="ListParagraph"/>
        <w:numPr>
          <w:ilvl w:val="2"/>
          <w:numId w:val="31"/>
        </w:numPr>
        <w:snapToGrid w:val="0"/>
        <w:contextualSpacing w:val="0"/>
        <w:jc w:val="both"/>
        <w:rPr>
          <w:ins w:id="494" w:author="Juan Montojo" w:date="2024-09-01T16:28:00Z"/>
          <w:rFonts w:cs="Times"/>
          <w:color w:val="000000" w:themeColor="text1"/>
        </w:rPr>
      </w:pPr>
      <w:ins w:id="495" w:author="Juan Montojo" w:date="2024-09-01T16:28:00Z">
        <w:r w:rsidRPr="00BF7D7F">
          <w:rPr>
            <w:rFonts w:cs="Times"/>
            <w:color w:val="000000" w:themeColor="text1"/>
          </w:rPr>
          <w:t>1 source observes 3.6% gain.</w:t>
        </w:r>
      </w:ins>
    </w:p>
    <w:p w14:paraId="704CF7E6" w14:textId="77777777" w:rsidR="006F12D6" w:rsidRPr="00BF7D7F" w:rsidRDefault="006F12D6" w:rsidP="003F70FC">
      <w:pPr>
        <w:pStyle w:val="ListParagraph"/>
        <w:numPr>
          <w:ilvl w:val="2"/>
          <w:numId w:val="31"/>
        </w:numPr>
        <w:snapToGrid w:val="0"/>
        <w:contextualSpacing w:val="0"/>
        <w:jc w:val="both"/>
        <w:rPr>
          <w:ins w:id="496" w:author="Juan Montojo" w:date="2024-09-01T16:28:00Z"/>
          <w:rFonts w:cs="Times"/>
          <w:color w:val="000000" w:themeColor="text1"/>
        </w:rPr>
      </w:pPr>
      <w:ins w:id="497" w:author="Juan Montojo" w:date="2024-09-01T16:28:00Z">
        <w:r w:rsidRPr="00BF7D7F">
          <w:rPr>
            <w:rFonts w:cs="Times"/>
            <w:color w:val="000000" w:themeColor="text1"/>
          </w:rPr>
          <w:t>1 source observes 14% gain.</w:t>
        </w:r>
      </w:ins>
    </w:p>
    <w:p w14:paraId="53CF153C" w14:textId="77777777" w:rsidR="006F12D6" w:rsidRPr="00BF7D7F" w:rsidRDefault="006F12D6" w:rsidP="003F70FC">
      <w:pPr>
        <w:pStyle w:val="ListParagraph"/>
        <w:numPr>
          <w:ilvl w:val="1"/>
          <w:numId w:val="31"/>
        </w:numPr>
        <w:snapToGrid w:val="0"/>
        <w:contextualSpacing w:val="0"/>
        <w:jc w:val="both"/>
        <w:rPr>
          <w:ins w:id="498" w:author="Juan Montojo" w:date="2024-09-01T16:28:00Z"/>
          <w:rFonts w:cs="Times"/>
          <w:color w:val="000000" w:themeColor="text1"/>
          <w:lang w:eastAsia="ko-KR"/>
        </w:rPr>
      </w:pPr>
      <w:ins w:id="499" w:author="Juan Montojo" w:date="2024-09-01T16:28:00Z">
        <w:r w:rsidRPr="00BF7D7F">
          <w:rPr>
            <w:rFonts w:cs="Times"/>
            <w:color w:val="000000" w:themeColor="text1"/>
            <w:lang w:eastAsia="ko-KR"/>
          </w:rPr>
          <w:t xml:space="preserve">For 60km/h UE speed, and N4=4 </w:t>
        </w:r>
      </w:ins>
    </w:p>
    <w:p w14:paraId="4A6E812D" w14:textId="77777777" w:rsidR="006F12D6" w:rsidRPr="00BF7D7F" w:rsidRDefault="006F12D6" w:rsidP="003F70FC">
      <w:pPr>
        <w:pStyle w:val="ListParagraph"/>
        <w:numPr>
          <w:ilvl w:val="2"/>
          <w:numId w:val="31"/>
        </w:numPr>
        <w:snapToGrid w:val="0"/>
        <w:contextualSpacing w:val="0"/>
        <w:jc w:val="both"/>
        <w:rPr>
          <w:ins w:id="500" w:author="Juan Montojo" w:date="2024-09-01T16:28:00Z"/>
          <w:rFonts w:cs="Times"/>
          <w:color w:val="000000" w:themeColor="text1"/>
        </w:rPr>
      </w:pPr>
      <w:ins w:id="501" w:author="Juan Montojo" w:date="2024-09-01T16:28:00Z">
        <w:r w:rsidRPr="00BF7D7F">
          <w:rPr>
            <w:rFonts w:cs="Times"/>
            <w:color w:val="000000" w:themeColor="text1"/>
          </w:rPr>
          <w:t>1 source observes 4% gain.</w:t>
        </w:r>
      </w:ins>
    </w:p>
    <w:p w14:paraId="0C5E8826" w14:textId="77777777" w:rsidR="006F12D6" w:rsidRPr="00BF7D7F" w:rsidRDefault="006F12D6" w:rsidP="003F70FC">
      <w:pPr>
        <w:pStyle w:val="ListParagraph"/>
        <w:numPr>
          <w:ilvl w:val="0"/>
          <w:numId w:val="31"/>
        </w:numPr>
        <w:suppressAutoHyphens/>
        <w:contextualSpacing w:val="0"/>
        <w:rPr>
          <w:ins w:id="502" w:author="Juan Montojo" w:date="2024-09-01T16:28:00Z"/>
          <w:rFonts w:cs="Times"/>
          <w:color w:val="000000" w:themeColor="text1"/>
        </w:rPr>
      </w:pPr>
      <w:ins w:id="503" w:author="Juan Montojo" w:date="2024-09-01T16:28:00Z">
        <w:r w:rsidRPr="00BF7D7F">
          <w:rPr>
            <w:rFonts w:cs="Times"/>
            <w:color w:val="000000" w:themeColor="text1"/>
          </w:rPr>
          <w:t>For FTP traffic with mid RU (40&lt;=RU&lt;=69%)</w:t>
        </w:r>
      </w:ins>
    </w:p>
    <w:p w14:paraId="2199C364" w14:textId="77777777" w:rsidR="006F12D6" w:rsidRPr="00BF7D7F" w:rsidRDefault="006F12D6" w:rsidP="003F70FC">
      <w:pPr>
        <w:pStyle w:val="ListParagraph"/>
        <w:numPr>
          <w:ilvl w:val="1"/>
          <w:numId w:val="31"/>
        </w:numPr>
        <w:snapToGrid w:val="0"/>
        <w:contextualSpacing w:val="0"/>
        <w:jc w:val="both"/>
        <w:rPr>
          <w:ins w:id="504" w:author="Juan Montojo" w:date="2024-09-01T16:28:00Z"/>
          <w:rFonts w:cs="Times"/>
          <w:color w:val="000000" w:themeColor="text1"/>
        </w:rPr>
      </w:pPr>
      <w:ins w:id="505" w:author="Juan Montojo" w:date="2024-09-01T16:28:00Z">
        <w:r w:rsidRPr="00BF7D7F">
          <w:rPr>
            <w:rFonts w:cs="Times"/>
            <w:color w:val="000000" w:themeColor="text1"/>
            <w:lang w:eastAsia="ko-KR"/>
          </w:rPr>
          <w:t>For 30km/h UE speed and N4=1</w:t>
        </w:r>
      </w:ins>
    </w:p>
    <w:p w14:paraId="22E9A5E7" w14:textId="77777777" w:rsidR="006F12D6" w:rsidRPr="00BF7D7F" w:rsidRDefault="006F12D6" w:rsidP="003F70FC">
      <w:pPr>
        <w:pStyle w:val="ListParagraph"/>
        <w:numPr>
          <w:ilvl w:val="2"/>
          <w:numId w:val="31"/>
        </w:numPr>
        <w:snapToGrid w:val="0"/>
        <w:contextualSpacing w:val="0"/>
        <w:jc w:val="both"/>
        <w:rPr>
          <w:ins w:id="506" w:author="Juan Montojo" w:date="2024-09-01T16:28:00Z"/>
          <w:rFonts w:cs="Times"/>
          <w:color w:val="000000" w:themeColor="text1"/>
        </w:rPr>
      </w:pPr>
      <w:ins w:id="507" w:author="Juan Montojo" w:date="2024-09-01T16:28:00Z">
        <w:r w:rsidRPr="00BF7D7F">
          <w:rPr>
            <w:rFonts w:cs="Times"/>
            <w:color w:val="000000" w:themeColor="text1"/>
          </w:rPr>
          <w:t>1 source observes 4.1% gain.</w:t>
        </w:r>
      </w:ins>
    </w:p>
    <w:p w14:paraId="788E48D6" w14:textId="77777777" w:rsidR="006F12D6" w:rsidRPr="00BF7D7F" w:rsidRDefault="006F12D6" w:rsidP="003F70FC">
      <w:pPr>
        <w:pStyle w:val="ListParagraph"/>
        <w:numPr>
          <w:ilvl w:val="2"/>
          <w:numId w:val="31"/>
        </w:numPr>
        <w:snapToGrid w:val="0"/>
        <w:contextualSpacing w:val="0"/>
        <w:jc w:val="both"/>
        <w:rPr>
          <w:ins w:id="508" w:author="Juan Montojo" w:date="2024-09-01T16:28:00Z"/>
          <w:rFonts w:cs="Times"/>
          <w:color w:val="000000" w:themeColor="text1"/>
        </w:rPr>
      </w:pPr>
      <w:ins w:id="509" w:author="Juan Montojo" w:date="2024-09-01T16:28:00Z">
        <w:r w:rsidRPr="00BF7D7F">
          <w:rPr>
            <w:rFonts w:cs="Times"/>
            <w:color w:val="000000" w:themeColor="text1"/>
          </w:rPr>
          <w:t>2 sources observe 14.3%~38.9% gain.</w:t>
        </w:r>
      </w:ins>
    </w:p>
    <w:p w14:paraId="058D233F" w14:textId="77777777" w:rsidR="006F12D6" w:rsidRPr="00BF7D7F" w:rsidRDefault="006F12D6" w:rsidP="003F70FC">
      <w:pPr>
        <w:pStyle w:val="ListParagraph"/>
        <w:numPr>
          <w:ilvl w:val="2"/>
          <w:numId w:val="31"/>
        </w:numPr>
        <w:snapToGrid w:val="0"/>
        <w:contextualSpacing w:val="0"/>
        <w:jc w:val="both"/>
        <w:rPr>
          <w:ins w:id="510" w:author="Juan Montojo" w:date="2024-09-01T16:28:00Z"/>
          <w:rFonts w:cs="Times"/>
          <w:color w:val="000000" w:themeColor="text1"/>
        </w:rPr>
      </w:pPr>
      <w:ins w:id="511" w:author="Juan Montojo" w:date="2024-09-01T16:28:00Z">
        <w:r w:rsidRPr="00BF7D7F">
          <w:rPr>
            <w:rFonts w:cs="Times"/>
            <w:color w:val="000000" w:themeColor="text1"/>
          </w:rPr>
          <w:t>1 source observes 100% gain.</w:t>
        </w:r>
      </w:ins>
    </w:p>
    <w:p w14:paraId="128DD1C6" w14:textId="77777777" w:rsidR="006F12D6" w:rsidRPr="00BF7D7F" w:rsidRDefault="006F12D6" w:rsidP="003F70FC">
      <w:pPr>
        <w:pStyle w:val="ListParagraph"/>
        <w:numPr>
          <w:ilvl w:val="1"/>
          <w:numId w:val="31"/>
        </w:numPr>
        <w:snapToGrid w:val="0"/>
        <w:contextualSpacing w:val="0"/>
        <w:jc w:val="both"/>
        <w:rPr>
          <w:ins w:id="512" w:author="Juan Montojo" w:date="2024-09-01T16:28:00Z"/>
          <w:rFonts w:cs="Times"/>
          <w:color w:val="000000" w:themeColor="text1"/>
          <w:lang w:eastAsia="ko-KR"/>
        </w:rPr>
      </w:pPr>
      <w:ins w:id="513" w:author="Juan Montojo" w:date="2024-09-01T16:28:00Z">
        <w:r w:rsidRPr="00BF7D7F">
          <w:rPr>
            <w:rFonts w:cs="Times"/>
            <w:color w:val="000000" w:themeColor="text1"/>
            <w:lang w:eastAsia="ko-KR"/>
          </w:rPr>
          <w:t xml:space="preserve">For 60km/h UE speed, and N4=1 </w:t>
        </w:r>
      </w:ins>
    </w:p>
    <w:p w14:paraId="65B56102" w14:textId="77777777" w:rsidR="006F12D6" w:rsidRPr="00BF7D7F" w:rsidRDefault="006F12D6" w:rsidP="003F70FC">
      <w:pPr>
        <w:pStyle w:val="ListParagraph"/>
        <w:numPr>
          <w:ilvl w:val="2"/>
          <w:numId w:val="31"/>
        </w:numPr>
        <w:snapToGrid w:val="0"/>
        <w:contextualSpacing w:val="0"/>
        <w:jc w:val="both"/>
        <w:rPr>
          <w:ins w:id="514" w:author="Juan Montojo" w:date="2024-09-01T16:28:00Z"/>
          <w:rFonts w:cs="Times"/>
          <w:color w:val="000000" w:themeColor="text1"/>
        </w:rPr>
      </w:pPr>
      <w:ins w:id="515" w:author="Juan Montojo" w:date="2024-09-01T16:28:00Z">
        <w:r w:rsidRPr="00BF7D7F">
          <w:rPr>
            <w:rFonts w:cs="Times"/>
            <w:color w:val="000000" w:themeColor="text1"/>
          </w:rPr>
          <w:t>1 source observes 11.3% gain;</w:t>
        </w:r>
      </w:ins>
    </w:p>
    <w:p w14:paraId="7A577FE3" w14:textId="77777777" w:rsidR="006F12D6" w:rsidRPr="00BF7D7F" w:rsidRDefault="006F12D6" w:rsidP="003F70FC">
      <w:pPr>
        <w:pStyle w:val="ListParagraph"/>
        <w:numPr>
          <w:ilvl w:val="2"/>
          <w:numId w:val="31"/>
        </w:numPr>
        <w:snapToGrid w:val="0"/>
        <w:contextualSpacing w:val="0"/>
        <w:jc w:val="both"/>
        <w:rPr>
          <w:ins w:id="516" w:author="Juan Montojo" w:date="2024-09-01T16:28:00Z"/>
          <w:rFonts w:cs="Times"/>
          <w:color w:val="000000" w:themeColor="text1"/>
        </w:rPr>
      </w:pPr>
      <w:ins w:id="517" w:author="Juan Montojo" w:date="2024-09-01T16:28:00Z">
        <w:r w:rsidRPr="00BF7D7F">
          <w:rPr>
            <w:rFonts w:cs="Times"/>
            <w:color w:val="000000" w:themeColor="text1"/>
          </w:rPr>
          <w:t>1 source observes 45% gain.</w:t>
        </w:r>
      </w:ins>
    </w:p>
    <w:p w14:paraId="09D21277" w14:textId="77777777" w:rsidR="006F12D6" w:rsidRPr="00BF7D7F" w:rsidRDefault="006F12D6" w:rsidP="003F70FC">
      <w:pPr>
        <w:pStyle w:val="ListParagraph"/>
        <w:numPr>
          <w:ilvl w:val="1"/>
          <w:numId w:val="31"/>
        </w:numPr>
        <w:snapToGrid w:val="0"/>
        <w:contextualSpacing w:val="0"/>
        <w:jc w:val="both"/>
        <w:rPr>
          <w:ins w:id="518" w:author="Juan Montojo" w:date="2024-09-01T16:28:00Z"/>
          <w:rFonts w:cs="Times"/>
          <w:color w:val="000000" w:themeColor="text1"/>
        </w:rPr>
      </w:pPr>
      <w:ins w:id="519" w:author="Juan Montojo" w:date="2024-09-01T16:28:00Z">
        <w:r w:rsidRPr="00BF7D7F">
          <w:rPr>
            <w:rFonts w:cs="Times"/>
            <w:color w:val="000000" w:themeColor="text1"/>
            <w:lang w:eastAsia="ko-KR"/>
          </w:rPr>
          <w:t>For 30km/h UE speed and N4=4</w:t>
        </w:r>
      </w:ins>
    </w:p>
    <w:p w14:paraId="5B1B2164" w14:textId="77777777" w:rsidR="006F12D6" w:rsidRPr="00BF7D7F" w:rsidRDefault="006F12D6" w:rsidP="003F70FC">
      <w:pPr>
        <w:pStyle w:val="ListParagraph"/>
        <w:numPr>
          <w:ilvl w:val="2"/>
          <w:numId w:val="31"/>
        </w:numPr>
        <w:snapToGrid w:val="0"/>
        <w:contextualSpacing w:val="0"/>
        <w:jc w:val="both"/>
        <w:rPr>
          <w:ins w:id="520" w:author="Juan Montojo" w:date="2024-09-01T16:28:00Z"/>
          <w:rFonts w:cs="Times"/>
          <w:color w:val="000000" w:themeColor="text1"/>
        </w:rPr>
      </w:pPr>
      <w:ins w:id="521" w:author="Juan Montojo" w:date="2024-09-01T16:28:00Z">
        <w:r w:rsidRPr="00BF7D7F">
          <w:rPr>
            <w:rFonts w:cs="Times"/>
            <w:color w:val="000000" w:themeColor="text1"/>
          </w:rPr>
          <w:t>1 source observes 10% gain.</w:t>
        </w:r>
      </w:ins>
    </w:p>
    <w:p w14:paraId="3ADCE214" w14:textId="77777777" w:rsidR="006F12D6" w:rsidRPr="00BF7D7F" w:rsidRDefault="006F12D6" w:rsidP="003F70FC">
      <w:pPr>
        <w:pStyle w:val="ListParagraph"/>
        <w:numPr>
          <w:ilvl w:val="2"/>
          <w:numId w:val="31"/>
        </w:numPr>
        <w:snapToGrid w:val="0"/>
        <w:contextualSpacing w:val="0"/>
        <w:jc w:val="both"/>
        <w:rPr>
          <w:ins w:id="522" w:author="Juan Montojo" w:date="2024-09-01T16:28:00Z"/>
          <w:rFonts w:cs="Times"/>
          <w:color w:val="000000" w:themeColor="text1"/>
        </w:rPr>
      </w:pPr>
      <w:ins w:id="523" w:author="Juan Montojo" w:date="2024-09-01T16:28:00Z">
        <w:r w:rsidRPr="00BF7D7F">
          <w:rPr>
            <w:rFonts w:cs="Times"/>
            <w:color w:val="000000" w:themeColor="text1"/>
          </w:rPr>
          <w:t>1 source observes 77% gain.</w:t>
        </w:r>
      </w:ins>
    </w:p>
    <w:p w14:paraId="46D9F08F" w14:textId="77777777" w:rsidR="006F12D6" w:rsidRPr="00BF7D7F" w:rsidRDefault="006F12D6" w:rsidP="003F70FC">
      <w:pPr>
        <w:pStyle w:val="ListParagraph"/>
        <w:numPr>
          <w:ilvl w:val="1"/>
          <w:numId w:val="31"/>
        </w:numPr>
        <w:snapToGrid w:val="0"/>
        <w:contextualSpacing w:val="0"/>
        <w:jc w:val="both"/>
        <w:rPr>
          <w:ins w:id="524" w:author="Juan Montojo" w:date="2024-09-01T16:28:00Z"/>
          <w:rFonts w:cs="Times"/>
          <w:color w:val="000000" w:themeColor="text1"/>
          <w:lang w:eastAsia="ko-KR"/>
        </w:rPr>
      </w:pPr>
      <w:ins w:id="525" w:author="Juan Montojo" w:date="2024-09-01T16:28:00Z">
        <w:r w:rsidRPr="00BF7D7F">
          <w:rPr>
            <w:rFonts w:cs="Times"/>
            <w:color w:val="000000" w:themeColor="text1"/>
            <w:lang w:eastAsia="ko-KR"/>
          </w:rPr>
          <w:lastRenderedPageBreak/>
          <w:t xml:space="preserve">For 60km/h UE speed, and N4=4 </w:t>
        </w:r>
      </w:ins>
    </w:p>
    <w:p w14:paraId="31EE68E1" w14:textId="77777777" w:rsidR="006F12D6" w:rsidRPr="00BF7D7F" w:rsidRDefault="006F12D6" w:rsidP="003F70FC">
      <w:pPr>
        <w:pStyle w:val="ListParagraph"/>
        <w:numPr>
          <w:ilvl w:val="2"/>
          <w:numId w:val="31"/>
        </w:numPr>
        <w:snapToGrid w:val="0"/>
        <w:contextualSpacing w:val="0"/>
        <w:jc w:val="both"/>
        <w:rPr>
          <w:ins w:id="526" w:author="Juan Montojo" w:date="2024-09-01T16:28:00Z"/>
          <w:rFonts w:cs="Times"/>
          <w:color w:val="000000" w:themeColor="text1"/>
          <w:lang w:eastAsia="ko-KR"/>
        </w:rPr>
      </w:pPr>
      <w:ins w:id="527" w:author="Juan Montojo" w:date="2024-09-01T16:28:00Z">
        <w:r w:rsidRPr="00BF7D7F">
          <w:rPr>
            <w:rFonts w:cs="Times"/>
            <w:color w:val="000000" w:themeColor="text1"/>
          </w:rPr>
          <w:t>1 source observes 26% gain.</w:t>
        </w:r>
      </w:ins>
    </w:p>
    <w:p w14:paraId="223A4BCB" w14:textId="77777777" w:rsidR="006F12D6" w:rsidRPr="00BF7D7F" w:rsidRDefault="006F12D6" w:rsidP="003F70FC">
      <w:pPr>
        <w:pStyle w:val="ListParagraph"/>
        <w:numPr>
          <w:ilvl w:val="0"/>
          <w:numId w:val="31"/>
        </w:numPr>
        <w:snapToGrid w:val="0"/>
        <w:contextualSpacing w:val="0"/>
        <w:jc w:val="both"/>
        <w:rPr>
          <w:ins w:id="528" w:author="Juan Montojo" w:date="2024-09-01T16:28:00Z"/>
          <w:rFonts w:cs="Times"/>
          <w:color w:val="000000" w:themeColor="text1"/>
          <w:lang w:eastAsia="ko-KR"/>
        </w:rPr>
      </w:pPr>
      <w:ins w:id="529" w:author="Juan Montojo" w:date="2024-09-01T16:28:00Z">
        <w:r w:rsidRPr="00BF7D7F">
          <w:rPr>
            <w:rFonts w:cs="Times"/>
            <w:color w:val="000000" w:themeColor="text1"/>
          </w:rPr>
          <w:t>For FTP traffic with high RU (RU&gt;=70%)</w:t>
        </w:r>
      </w:ins>
    </w:p>
    <w:p w14:paraId="317A6C3C" w14:textId="77777777" w:rsidR="006F12D6" w:rsidRPr="00BF7D7F" w:rsidRDefault="006F12D6" w:rsidP="003F70FC">
      <w:pPr>
        <w:pStyle w:val="ListParagraph"/>
        <w:numPr>
          <w:ilvl w:val="1"/>
          <w:numId w:val="31"/>
        </w:numPr>
        <w:snapToGrid w:val="0"/>
        <w:contextualSpacing w:val="0"/>
        <w:jc w:val="both"/>
        <w:rPr>
          <w:ins w:id="530" w:author="Juan Montojo" w:date="2024-09-01T16:28:00Z"/>
          <w:rFonts w:cs="Times"/>
          <w:color w:val="000000" w:themeColor="text1"/>
          <w:lang w:eastAsia="ko-KR"/>
        </w:rPr>
      </w:pPr>
      <w:ins w:id="531" w:author="Juan Montojo" w:date="2024-09-01T16:28:00Z">
        <w:r w:rsidRPr="00BF7D7F">
          <w:rPr>
            <w:rFonts w:cs="Times"/>
            <w:color w:val="000000" w:themeColor="text1"/>
            <w:lang w:eastAsia="ko-KR"/>
          </w:rPr>
          <w:t xml:space="preserve">For 30km/h UE speed, and N4=1 </w:t>
        </w:r>
      </w:ins>
    </w:p>
    <w:p w14:paraId="40970A32" w14:textId="77777777" w:rsidR="006F12D6" w:rsidRPr="00BF7D7F" w:rsidRDefault="006F12D6" w:rsidP="003F70FC">
      <w:pPr>
        <w:pStyle w:val="ListParagraph"/>
        <w:numPr>
          <w:ilvl w:val="2"/>
          <w:numId w:val="31"/>
        </w:numPr>
        <w:snapToGrid w:val="0"/>
        <w:contextualSpacing w:val="0"/>
        <w:jc w:val="both"/>
        <w:rPr>
          <w:ins w:id="532" w:author="Juan Montojo" w:date="2024-09-01T16:28:00Z"/>
          <w:rFonts w:cs="Times"/>
          <w:color w:val="000000" w:themeColor="text1"/>
        </w:rPr>
      </w:pPr>
      <w:ins w:id="533" w:author="Juan Montojo" w:date="2024-09-01T16:28:00Z">
        <w:r w:rsidRPr="00BF7D7F">
          <w:rPr>
            <w:rFonts w:cs="Times"/>
            <w:color w:val="000000" w:themeColor="text1"/>
          </w:rPr>
          <w:t>1 source observes 51.7% gain.</w:t>
        </w:r>
      </w:ins>
    </w:p>
    <w:p w14:paraId="7D6EF62E" w14:textId="77777777" w:rsidR="006F12D6" w:rsidRPr="00BF7D7F" w:rsidRDefault="006F12D6" w:rsidP="003F70FC">
      <w:pPr>
        <w:pStyle w:val="ListParagraph"/>
        <w:numPr>
          <w:ilvl w:val="2"/>
          <w:numId w:val="31"/>
        </w:numPr>
        <w:snapToGrid w:val="0"/>
        <w:contextualSpacing w:val="0"/>
        <w:jc w:val="both"/>
        <w:rPr>
          <w:ins w:id="534" w:author="Juan Montojo" w:date="2024-09-01T16:28:00Z"/>
          <w:rFonts w:cs="Times"/>
          <w:color w:val="000000" w:themeColor="text1"/>
          <w:lang w:eastAsia="ko-KR"/>
        </w:rPr>
      </w:pPr>
      <w:ins w:id="535" w:author="Juan Montojo" w:date="2024-09-01T16:28:00Z">
        <w:r w:rsidRPr="00BF7D7F">
          <w:rPr>
            <w:rFonts w:cs="Times"/>
            <w:color w:val="000000" w:themeColor="text1"/>
          </w:rPr>
          <w:t>3 sources observe 7.8%~15.8% gain</w:t>
        </w:r>
        <w:r w:rsidRPr="00BF7D7F">
          <w:rPr>
            <w:rFonts w:cs="Times"/>
            <w:color w:val="000000" w:themeColor="text1"/>
            <w:lang w:eastAsia="ko-KR"/>
          </w:rPr>
          <w:t xml:space="preserve"> </w:t>
        </w:r>
      </w:ins>
    </w:p>
    <w:p w14:paraId="24E730A2" w14:textId="77777777" w:rsidR="006F12D6" w:rsidRPr="00BF7D7F" w:rsidRDefault="006F12D6" w:rsidP="003F70FC">
      <w:pPr>
        <w:pStyle w:val="ListParagraph"/>
        <w:numPr>
          <w:ilvl w:val="1"/>
          <w:numId w:val="31"/>
        </w:numPr>
        <w:snapToGrid w:val="0"/>
        <w:contextualSpacing w:val="0"/>
        <w:jc w:val="both"/>
        <w:rPr>
          <w:ins w:id="536" w:author="Juan Montojo" w:date="2024-09-01T16:28:00Z"/>
          <w:rFonts w:cs="Times"/>
          <w:color w:val="000000" w:themeColor="text1"/>
          <w:lang w:eastAsia="ko-KR"/>
        </w:rPr>
      </w:pPr>
      <w:ins w:id="537" w:author="Juan Montojo" w:date="2024-09-01T16:28:00Z">
        <w:r w:rsidRPr="00BF7D7F">
          <w:rPr>
            <w:rFonts w:cs="Times"/>
            <w:color w:val="000000" w:themeColor="text1"/>
            <w:lang w:eastAsia="ko-KR"/>
          </w:rPr>
          <w:t xml:space="preserve">For 60km/h UE speed, and N4=1 </w:t>
        </w:r>
      </w:ins>
    </w:p>
    <w:p w14:paraId="54417C4F" w14:textId="77777777" w:rsidR="006F12D6" w:rsidRPr="00BF7D7F" w:rsidRDefault="006F12D6" w:rsidP="003F70FC">
      <w:pPr>
        <w:pStyle w:val="ListParagraph"/>
        <w:numPr>
          <w:ilvl w:val="2"/>
          <w:numId w:val="31"/>
        </w:numPr>
        <w:snapToGrid w:val="0"/>
        <w:contextualSpacing w:val="0"/>
        <w:jc w:val="both"/>
        <w:rPr>
          <w:ins w:id="538" w:author="Juan Montojo" w:date="2024-09-01T16:28:00Z"/>
          <w:rFonts w:cs="Times"/>
          <w:color w:val="000000" w:themeColor="text1"/>
        </w:rPr>
      </w:pPr>
      <w:ins w:id="539" w:author="Juan Montojo" w:date="2024-09-01T16:28:00Z">
        <w:r w:rsidRPr="00BF7D7F">
          <w:rPr>
            <w:rFonts w:cs="Times"/>
            <w:color w:val="000000" w:themeColor="text1"/>
          </w:rPr>
          <w:t>1 source observes 17.8% gain;</w:t>
        </w:r>
      </w:ins>
    </w:p>
    <w:p w14:paraId="6F4ACB26" w14:textId="77777777" w:rsidR="006F12D6" w:rsidRPr="00BF7D7F" w:rsidRDefault="006F12D6" w:rsidP="003F70FC">
      <w:pPr>
        <w:pStyle w:val="ListParagraph"/>
        <w:numPr>
          <w:ilvl w:val="1"/>
          <w:numId w:val="31"/>
        </w:numPr>
        <w:snapToGrid w:val="0"/>
        <w:contextualSpacing w:val="0"/>
        <w:jc w:val="both"/>
        <w:rPr>
          <w:ins w:id="540" w:author="Juan Montojo" w:date="2024-09-01T16:28:00Z"/>
          <w:rFonts w:cs="Times"/>
          <w:color w:val="000000" w:themeColor="text1"/>
          <w:lang w:eastAsia="ko-KR"/>
        </w:rPr>
      </w:pPr>
      <w:ins w:id="541" w:author="Juan Montojo" w:date="2024-09-01T16:28:00Z">
        <w:r w:rsidRPr="00BF7D7F">
          <w:rPr>
            <w:rFonts w:cs="Times"/>
            <w:color w:val="000000" w:themeColor="text1"/>
            <w:lang w:eastAsia="ko-KR"/>
          </w:rPr>
          <w:t xml:space="preserve">For 30km/h UE speed, and N4=4 </w:t>
        </w:r>
      </w:ins>
    </w:p>
    <w:p w14:paraId="23605297" w14:textId="77777777" w:rsidR="006F12D6" w:rsidRPr="00BF7D7F" w:rsidRDefault="006F12D6" w:rsidP="003F70FC">
      <w:pPr>
        <w:pStyle w:val="ListParagraph"/>
        <w:numPr>
          <w:ilvl w:val="2"/>
          <w:numId w:val="31"/>
        </w:numPr>
        <w:snapToGrid w:val="0"/>
        <w:contextualSpacing w:val="0"/>
        <w:jc w:val="both"/>
        <w:rPr>
          <w:ins w:id="542" w:author="Juan Montojo" w:date="2024-09-01T16:28:00Z"/>
          <w:rFonts w:cs="Times"/>
          <w:color w:val="000000" w:themeColor="text1"/>
        </w:rPr>
      </w:pPr>
      <w:ins w:id="543" w:author="Juan Montojo" w:date="2024-09-01T16:28:00Z">
        <w:r w:rsidRPr="00BF7D7F">
          <w:rPr>
            <w:rFonts w:cs="Times"/>
            <w:color w:val="000000" w:themeColor="text1"/>
          </w:rPr>
          <w:t>1 source observes 6.2% gain</w:t>
        </w:r>
      </w:ins>
    </w:p>
    <w:p w14:paraId="414D1FFB" w14:textId="77777777" w:rsidR="006F12D6" w:rsidRPr="00BF7D7F" w:rsidRDefault="006F12D6" w:rsidP="003F70FC">
      <w:pPr>
        <w:pStyle w:val="ListParagraph"/>
        <w:numPr>
          <w:ilvl w:val="0"/>
          <w:numId w:val="31"/>
        </w:numPr>
        <w:snapToGrid w:val="0"/>
        <w:contextualSpacing w:val="0"/>
        <w:jc w:val="both"/>
        <w:rPr>
          <w:ins w:id="544" w:author="Juan Montojo" w:date="2024-09-01T16:28:00Z"/>
          <w:rFonts w:cs="Times"/>
          <w:color w:val="000000" w:themeColor="text1"/>
        </w:rPr>
      </w:pPr>
      <w:ins w:id="545" w:author="Juan Montojo" w:date="2024-09-01T16:28:00Z">
        <w:r w:rsidRPr="00BF7D7F">
          <w:rPr>
            <w:rFonts w:cs="Times"/>
            <w:color w:val="000000" w:themeColor="text1"/>
          </w:rPr>
          <w:t>For full buffer traffic:</w:t>
        </w:r>
      </w:ins>
    </w:p>
    <w:p w14:paraId="46D0B1B5" w14:textId="77777777" w:rsidR="006F12D6" w:rsidRPr="00BF7D7F" w:rsidRDefault="006F12D6" w:rsidP="003F70FC">
      <w:pPr>
        <w:pStyle w:val="ListParagraph"/>
        <w:numPr>
          <w:ilvl w:val="1"/>
          <w:numId w:val="31"/>
        </w:numPr>
        <w:snapToGrid w:val="0"/>
        <w:contextualSpacing w:val="0"/>
        <w:jc w:val="both"/>
        <w:rPr>
          <w:ins w:id="546" w:author="Juan Montojo" w:date="2024-09-01T16:28:00Z"/>
          <w:rFonts w:cs="Times"/>
          <w:color w:val="000000" w:themeColor="text1"/>
        </w:rPr>
      </w:pPr>
      <w:ins w:id="547" w:author="Juan Montojo" w:date="2024-09-01T16:28:00Z">
        <w:r w:rsidRPr="00BF7D7F">
          <w:rPr>
            <w:rFonts w:cs="Times"/>
            <w:color w:val="000000" w:themeColor="text1"/>
            <w:lang w:eastAsia="ko-KR"/>
          </w:rPr>
          <w:t>For 30km/h UE speed and N4=1</w:t>
        </w:r>
      </w:ins>
    </w:p>
    <w:p w14:paraId="4F3E3835" w14:textId="77777777" w:rsidR="006F12D6" w:rsidRPr="00BF7D7F" w:rsidRDefault="006F12D6" w:rsidP="003F70FC">
      <w:pPr>
        <w:pStyle w:val="ListParagraph"/>
        <w:numPr>
          <w:ilvl w:val="2"/>
          <w:numId w:val="31"/>
        </w:numPr>
        <w:snapToGrid w:val="0"/>
        <w:contextualSpacing w:val="0"/>
        <w:jc w:val="both"/>
        <w:rPr>
          <w:ins w:id="548" w:author="Juan Montojo" w:date="2024-09-01T16:28:00Z"/>
          <w:rFonts w:cs="Times"/>
          <w:color w:val="000000" w:themeColor="text1"/>
        </w:rPr>
      </w:pPr>
      <w:ins w:id="549" w:author="Juan Montojo" w:date="2024-09-01T16:28:00Z">
        <w:r w:rsidRPr="00BF7D7F">
          <w:rPr>
            <w:rFonts w:cs="Times"/>
            <w:color w:val="000000" w:themeColor="text1"/>
          </w:rPr>
          <w:t>4 sources observe 7.7%~10.5% gain.</w:t>
        </w:r>
      </w:ins>
    </w:p>
    <w:p w14:paraId="20FF1FB9" w14:textId="77777777" w:rsidR="006F12D6" w:rsidRPr="00BF7D7F" w:rsidRDefault="006F12D6" w:rsidP="003F70FC">
      <w:pPr>
        <w:pStyle w:val="ListParagraph"/>
        <w:numPr>
          <w:ilvl w:val="2"/>
          <w:numId w:val="31"/>
        </w:numPr>
        <w:snapToGrid w:val="0"/>
        <w:contextualSpacing w:val="0"/>
        <w:jc w:val="both"/>
        <w:rPr>
          <w:ins w:id="550" w:author="Juan Montojo" w:date="2024-09-01T16:28:00Z"/>
          <w:rFonts w:cs="Times"/>
          <w:color w:val="000000" w:themeColor="text1"/>
        </w:rPr>
      </w:pPr>
      <w:ins w:id="551" w:author="Juan Montojo" w:date="2024-09-01T16:28:00Z">
        <w:r w:rsidRPr="00BF7D7F">
          <w:rPr>
            <w:rFonts w:cs="Times"/>
            <w:color w:val="000000" w:themeColor="text1"/>
          </w:rPr>
          <w:t>1 source observes 39.7% gain.</w:t>
        </w:r>
      </w:ins>
    </w:p>
    <w:p w14:paraId="7670C735" w14:textId="77777777" w:rsidR="006F12D6" w:rsidRPr="00BF7D7F" w:rsidRDefault="006F12D6" w:rsidP="003F70FC">
      <w:pPr>
        <w:pStyle w:val="ListParagraph"/>
        <w:numPr>
          <w:ilvl w:val="1"/>
          <w:numId w:val="31"/>
        </w:numPr>
        <w:snapToGrid w:val="0"/>
        <w:contextualSpacing w:val="0"/>
        <w:jc w:val="both"/>
        <w:rPr>
          <w:ins w:id="552" w:author="Juan Montojo" w:date="2024-09-01T16:28:00Z"/>
          <w:rFonts w:cs="Times"/>
          <w:color w:val="000000" w:themeColor="text1"/>
        </w:rPr>
      </w:pPr>
      <w:ins w:id="553" w:author="Juan Montojo" w:date="2024-09-01T16:28:00Z">
        <w:r w:rsidRPr="00BF7D7F">
          <w:rPr>
            <w:rFonts w:cs="Times"/>
            <w:color w:val="000000" w:themeColor="text1"/>
            <w:lang w:eastAsia="ko-KR"/>
          </w:rPr>
          <w:t>For 60km/h UE speed and N4=1</w:t>
        </w:r>
      </w:ins>
    </w:p>
    <w:p w14:paraId="5F9735A3" w14:textId="77777777" w:rsidR="006F12D6" w:rsidRPr="00BF7D7F" w:rsidRDefault="006F12D6" w:rsidP="003F70FC">
      <w:pPr>
        <w:pStyle w:val="ListParagraph"/>
        <w:numPr>
          <w:ilvl w:val="2"/>
          <w:numId w:val="31"/>
        </w:numPr>
        <w:snapToGrid w:val="0"/>
        <w:contextualSpacing w:val="0"/>
        <w:jc w:val="both"/>
        <w:rPr>
          <w:ins w:id="554" w:author="Juan Montojo" w:date="2024-09-01T16:28:00Z"/>
          <w:rFonts w:cs="Times"/>
          <w:color w:val="000000" w:themeColor="text1"/>
        </w:rPr>
      </w:pPr>
      <w:ins w:id="555" w:author="Juan Montojo" w:date="2024-09-01T16:28:00Z">
        <w:r w:rsidRPr="00BF7D7F">
          <w:rPr>
            <w:rFonts w:cs="Times"/>
            <w:color w:val="000000" w:themeColor="text1"/>
          </w:rPr>
          <w:t>1 source observes 20.6% gain.</w:t>
        </w:r>
      </w:ins>
    </w:p>
    <w:p w14:paraId="46F191F2" w14:textId="77777777" w:rsidR="006F12D6" w:rsidRPr="00BF7D7F" w:rsidRDefault="006F12D6" w:rsidP="003F70FC">
      <w:pPr>
        <w:pStyle w:val="ListParagraph"/>
        <w:numPr>
          <w:ilvl w:val="1"/>
          <w:numId w:val="31"/>
        </w:numPr>
        <w:snapToGrid w:val="0"/>
        <w:contextualSpacing w:val="0"/>
        <w:jc w:val="both"/>
        <w:rPr>
          <w:ins w:id="556" w:author="Juan Montojo" w:date="2024-09-01T16:28:00Z"/>
          <w:rFonts w:cs="Times"/>
          <w:color w:val="000000" w:themeColor="text1"/>
        </w:rPr>
      </w:pPr>
      <w:ins w:id="557" w:author="Juan Montojo" w:date="2024-09-01T16:28:00Z">
        <w:r w:rsidRPr="00BF7D7F">
          <w:rPr>
            <w:rFonts w:cs="Times"/>
            <w:color w:val="000000" w:themeColor="text1"/>
            <w:lang w:eastAsia="ko-KR"/>
          </w:rPr>
          <w:t>For 30km/h UE speed and N4=4</w:t>
        </w:r>
      </w:ins>
    </w:p>
    <w:p w14:paraId="3C78C1B0" w14:textId="77777777" w:rsidR="006F12D6" w:rsidRPr="00BF7D7F" w:rsidRDefault="006F12D6" w:rsidP="003F70FC">
      <w:pPr>
        <w:pStyle w:val="ListParagraph"/>
        <w:numPr>
          <w:ilvl w:val="2"/>
          <w:numId w:val="31"/>
        </w:numPr>
        <w:snapToGrid w:val="0"/>
        <w:contextualSpacing w:val="0"/>
        <w:jc w:val="both"/>
        <w:rPr>
          <w:ins w:id="558" w:author="Juan Montojo" w:date="2024-09-01T16:28:00Z"/>
          <w:rFonts w:cs="Times"/>
          <w:color w:val="000000" w:themeColor="text1"/>
        </w:rPr>
      </w:pPr>
      <w:ins w:id="559" w:author="Juan Montojo" w:date="2024-09-01T16:28:00Z">
        <w:r w:rsidRPr="00BF7D7F">
          <w:rPr>
            <w:rFonts w:cs="Times"/>
            <w:color w:val="000000" w:themeColor="text1"/>
          </w:rPr>
          <w:t>1 source observes 2.1% gain.</w:t>
        </w:r>
      </w:ins>
    </w:p>
    <w:p w14:paraId="7FAB4F6E" w14:textId="77777777" w:rsidR="006F12D6" w:rsidRPr="00BF7D7F" w:rsidRDefault="006F12D6" w:rsidP="000831AC">
      <w:pPr>
        <w:snapToGrid w:val="0"/>
        <w:jc w:val="both"/>
        <w:rPr>
          <w:ins w:id="560" w:author="Juan Montojo" w:date="2024-09-01T16:28:00Z"/>
          <w:rFonts w:cs="Times"/>
          <w:color w:val="000000" w:themeColor="text1"/>
        </w:rPr>
      </w:pPr>
      <w:ins w:id="561" w:author="Juan Montojo" w:date="2024-09-01T16:28:00Z">
        <w:r w:rsidRPr="00BF7D7F">
          <w:rPr>
            <w:rFonts w:cs="Times"/>
            <w:color w:val="000000" w:themeColor="text1"/>
          </w:rPr>
          <w:t>Note: the above results are based on the following assumptions</w:t>
        </w:r>
      </w:ins>
    </w:p>
    <w:p w14:paraId="6A132EA3" w14:textId="77777777" w:rsidR="006F12D6" w:rsidRPr="00BF7D7F" w:rsidRDefault="006F12D6" w:rsidP="0088230B">
      <w:pPr>
        <w:pStyle w:val="ListParagraph"/>
        <w:numPr>
          <w:ilvl w:val="0"/>
          <w:numId w:val="31"/>
        </w:numPr>
        <w:snapToGrid w:val="0"/>
        <w:contextualSpacing w:val="0"/>
        <w:jc w:val="both"/>
        <w:rPr>
          <w:ins w:id="562" w:author="Juan Montojo" w:date="2024-09-01T16:28:00Z"/>
          <w:rFonts w:cs="Times"/>
          <w:color w:val="000000" w:themeColor="text1"/>
        </w:rPr>
      </w:pPr>
      <w:ins w:id="563" w:author="Juan Montojo" w:date="2024-09-01T16:28:00Z">
        <w:r w:rsidRPr="00BF7D7F">
          <w:rPr>
            <w:rFonts w:cs="Times"/>
            <w:color w:val="000000" w:themeColor="text1"/>
          </w:rPr>
          <w:t>The observation window considers to start as early as 15ms~50ms.</w:t>
        </w:r>
      </w:ins>
    </w:p>
    <w:p w14:paraId="7CF110D5" w14:textId="77777777" w:rsidR="006F12D6" w:rsidRPr="00BF7D7F" w:rsidRDefault="006F12D6" w:rsidP="0088230B">
      <w:pPr>
        <w:pStyle w:val="ListParagraph"/>
        <w:numPr>
          <w:ilvl w:val="0"/>
          <w:numId w:val="31"/>
        </w:numPr>
        <w:snapToGrid w:val="0"/>
        <w:contextualSpacing w:val="0"/>
        <w:jc w:val="both"/>
        <w:rPr>
          <w:ins w:id="564" w:author="Juan Montojo" w:date="2024-09-01T16:28:00Z"/>
          <w:rFonts w:cs="Times"/>
          <w:color w:val="000000" w:themeColor="text1"/>
        </w:rPr>
      </w:pPr>
      <w:ins w:id="565" w:author="Juan Montojo" w:date="2024-09-01T16:28:00Z">
        <w:r w:rsidRPr="00BF7D7F">
          <w:rPr>
            <w:rFonts w:cs="Times"/>
            <w:color w:val="000000" w:themeColor="text1"/>
          </w:rPr>
          <w:t>A future 4ms ~ 20ms instance from the prediction output is considered for calculating the metric.</w:t>
        </w:r>
      </w:ins>
    </w:p>
    <w:p w14:paraId="471FB19E" w14:textId="77777777" w:rsidR="006F12D6" w:rsidRPr="00BF7D7F" w:rsidRDefault="006F12D6" w:rsidP="0088230B">
      <w:pPr>
        <w:pStyle w:val="ListParagraph"/>
        <w:numPr>
          <w:ilvl w:val="0"/>
          <w:numId w:val="31"/>
        </w:numPr>
        <w:snapToGrid w:val="0"/>
        <w:contextualSpacing w:val="0"/>
        <w:jc w:val="both"/>
        <w:rPr>
          <w:ins w:id="566" w:author="Juan Montojo" w:date="2024-09-01T16:28:00Z"/>
          <w:rFonts w:cs="Times"/>
          <w:color w:val="000000" w:themeColor="text1"/>
        </w:rPr>
      </w:pPr>
      <w:ins w:id="567" w:author="Juan Montojo" w:date="2024-09-01T16:28:00Z">
        <w:r w:rsidRPr="00BF7D7F">
          <w:rPr>
            <w:rFonts w:cs="Times"/>
            <w:color w:val="000000" w:themeColor="text1"/>
          </w:rPr>
          <w:t>Raw channel matrix is considered as model input</w:t>
        </w:r>
      </w:ins>
    </w:p>
    <w:p w14:paraId="25EDC627" w14:textId="77777777" w:rsidR="006F12D6" w:rsidRPr="00BF7D7F" w:rsidRDefault="006F12D6" w:rsidP="0088230B">
      <w:pPr>
        <w:pStyle w:val="ListParagraph"/>
        <w:numPr>
          <w:ilvl w:val="0"/>
          <w:numId w:val="31"/>
        </w:numPr>
        <w:suppressAutoHyphens/>
        <w:contextualSpacing w:val="0"/>
        <w:jc w:val="both"/>
        <w:rPr>
          <w:ins w:id="568" w:author="Juan Montojo" w:date="2024-09-01T16:28:00Z"/>
          <w:rFonts w:cs="Times"/>
          <w:color w:val="000000" w:themeColor="text1"/>
          <w:lang w:eastAsia="ko-KR"/>
        </w:rPr>
      </w:pPr>
      <w:ins w:id="569" w:author="Juan Montojo" w:date="2024-09-01T16:28:00Z">
        <w:r w:rsidRPr="00BF7D7F">
          <w:rPr>
            <w:rFonts w:cs="Times"/>
            <w:color w:val="000000" w:themeColor="text1"/>
            <w:lang w:eastAsia="ko-KR"/>
          </w:rPr>
          <w:t xml:space="preserve">2 sources consider beam-delay domain transformation/antenna-frequency domain transformation as pre/post processing, 1 source considered antenna(port)-delay domain transformation/ antenna(port)-frequency domain transformation as pre/post processing, and other sources do not consider pre/post processing </w:t>
        </w:r>
      </w:ins>
    </w:p>
    <w:p w14:paraId="2DD79226" w14:textId="77777777" w:rsidR="006F12D6" w:rsidRPr="00BF7D7F" w:rsidRDefault="006F12D6" w:rsidP="0088230B">
      <w:pPr>
        <w:pStyle w:val="ListParagraph"/>
        <w:numPr>
          <w:ilvl w:val="0"/>
          <w:numId w:val="31"/>
        </w:numPr>
        <w:snapToGrid w:val="0"/>
        <w:contextualSpacing w:val="0"/>
        <w:jc w:val="both"/>
        <w:rPr>
          <w:ins w:id="570" w:author="Juan Montojo" w:date="2024-09-01T16:28:00Z"/>
          <w:rFonts w:cs="Times"/>
          <w:color w:val="000000" w:themeColor="text1"/>
        </w:rPr>
      </w:pPr>
      <w:ins w:id="571" w:author="Juan Montojo" w:date="2024-09-01T16:28:00Z">
        <w:r w:rsidRPr="00BF7D7F">
          <w:rPr>
            <w:rFonts w:cs="Times"/>
            <w:color w:val="000000" w:themeColor="text1"/>
          </w:rPr>
          <w:t xml:space="preserve">3 sources consider spatial consistency, and other sources do not consider spatial consistency. </w:t>
        </w:r>
      </w:ins>
    </w:p>
    <w:p w14:paraId="420E7653" w14:textId="77777777" w:rsidR="006F12D6" w:rsidRPr="00BF7D7F" w:rsidRDefault="006F12D6" w:rsidP="0088230B">
      <w:pPr>
        <w:pStyle w:val="ListParagraph"/>
        <w:numPr>
          <w:ilvl w:val="0"/>
          <w:numId w:val="31"/>
        </w:numPr>
        <w:suppressAutoHyphens/>
        <w:contextualSpacing w:val="0"/>
        <w:jc w:val="both"/>
        <w:rPr>
          <w:ins w:id="572" w:author="Juan Montojo" w:date="2024-09-01T16:28:00Z"/>
          <w:rFonts w:cs="Times"/>
          <w:color w:val="000000" w:themeColor="text1"/>
          <w:lang w:eastAsia="ko-KR"/>
        </w:rPr>
      </w:pPr>
      <w:ins w:id="573" w:author="Juan Montojo" w:date="2024-09-01T16:28:00Z">
        <w:r w:rsidRPr="00BF7D7F">
          <w:rPr>
            <w:rFonts w:cs="Times"/>
            <w:color w:val="000000" w:themeColor="text1"/>
            <w:lang w:eastAsia="ko-KR"/>
          </w:rPr>
          <w:t>1 source considers 100% in car UE distribution and other sources consider 100% outdoor UE distribution.</w:t>
        </w:r>
      </w:ins>
    </w:p>
    <w:p w14:paraId="3FDE22AC" w14:textId="77777777" w:rsidR="006F12D6" w:rsidRPr="00BF7D7F" w:rsidRDefault="006F12D6" w:rsidP="0088230B">
      <w:pPr>
        <w:pStyle w:val="ListParagraph"/>
        <w:numPr>
          <w:ilvl w:val="0"/>
          <w:numId w:val="31"/>
        </w:numPr>
        <w:suppressAutoHyphens/>
        <w:contextualSpacing w:val="0"/>
        <w:jc w:val="both"/>
        <w:rPr>
          <w:ins w:id="574" w:author="Juan Montojo" w:date="2024-09-01T16:28:00Z"/>
          <w:rFonts w:cs="Times"/>
          <w:color w:val="000000" w:themeColor="text1"/>
          <w:lang w:eastAsia="ko-KR"/>
        </w:rPr>
      </w:pPr>
      <w:ins w:id="575" w:author="Juan Montojo" w:date="2024-09-01T16:28:00Z">
        <w:r w:rsidRPr="00BF7D7F">
          <w:rPr>
            <w:rFonts w:cs="Times"/>
            <w:color w:val="000000" w:themeColor="text1"/>
            <w:lang w:eastAsia="ko-KR"/>
          </w:rPr>
          <w:t>5 sources consider realistic channel estimation, and other sources consider ideal channel estimation.</w:t>
        </w:r>
      </w:ins>
    </w:p>
    <w:p w14:paraId="47E4F621" w14:textId="77777777" w:rsidR="006F12D6" w:rsidRPr="00BF7D7F" w:rsidRDefault="006F12D6" w:rsidP="0088230B">
      <w:pPr>
        <w:pStyle w:val="ListParagraph"/>
        <w:numPr>
          <w:ilvl w:val="0"/>
          <w:numId w:val="31"/>
        </w:numPr>
        <w:suppressAutoHyphens/>
        <w:contextualSpacing w:val="0"/>
        <w:jc w:val="both"/>
        <w:rPr>
          <w:ins w:id="576" w:author="Juan Montojo" w:date="2024-09-01T16:28:00Z"/>
          <w:rFonts w:cs="Times"/>
          <w:color w:val="000000" w:themeColor="text1"/>
          <w:lang w:eastAsia="ko-KR"/>
        </w:rPr>
      </w:pPr>
      <w:ins w:id="577" w:author="Juan Montojo" w:date="2024-09-01T16:28:00Z">
        <w:r w:rsidRPr="00BF7D7F">
          <w:rPr>
            <w:rFonts w:cs="Times"/>
            <w:color w:val="000000" w:themeColor="text1"/>
            <w:lang w:eastAsia="ko-KR"/>
          </w:rPr>
          <w:t>1 source are modelled phase discontinuity, and other sources do not consider phase discontinuity</w:t>
        </w:r>
      </w:ins>
    </w:p>
    <w:p w14:paraId="35C31B11" w14:textId="77777777" w:rsidR="006F12D6" w:rsidRPr="00BF7D7F" w:rsidRDefault="006F12D6" w:rsidP="000831AC">
      <w:pPr>
        <w:suppressAutoHyphens/>
        <w:jc w:val="both"/>
        <w:rPr>
          <w:ins w:id="578" w:author="Juan Montojo" w:date="2024-09-01T16:28:00Z"/>
          <w:rFonts w:cs="Times"/>
          <w:color w:val="000000" w:themeColor="text1"/>
          <w:lang w:eastAsia="ko-KR"/>
        </w:rPr>
      </w:pPr>
      <w:ins w:id="579" w:author="Juan Montojo" w:date="2024-09-01T16:28:00Z">
        <w:r w:rsidRPr="00BF7D7F">
          <w:rPr>
            <w:rFonts w:cs="Times"/>
            <w:color w:val="000000" w:themeColor="text1"/>
            <w:lang w:eastAsia="ko-KR"/>
          </w:rPr>
          <w:t>Note: N4 refers to the number of predicted CSI instances</w:t>
        </w:r>
      </w:ins>
    </w:p>
    <w:p w14:paraId="18F2352B" w14:textId="77777777" w:rsidR="006F12D6" w:rsidRPr="00BF7D7F" w:rsidRDefault="006F12D6" w:rsidP="000831AC">
      <w:pPr>
        <w:snapToGrid w:val="0"/>
        <w:jc w:val="both"/>
        <w:rPr>
          <w:ins w:id="580" w:author="Juan Montojo" w:date="2024-09-01T16:28:00Z"/>
          <w:rFonts w:cs="Times"/>
          <w:color w:val="000000" w:themeColor="text1"/>
        </w:rPr>
      </w:pPr>
      <w:ins w:id="581" w:author="Juan Montojo" w:date="2024-09-01T16:28:00Z">
        <w:r w:rsidRPr="00BF7D7F">
          <w:rPr>
            <w:rFonts w:cs="Times"/>
            <w:color w:val="000000" w:themeColor="text1"/>
          </w:rPr>
          <w:t xml:space="preserve">Note: Results refer to Table </w:t>
        </w:r>
        <w:r w:rsidRPr="00BF7D7F">
          <w:rPr>
            <w:rFonts w:cs="Times"/>
            <w:color w:val="000000" w:themeColor="text1"/>
            <w:lang w:eastAsia="ko-KR"/>
          </w:rPr>
          <w:t>2-5/2-7 of R1-2407338</w:t>
        </w:r>
      </w:ins>
    </w:p>
    <w:p w14:paraId="7A811EC3" w14:textId="77777777" w:rsidR="006F12D6" w:rsidRPr="00BF7D7F" w:rsidRDefault="006F12D6" w:rsidP="006F12D6">
      <w:pPr>
        <w:rPr>
          <w:ins w:id="582" w:author="Juan Montojo" w:date="2024-09-01T16:30:00Z"/>
          <w:rFonts w:eastAsia="DengXian" w:cs="Times"/>
          <w:bCs/>
          <w:lang w:eastAsia="zh-CN"/>
        </w:rPr>
      </w:pPr>
    </w:p>
    <w:p w14:paraId="1EEE6BDE" w14:textId="5E799CCC" w:rsidR="006F12D6" w:rsidRPr="00BF7D7F" w:rsidRDefault="006F12D6" w:rsidP="006F12D6">
      <w:pPr>
        <w:rPr>
          <w:ins w:id="583" w:author="Juan Montojo" w:date="2024-09-01T16:28:00Z"/>
          <w:rFonts w:eastAsia="DengXian" w:cs="Times"/>
          <w:b/>
          <w:bCs/>
          <w:i/>
          <w:lang w:eastAsia="zh-CN"/>
        </w:rPr>
      </w:pPr>
      <w:ins w:id="584" w:author="Juan Montojo" w:date="2024-09-01T16:28:00Z">
        <w:r w:rsidRPr="00BF7D7F">
          <w:rPr>
            <w:rFonts w:eastAsia="DengXian" w:cs="Times"/>
            <w:b/>
            <w:bCs/>
            <w:i/>
            <w:lang w:eastAsia="zh-CN"/>
          </w:rPr>
          <w:t xml:space="preserve">Mean UPT performance over benchmark 2 of non-AI based CSI prediction </w:t>
        </w:r>
      </w:ins>
    </w:p>
    <w:p w14:paraId="3BACF4CC" w14:textId="77777777" w:rsidR="006F12D6" w:rsidRPr="00BF7D7F" w:rsidRDefault="006F12D6" w:rsidP="006F12D6">
      <w:pPr>
        <w:jc w:val="both"/>
        <w:rPr>
          <w:ins w:id="585" w:author="Juan Montojo" w:date="2024-09-01T16:28:00Z"/>
          <w:rFonts w:cs="Times"/>
          <w:color w:val="000000" w:themeColor="text1"/>
          <w:lang w:eastAsia="ko-KR"/>
        </w:rPr>
      </w:pPr>
      <w:ins w:id="586" w:author="Juan Montojo" w:date="2024-09-01T16:28:00Z">
        <w:r w:rsidRPr="00BF7D7F">
          <w:rPr>
            <w:rFonts w:cs="Times"/>
            <w:color w:val="000000" w:themeColor="text1"/>
            <w:lang w:eastAsia="ko-KR"/>
          </w:rPr>
          <w:t xml:space="preserve">For the CSI prediction using UE-sided model, </w:t>
        </w:r>
        <w:r w:rsidRPr="00BF7D7F">
          <w:rPr>
            <w:rFonts w:cs="Times"/>
            <w:color w:val="000000" w:themeColor="text1"/>
          </w:rPr>
          <w:t xml:space="preserve">in terms of mean UPT, gains are observed compared to Benchmark 2 of a </w:t>
        </w:r>
        <w:r w:rsidRPr="00BF7D7F">
          <w:rPr>
            <w:rFonts w:cs="Times"/>
            <w:bCs/>
            <w:color w:val="000000" w:themeColor="text1"/>
            <w:lang w:eastAsia="zh-CN"/>
          </w:rPr>
          <w:t xml:space="preserve">non-AI/ML based CSI prediction </w:t>
        </w:r>
        <w:r w:rsidRPr="00BF7D7F">
          <w:rPr>
            <w:rFonts w:cs="Times"/>
            <w:color w:val="000000" w:themeColor="text1"/>
            <w:lang w:eastAsia="ko-KR"/>
          </w:rPr>
          <w:t>approach:</w:t>
        </w:r>
      </w:ins>
    </w:p>
    <w:p w14:paraId="75380515" w14:textId="77777777" w:rsidR="006F12D6" w:rsidRPr="00BF7D7F" w:rsidRDefault="006F12D6" w:rsidP="003F70FC">
      <w:pPr>
        <w:pStyle w:val="ListParagraph"/>
        <w:numPr>
          <w:ilvl w:val="0"/>
          <w:numId w:val="56"/>
        </w:numPr>
        <w:suppressAutoHyphens/>
        <w:jc w:val="both"/>
        <w:rPr>
          <w:ins w:id="587" w:author="Juan Montojo" w:date="2024-09-01T16:28:00Z"/>
          <w:rFonts w:cs="Times"/>
          <w:color w:val="000000" w:themeColor="text1"/>
          <w:lang w:eastAsia="ko-KR"/>
        </w:rPr>
      </w:pPr>
      <w:ins w:id="588" w:author="Juan Montojo" w:date="2024-09-01T16:28:00Z">
        <w:r w:rsidRPr="00BF7D7F">
          <w:rPr>
            <w:rFonts w:cs="Times"/>
            <w:color w:val="000000" w:themeColor="text1"/>
          </w:rPr>
          <w:t>For FTP traffic, with low RU (RU&lt;=39%)</w:t>
        </w:r>
      </w:ins>
    </w:p>
    <w:p w14:paraId="0127E1B5" w14:textId="77777777" w:rsidR="006F12D6" w:rsidRPr="00BF7D7F" w:rsidRDefault="006F12D6" w:rsidP="003F70FC">
      <w:pPr>
        <w:pStyle w:val="ListParagraph"/>
        <w:numPr>
          <w:ilvl w:val="1"/>
          <w:numId w:val="31"/>
        </w:numPr>
        <w:ind w:hanging="403"/>
        <w:contextualSpacing w:val="0"/>
        <w:jc w:val="both"/>
        <w:rPr>
          <w:ins w:id="589" w:author="Juan Montojo" w:date="2024-09-01T16:28:00Z"/>
          <w:rFonts w:cs="Times"/>
          <w:color w:val="000000" w:themeColor="text1"/>
        </w:rPr>
      </w:pPr>
      <w:ins w:id="590" w:author="Juan Montojo" w:date="2024-09-01T16:28:00Z">
        <w:r w:rsidRPr="00BF7D7F">
          <w:rPr>
            <w:rFonts w:cs="Times"/>
            <w:color w:val="000000" w:themeColor="text1"/>
            <w:lang w:eastAsia="ko-KR"/>
          </w:rPr>
          <w:t>For 30km/h UE speed and N4=1,</w:t>
        </w:r>
      </w:ins>
    </w:p>
    <w:p w14:paraId="720A7F98" w14:textId="77777777" w:rsidR="006F12D6" w:rsidRPr="00BF7D7F" w:rsidRDefault="006F12D6" w:rsidP="003F70FC">
      <w:pPr>
        <w:pStyle w:val="ListParagraph"/>
        <w:numPr>
          <w:ilvl w:val="2"/>
          <w:numId w:val="31"/>
        </w:numPr>
        <w:ind w:hanging="403"/>
        <w:contextualSpacing w:val="0"/>
        <w:jc w:val="both"/>
        <w:rPr>
          <w:ins w:id="591" w:author="Juan Montojo" w:date="2024-09-01T16:28:00Z"/>
          <w:rFonts w:cs="Times"/>
          <w:color w:val="000000" w:themeColor="text1"/>
        </w:rPr>
      </w:pPr>
      <w:ins w:id="592" w:author="Juan Montojo" w:date="2024-09-01T16:28:00Z">
        <w:r w:rsidRPr="00BF7D7F">
          <w:rPr>
            <w:rFonts w:cs="Times"/>
            <w:color w:val="000000" w:themeColor="text1"/>
          </w:rPr>
          <w:lastRenderedPageBreak/>
          <w:t>2 sources observe 7.6%~9% gain.</w:t>
        </w:r>
      </w:ins>
    </w:p>
    <w:p w14:paraId="17CDD5D2" w14:textId="77777777" w:rsidR="006F12D6" w:rsidRPr="00BF7D7F" w:rsidRDefault="006F12D6" w:rsidP="003F70FC">
      <w:pPr>
        <w:pStyle w:val="ListParagraph"/>
        <w:numPr>
          <w:ilvl w:val="2"/>
          <w:numId w:val="31"/>
        </w:numPr>
        <w:ind w:hanging="403"/>
        <w:contextualSpacing w:val="0"/>
        <w:jc w:val="both"/>
        <w:rPr>
          <w:ins w:id="593" w:author="Juan Montojo" w:date="2024-09-01T16:28:00Z"/>
          <w:rFonts w:cs="Times"/>
          <w:color w:val="000000" w:themeColor="text1"/>
        </w:rPr>
      </w:pPr>
      <w:ins w:id="594" w:author="Juan Montojo" w:date="2024-09-01T16:28:00Z">
        <w:r w:rsidRPr="00BF7D7F">
          <w:rPr>
            <w:rFonts w:cs="Times"/>
            <w:color w:val="000000" w:themeColor="text1"/>
          </w:rPr>
          <w:t>4 sources observe -2.41%~1.1% gain.</w:t>
        </w:r>
      </w:ins>
    </w:p>
    <w:p w14:paraId="4E909202" w14:textId="77777777" w:rsidR="006F12D6" w:rsidRPr="00BF7D7F" w:rsidRDefault="006F12D6" w:rsidP="003F70FC">
      <w:pPr>
        <w:pStyle w:val="ListParagraph"/>
        <w:numPr>
          <w:ilvl w:val="1"/>
          <w:numId w:val="31"/>
        </w:numPr>
        <w:snapToGrid w:val="0"/>
        <w:contextualSpacing w:val="0"/>
        <w:jc w:val="both"/>
        <w:rPr>
          <w:ins w:id="595" w:author="Juan Montojo" w:date="2024-09-01T16:28:00Z"/>
          <w:rFonts w:cs="Times"/>
          <w:color w:val="000000" w:themeColor="text1"/>
          <w:lang w:eastAsia="ko-KR"/>
        </w:rPr>
      </w:pPr>
      <w:ins w:id="596" w:author="Juan Montojo" w:date="2024-09-01T16:28:00Z">
        <w:r w:rsidRPr="00BF7D7F">
          <w:rPr>
            <w:rFonts w:cs="Times"/>
            <w:color w:val="000000" w:themeColor="text1"/>
            <w:lang w:eastAsia="ko-KR"/>
          </w:rPr>
          <w:t xml:space="preserve">For 60km/h UE speed, and N4=1 </w:t>
        </w:r>
      </w:ins>
    </w:p>
    <w:p w14:paraId="1B3E43D3" w14:textId="77777777" w:rsidR="006F12D6" w:rsidRPr="00BF7D7F" w:rsidRDefault="006F12D6" w:rsidP="003F70FC">
      <w:pPr>
        <w:pStyle w:val="ListParagraph"/>
        <w:numPr>
          <w:ilvl w:val="2"/>
          <w:numId w:val="31"/>
        </w:numPr>
        <w:snapToGrid w:val="0"/>
        <w:contextualSpacing w:val="0"/>
        <w:jc w:val="both"/>
        <w:rPr>
          <w:ins w:id="597" w:author="Juan Montojo" w:date="2024-09-01T16:28:00Z"/>
          <w:rFonts w:cs="Times"/>
          <w:color w:val="000000" w:themeColor="text1"/>
        </w:rPr>
      </w:pPr>
      <w:ins w:id="598" w:author="Juan Montojo" w:date="2024-09-01T16:28:00Z">
        <w:r w:rsidRPr="00BF7D7F">
          <w:rPr>
            <w:rFonts w:cs="Times"/>
            <w:color w:val="000000" w:themeColor="text1"/>
          </w:rPr>
          <w:t>1 source observes -3.4% gain</w:t>
        </w:r>
      </w:ins>
    </w:p>
    <w:p w14:paraId="3EBCBB1C" w14:textId="77777777" w:rsidR="006F12D6" w:rsidRPr="00BF7D7F" w:rsidRDefault="006F12D6" w:rsidP="003F70FC">
      <w:pPr>
        <w:pStyle w:val="ListParagraph"/>
        <w:numPr>
          <w:ilvl w:val="2"/>
          <w:numId w:val="31"/>
        </w:numPr>
        <w:snapToGrid w:val="0"/>
        <w:contextualSpacing w:val="0"/>
        <w:jc w:val="both"/>
        <w:rPr>
          <w:ins w:id="599" w:author="Juan Montojo" w:date="2024-09-01T16:28:00Z"/>
          <w:rFonts w:cs="Times"/>
          <w:color w:val="000000" w:themeColor="text1"/>
        </w:rPr>
      </w:pPr>
      <w:ins w:id="600" w:author="Juan Montojo" w:date="2024-09-01T16:28:00Z">
        <w:r w:rsidRPr="00BF7D7F">
          <w:rPr>
            <w:rFonts w:cs="Times"/>
            <w:color w:val="000000" w:themeColor="text1"/>
          </w:rPr>
          <w:t xml:space="preserve">2 sources observe 0.9%~1.2% gain; </w:t>
        </w:r>
      </w:ins>
    </w:p>
    <w:p w14:paraId="6963099F" w14:textId="77777777" w:rsidR="006F12D6" w:rsidRPr="00BF7D7F" w:rsidRDefault="006F12D6" w:rsidP="003F70FC">
      <w:pPr>
        <w:pStyle w:val="ListParagraph"/>
        <w:numPr>
          <w:ilvl w:val="2"/>
          <w:numId w:val="31"/>
        </w:numPr>
        <w:snapToGrid w:val="0"/>
        <w:contextualSpacing w:val="0"/>
        <w:jc w:val="both"/>
        <w:rPr>
          <w:ins w:id="601" w:author="Juan Montojo" w:date="2024-09-01T16:28:00Z"/>
          <w:rFonts w:cs="Times"/>
          <w:color w:val="000000" w:themeColor="text1"/>
        </w:rPr>
      </w:pPr>
      <w:ins w:id="602" w:author="Juan Montojo" w:date="2024-09-01T16:28:00Z">
        <w:r w:rsidRPr="00BF7D7F">
          <w:rPr>
            <w:rFonts w:cs="Times"/>
            <w:color w:val="000000" w:themeColor="text1"/>
          </w:rPr>
          <w:t>1 source observes 11% gain.</w:t>
        </w:r>
      </w:ins>
    </w:p>
    <w:p w14:paraId="1774FA8C" w14:textId="77777777" w:rsidR="006F12D6" w:rsidRPr="00BF7D7F" w:rsidRDefault="006F12D6" w:rsidP="003F70FC">
      <w:pPr>
        <w:pStyle w:val="ListParagraph"/>
        <w:numPr>
          <w:ilvl w:val="1"/>
          <w:numId w:val="31"/>
        </w:numPr>
        <w:snapToGrid w:val="0"/>
        <w:contextualSpacing w:val="0"/>
        <w:jc w:val="both"/>
        <w:rPr>
          <w:ins w:id="603" w:author="Juan Montojo" w:date="2024-09-01T16:28:00Z"/>
          <w:rFonts w:cs="Times"/>
          <w:color w:val="000000" w:themeColor="text1"/>
        </w:rPr>
      </w:pPr>
      <w:ins w:id="604" w:author="Juan Montojo" w:date="2024-09-01T16:28:00Z">
        <w:r w:rsidRPr="00BF7D7F">
          <w:rPr>
            <w:rFonts w:cs="Times"/>
            <w:color w:val="000000" w:themeColor="text1"/>
            <w:lang w:eastAsia="ko-KR"/>
          </w:rPr>
          <w:t>For 30km/h UE speed and N4=4,</w:t>
        </w:r>
      </w:ins>
    </w:p>
    <w:p w14:paraId="7DBC81E8" w14:textId="77777777" w:rsidR="006F12D6" w:rsidRPr="00BF7D7F" w:rsidRDefault="006F12D6" w:rsidP="003F70FC">
      <w:pPr>
        <w:pStyle w:val="ListParagraph"/>
        <w:numPr>
          <w:ilvl w:val="2"/>
          <w:numId w:val="31"/>
        </w:numPr>
        <w:snapToGrid w:val="0"/>
        <w:contextualSpacing w:val="0"/>
        <w:jc w:val="both"/>
        <w:rPr>
          <w:ins w:id="605" w:author="Juan Montojo" w:date="2024-09-01T16:28:00Z"/>
          <w:rFonts w:cs="Times"/>
          <w:color w:val="000000" w:themeColor="text1"/>
        </w:rPr>
      </w:pPr>
      <w:ins w:id="606" w:author="Juan Montojo" w:date="2024-09-01T16:28:00Z">
        <w:r w:rsidRPr="00BF7D7F">
          <w:rPr>
            <w:rFonts w:cs="Times"/>
            <w:color w:val="000000" w:themeColor="text1"/>
          </w:rPr>
          <w:t>1 source observes 13% gain.</w:t>
        </w:r>
      </w:ins>
    </w:p>
    <w:p w14:paraId="43D09233" w14:textId="77777777" w:rsidR="006F12D6" w:rsidRPr="00BF7D7F" w:rsidRDefault="006F12D6" w:rsidP="003F70FC">
      <w:pPr>
        <w:pStyle w:val="ListParagraph"/>
        <w:numPr>
          <w:ilvl w:val="2"/>
          <w:numId w:val="31"/>
        </w:numPr>
        <w:snapToGrid w:val="0"/>
        <w:contextualSpacing w:val="0"/>
        <w:jc w:val="both"/>
        <w:rPr>
          <w:ins w:id="607" w:author="Juan Montojo" w:date="2024-09-01T16:28:00Z"/>
          <w:rFonts w:cs="Times"/>
          <w:color w:val="000000" w:themeColor="text1"/>
        </w:rPr>
      </w:pPr>
      <w:ins w:id="608" w:author="Juan Montojo" w:date="2024-09-01T16:28:00Z">
        <w:r w:rsidRPr="00BF7D7F">
          <w:rPr>
            <w:rFonts w:cs="Times"/>
            <w:color w:val="000000" w:themeColor="text1"/>
          </w:rPr>
          <w:t>2 sources observe 0%~0.3% gain.</w:t>
        </w:r>
      </w:ins>
    </w:p>
    <w:p w14:paraId="33857E2D" w14:textId="77777777" w:rsidR="006F12D6" w:rsidRPr="00BF7D7F" w:rsidRDefault="006F12D6" w:rsidP="003F70FC">
      <w:pPr>
        <w:pStyle w:val="ListParagraph"/>
        <w:numPr>
          <w:ilvl w:val="1"/>
          <w:numId w:val="31"/>
        </w:numPr>
        <w:snapToGrid w:val="0"/>
        <w:contextualSpacing w:val="0"/>
        <w:jc w:val="both"/>
        <w:rPr>
          <w:ins w:id="609" w:author="Juan Montojo" w:date="2024-09-01T16:28:00Z"/>
          <w:rFonts w:cs="Times"/>
          <w:color w:val="000000" w:themeColor="text1"/>
          <w:lang w:eastAsia="ko-KR"/>
        </w:rPr>
      </w:pPr>
      <w:ins w:id="610" w:author="Juan Montojo" w:date="2024-09-01T16:28:00Z">
        <w:r w:rsidRPr="00BF7D7F">
          <w:rPr>
            <w:rFonts w:cs="Times"/>
            <w:color w:val="000000" w:themeColor="text1"/>
            <w:lang w:eastAsia="ko-KR"/>
          </w:rPr>
          <w:t xml:space="preserve">For 60km/h UE speed, and N4=4 </w:t>
        </w:r>
      </w:ins>
    </w:p>
    <w:p w14:paraId="23466169" w14:textId="77777777" w:rsidR="006F12D6" w:rsidRPr="00BF7D7F" w:rsidRDefault="006F12D6" w:rsidP="003F70FC">
      <w:pPr>
        <w:pStyle w:val="ListParagraph"/>
        <w:numPr>
          <w:ilvl w:val="2"/>
          <w:numId w:val="31"/>
        </w:numPr>
        <w:snapToGrid w:val="0"/>
        <w:contextualSpacing w:val="0"/>
        <w:jc w:val="both"/>
        <w:rPr>
          <w:ins w:id="611" w:author="Juan Montojo" w:date="2024-09-01T16:28:00Z"/>
          <w:rFonts w:cs="Times"/>
          <w:color w:val="000000" w:themeColor="text1"/>
        </w:rPr>
      </w:pPr>
      <w:ins w:id="612" w:author="Juan Montojo" w:date="2024-09-01T16:28:00Z">
        <w:r w:rsidRPr="00BF7D7F">
          <w:rPr>
            <w:rFonts w:cs="Times"/>
            <w:color w:val="000000" w:themeColor="text1"/>
          </w:rPr>
          <w:t xml:space="preserve">1 source observes 13% </w:t>
        </w:r>
      </w:ins>
    </w:p>
    <w:p w14:paraId="5E13C38C" w14:textId="77777777" w:rsidR="006F12D6" w:rsidRPr="00BF7D7F" w:rsidRDefault="006F12D6" w:rsidP="003F70FC">
      <w:pPr>
        <w:pStyle w:val="ListParagraph"/>
        <w:numPr>
          <w:ilvl w:val="2"/>
          <w:numId w:val="31"/>
        </w:numPr>
        <w:snapToGrid w:val="0"/>
        <w:contextualSpacing w:val="0"/>
        <w:jc w:val="both"/>
        <w:rPr>
          <w:ins w:id="613" w:author="Juan Montojo" w:date="2024-09-01T16:28:00Z"/>
          <w:rFonts w:cs="Times"/>
          <w:color w:val="000000" w:themeColor="text1"/>
        </w:rPr>
      </w:pPr>
      <w:ins w:id="614" w:author="Juan Montojo" w:date="2024-09-01T16:28:00Z">
        <w:r w:rsidRPr="00BF7D7F">
          <w:rPr>
            <w:rFonts w:cs="Times"/>
            <w:color w:val="000000" w:themeColor="text1"/>
          </w:rPr>
          <w:t xml:space="preserve">1 source observes 0.14% gain </w:t>
        </w:r>
      </w:ins>
    </w:p>
    <w:p w14:paraId="3741B9DC" w14:textId="77777777" w:rsidR="006F12D6" w:rsidRPr="00BF7D7F" w:rsidRDefault="006F12D6" w:rsidP="003F70FC">
      <w:pPr>
        <w:pStyle w:val="ListParagraph"/>
        <w:numPr>
          <w:ilvl w:val="0"/>
          <w:numId w:val="31"/>
        </w:numPr>
        <w:snapToGrid w:val="0"/>
        <w:contextualSpacing w:val="0"/>
        <w:jc w:val="both"/>
        <w:rPr>
          <w:ins w:id="615" w:author="Juan Montojo" w:date="2024-09-01T16:28:00Z"/>
          <w:rFonts w:cs="Times"/>
          <w:color w:val="000000" w:themeColor="text1"/>
        </w:rPr>
      </w:pPr>
      <w:ins w:id="616" w:author="Juan Montojo" w:date="2024-09-01T16:28:00Z">
        <w:r w:rsidRPr="00BF7D7F">
          <w:rPr>
            <w:rFonts w:cs="Times"/>
            <w:color w:val="000000" w:themeColor="text1"/>
          </w:rPr>
          <w:t>For FTP traffic, with mid RU (40&lt;=RU&lt;=69%)</w:t>
        </w:r>
      </w:ins>
    </w:p>
    <w:p w14:paraId="6F840B41" w14:textId="77777777" w:rsidR="006F12D6" w:rsidRPr="00BF7D7F" w:rsidRDefault="006F12D6" w:rsidP="003F70FC">
      <w:pPr>
        <w:pStyle w:val="ListParagraph"/>
        <w:numPr>
          <w:ilvl w:val="1"/>
          <w:numId w:val="31"/>
        </w:numPr>
        <w:snapToGrid w:val="0"/>
        <w:contextualSpacing w:val="0"/>
        <w:jc w:val="both"/>
        <w:rPr>
          <w:ins w:id="617" w:author="Juan Montojo" w:date="2024-09-01T16:28:00Z"/>
          <w:rFonts w:cs="Times"/>
          <w:color w:val="000000" w:themeColor="text1"/>
        </w:rPr>
      </w:pPr>
      <w:ins w:id="618" w:author="Juan Montojo" w:date="2024-09-01T16:28:00Z">
        <w:r w:rsidRPr="00BF7D7F">
          <w:rPr>
            <w:rFonts w:cs="Times"/>
            <w:color w:val="000000" w:themeColor="text1"/>
            <w:lang w:eastAsia="ko-KR"/>
          </w:rPr>
          <w:t>For 30km/h UE speed and N4=1,</w:t>
        </w:r>
      </w:ins>
    </w:p>
    <w:p w14:paraId="37B0B0C1" w14:textId="77777777" w:rsidR="006F12D6" w:rsidRPr="00BF7D7F" w:rsidRDefault="006F12D6" w:rsidP="003F70FC">
      <w:pPr>
        <w:pStyle w:val="ListParagraph"/>
        <w:numPr>
          <w:ilvl w:val="2"/>
          <w:numId w:val="31"/>
        </w:numPr>
        <w:snapToGrid w:val="0"/>
        <w:contextualSpacing w:val="0"/>
        <w:jc w:val="both"/>
        <w:rPr>
          <w:ins w:id="619" w:author="Juan Montojo" w:date="2024-09-01T16:28:00Z"/>
          <w:rFonts w:cs="Times"/>
          <w:color w:val="000000" w:themeColor="text1"/>
        </w:rPr>
      </w:pPr>
      <w:ins w:id="620" w:author="Juan Montojo" w:date="2024-09-01T16:28:00Z">
        <w:r w:rsidRPr="00BF7D7F">
          <w:rPr>
            <w:rFonts w:cs="Times"/>
            <w:color w:val="000000" w:themeColor="text1"/>
          </w:rPr>
          <w:t>1 source observes 24% gain.</w:t>
        </w:r>
      </w:ins>
    </w:p>
    <w:p w14:paraId="1079A492" w14:textId="77777777" w:rsidR="006F12D6" w:rsidRPr="00BF7D7F" w:rsidRDefault="006F12D6" w:rsidP="003F70FC">
      <w:pPr>
        <w:pStyle w:val="ListParagraph"/>
        <w:numPr>
          <w:ilvl w:val="2"/>
          <w:numId w:val="31"/>
        </w:numPr>
        <w:snapToGrid w:val="0"/>
        <w:contextualSpacing w:val="0"/>
        <w:jc w:val="both"/>
        <w:rPr>
          <w:ins w:id="621" w:author="Juan Montojo" w:date="2024-09-01T16:28:00Z"/>
          <w:rFonts w:cs="Times"/>
          <w:color w:val="000000" w:themeColor="text1"/>
        </w:rPr>
      </w:pPr>
      <w:ins w:id="622" w:author="Juan Montojo" w:date="2024-09-01T16:28:00Z">
        <w:r w:rsidRPr="00BF7D7F">
          <w:rPr>
            <w:rFonts w:cs="Times"/>
            <w:color w:val="000000" w:themeColor="text1"/>
          </w:rPr>
          <w:t>3 sources observe 0.2%~5.1% gain.</w:t>
        </w:r>
      </w:ins>
    </w:p>
    <w:p w14:paraId="25AB4151" w14:textId="77777777" w:rsidR="006F12D6" w:rsidRPr="00BF7D7F" w:rsidRDefault="006F12D6" w:rsidP="003F70FC">
      <w:pPr>
        <w:pStyle w:val="ListParagraph"/>
        <w:numPr>
          <w:ilvl w:val="1"/>
          <w:numId w:val="31"/>
        </w:numPr>
        <w:snapToGrid w:val="0"/>
        <w:contextualSpacing w:val="0"/>
        <w:jc w:val="both"/>
        <w:rPr>
          <w:ins w:id="623" w:author="Juan Montojo" w:date="2024-09-01T16:28:00Z"/>
          <w:rFonts w:cs="Times"/>
          <w:color w:val="000000" w:themeColor="text1"/>
          <w:lang w:eastAsia="ko-KR"/>
        </w:rPr>
      </w:pPr>
      <w:ins w:id="624" w:author="Juan Montojo" w:date="2024-09-01T16:28:00Z">
        <w:r w:rsidRPr="00BF7D7F">
          <w:rPr>
            <w:rFonts w:cs="Times"/>
            <w:color w:val="000000" w:themeColor="text1"/>
            <w:lang w:eastAsia="ko-KR"/>
          </w:rPr>
          <w:t xml:space="preserve">For 60km/h UE speed, and N4=1 </w:t>
        </w:r>
      </w:ins>
    </w:p>
    <w:p w14:paraId="35F596D2" w14:textId="77777777" w:rsidR="006F12D6" w:rsidRPr="00BF7D7F" w:rsidRDefault="006F12D6" w:rsidP="003F70FC">
      <w:pPr>
        <w:pStyle w:val="ListParagraph"/>
        <w:numPr>
          <w:ilvl w:val="2"/>
          <w:numId w:val="31"/>
        </w:numPr>
        <w:snapToGrid w:val="0"/>
        <w:contextualSpacing w:val="0"/>
        <w:jc w:val="both"/>
        <w:rPr>
          <w:ins w:id="625" w:author="Juan Montojo" w:date="2024-09-01T16:28:00Z"/>
          <w:rFonts w:cs="Times"/>
          <w:color w:val="000000" w:themeColor="text1"/>
        </w:rPr>
      </w:pPr>
      <w:ins w:id="626" w:author="Juan Montojo" w:date="2024-09-01T16:28:00Z">
        <w:r w:rsidRPr="00BF7D7F">
          <w:rPr>
            <w:rFonts w:cs="Times"/>
            <w:color w:val="000000" w:themeColor="text1"/>
          </w:rPr>
          <w:t xml:space="preserve">1 source observes -29.4% gain; </w:t>
        </w:r>
      </w:ins>
    </w:p>
    <w:p w14:paraId="29A7BA53" w14:textId="77777777" w:rsidR="006F12D6" w:rsidRPr="00BF7D7F" w:rsidRDefault="006F12D6" w:rsidP="003F70FC">
      <w:pPr>
        <w:pStyle w:val="ListParagraph"/>
        <w:numPr>
          <w:ilvl w:val="2"/>
          <w:numId w:val="31"/>
        </w:numPr>
        <w:snapToGrid w:val="0"/>
        <w:contextualSpacing w:val="0"/>
        <w:jc w:val="both"/>
        <w:rPr>
          <w:ins w:id="627" w:author="Juan Montojo" w:date="2024-09-01T16:28:00Z"/>
          <w:rFonts w:cs="Times"/>
          <w:color w:val="000000" w:themeColor="text1"/>
        </w:rPr>
      </w:pPr>
      <w:ins w:id="628" w:author="Juan Montojo" w:date="2024-09-01T16:28:00Z">
        <w:r w:rsidRPr="00BF7D7F">
          <w:rPr>
            <w:rFonts w:cs="Times"/>
            <w:color w:val="000000" w:themeColor="text1"/>
          </w:rPr>
          <w:t xml:space="preserve">1 source observes 3.1% gain; </w:t>
        </w:r>
      </w:ins>
    </w:p>
    <w:p w14:paraId="22A3D94C" w14:textId="77777777" w:rsidR="006F12D6" w:rsidRPr="00BF7D7F" w:rsidRDefault="006F12D6" w:rsidP="003F70FC">
      <w:pPr>
        <w:pStyle w:val="ListParagraph"/>
        <w:numPr>
          <w:ilvl w:val="2"/>
          <w:numId w:val="31"/>
        </w:numPr>
        <w:snapToGrid w:val="0"/>
        <w:contextualSpacing w:val="0"/>
        <w:jc w:val="both"/>
        <w:rPr>
          <w:ins w:id="629" w:author="Juan Montojo" w:date="2024-09-01T16:28:00Z"/>
          <w:rFonts w:cs="Times"/>
          <w:color w:val="000000" w:themeColor="text1"/>
        </w:rPr>
      </w:pPr>
      <w:ins w:id="630" w:author="Juan Montojo" w:date="2024-09-01T16:28:00Z">
        <w:r w:rsidRPr="00BF7D7F">
          <w:rPr>
            <w:rFonts w:cs="Times"/>
            <w:color w:val="000000" w:themeColor="text1"/>
          </w:rPr>
          <w:t>1 source observes 31% gain.</w:t>
        </w:r>
      </w:ins>
    </w:p>
    <w:p w14:paraId="02D3F59B" w14:textId="77777777" w:rsidR="006F12D6" w:rsidRPr="00BF7D7F" w:rsidRDefault="006F12D6" w:rsidP="003F70FC">
      <w:pPr>
        <w:pStyle w:val="ListParagraph"/>
        <w:numPr>
          <w:ilvl w:val="1"/>
          <w:numId w:val="31"/>
        </w:numPr>
        <w:snapToGrid w:val="0"/>
        <w:contextualSpacing w:val="0"/>
        <w:jc w:val="both"/>
        <w:rPr>
          <w:ins w:id="631" w:author="Juan Montojo" w:date="2024-09-01T16:28:00Z"/>
          <w:rFonts w:cs="Times"/>
          <w:color w:val="000000" w:themeColor="text1"/>
        </w:rPr>
      </w:pPr>
      <w:ins w:id="632" w:author="Juan Montojo" w:date="2024-09-01T16:28:00Z">
        <w:r w:rsidRPr="00BF7D7F">
          <w:rPr>
            <w:rFonts w:cs="Times"/>
            <w:color w:val="000000" w:themeColor="text1"/>
            <w:lang w:eastAsia="ko-KR"/>
          </w:rPr>
          <w:t>For 30km/h UE speed and N4=4,</w:t>
        </w:r>
      </w:ins>
    </w:p>
    <w:p w14:paraId="1881E93E" w14:textId="77777777" w:rsidR="006F12D6" w:rsidRPr="00BF7D7F" w:rsidRDefault="006F12D6" w:rsidP="003F70FC">
      <w:pPr>
        <w:pStyle w:val="ListParagraph"/>
        <w:numPr>
          <w:ilvl w:val="2"/>
          <w:numId w:val="31"/>
        </w:numPr>
        <w:snapToGrid w:val="0"/>
        <w:contextualSpacing w:val="0"/>
        <w:jc w:val="both"/>
        <w:rPr>
          <w:ins w:id="633" w:author="Juan Montojo" w:date="2024-09-01T16:28:00Z"/>
          <w:rFonts w:cs="Times"/>
          <w:color w:val="000000" w:themeColor="text1"/>
        </w:rPr>
      </w:pPr>
      <w:ins w:id="634" w:author="Juan Montojo" w:date="2024-09-01T16:28:00Z">
        <w:r w:rsidRPr="00BF7D7F">
          <w:rPr>
            <w:rFonts w:cs="Times"/>
            <w:color w:val="000000" w:themeColor="text1"/>
          </w:rPr>
          <w:t>1 source observes 35% gain.</w:t>
        </w:r>
      </w:ins>
    </w:p>
    <w:p w14:paraId="4ADDB043" w14:textId="77777777" w:rsidR="006F12D6" w:rsidRPr="00BF7D7F" w:rsidRDefault="006F12D6" w:rsidP="003F70FC">
      <w:pPr>
        <w:pStyle w:val="ListParagraph"/>
        <w:numPr>
          <w:ilvl w:val="2"/>
          <w:numId w:val="31"/>
        </w:numPr>
        <w:snapToGrid w:val="0"/>
        <w:contextualSpacing w:val="0"/>
        <w:jc w:val="both"/>
        <w:rPr>
          <w:ins w:id="635" w:author="Juan Montojo" w:date="2024-09-01T16:28:00Z"/>
          <w:rFonts w:cs="Times"/>
          <w:color w:val="000000" w:themeColor="text1"/>
        </w:rPr>
      </w:pPr>
      <w:ins w:id="636" w:author="Juan Montojo" w:date="2024-09-01T16:28:00Z">
        <w:r w:rsidRPr="00BF7D7F">
          <w:rPr>
            <w:rFonts w:cs="Times"/>
            <w:color w:val="000000" w:themeColor="text1"/>
          </w:rPr>
          <w:t>2 sources observe -0.25%~2% gain.</w:t>
        </w:r>
      </w:ins>
    </w:p>
    <w:p w14:paraId="35BFE8C9" w14:textId="77777777" w:rsidR="006F12D6" w:rsidRPr="00BF7D7F" w:rsidRDefault="006F12D6" w:rsidP="003F70FC">
      <w:pPr>
        <w:pStyle w:val="ListParagraph"/>
        <w:numPr>
          <w:ilvl w:val="1"/>
          <w:numId w:val="31"/>
        </w:numPr>
        <w:snapToGrid w:val="0"/>
        <w:contextualSpacing w:val="0"/>
        <w:jc w:val="both"/>
        <w:rPr>
          <w:ins w:id="637" w:author="Juan Montojo" w:date="2024-09-01T16:28:00Z"/>
          <w:rFonts w:cs="Times"/>
          <w:color w:val="000000" w:themeColor="text1"/>
          <w:lang w:eastAsia="ko-KR"/>
        </w:rPr>
      </w:pPr>
      <w:ins w:id="638" w:author="Juan Montojo" w:date="2024-09-01T16:28:00Z">
        <w:r w:rsidRPr="00BF7D7F">
          <w:rPr>
            <w:rFonts w:cs="Times"/>
            <w:color w:val="000000" w:themeColor="text1"/>
            <w:lang w:eastAsia="ko-KR"/>
          </w:rPr>
          <w:t xml:space="preserve">For 60km/h UE speed, and N4=4 </w:t>
        </w:r>
      </w:ins>
    </w:p>
    <w:p w14:paraId="1E5236D2" w14:textId="77777777" w:rsidR="006F12D6" w:rsidRPr="00BF7D7F" w:rsidRDefault="006F12D6" w:rsidP="003F70FC">
      <w:pPr>
        <w:pStyle w:val="ListParagraph"/>
        <w:numPr>
          <w:ilvl w:val="2"/>
          <w:numId w:val="31"/>
        </w:numPr>
        <w:snapToGrid w:val="0"/>
        <w:contextualSpacing w:val="0"/>
        <w:jc w:val="both"/>
        <w:rPr>
          <w:ins w:id="639" w:author="Juan Montojo" w:date="2024-09-01T16:28:00Z"/>
          <w:rFonts w:cs="Times"/>
          <w:color w:val="000000" w:themeColor="text1"/>
        </w:rPr>
      </w:pPr>
      <w:ins w:id="640" w:author="Juan Montojo" w:date="2024-09-01T16:28:00Z">
        <w:r w:rsidRPr="00BF7D7F">
          <w:rPr>
            <w:rFonts w:cs="Times"/>
            <w:color w:val="000000" w:themeColor="text1"/>
          </w:rPr>
          <w:t>1 source observes -16.2% gain.</w:t>
        </w:r>
      </w:ins>
    </w:p>
    <w:p w14:paraId="530DDAEC" w14:textId="77777777" w:rsidR="006F12D6" w:rsidRPr="00BF7D7F" w:rsidRDefault="006F12D6" w:rsidP="003F70FC">
      <w:pPr>
        <w:pStyle w:val="ListParagraph"/>
        <w:numPr>
          <w:ilvl w:val="2"/>
          <w:numId w:val="31"/>
        </w:numPr>
        <w:snapToGrid w:val="0"/>
        <w:contextualSpacing w:val="0"/>
        <w:jc w:val="both"/>
        <w:rPr>
          <w:ins w:id="641" w:author="Juan Montojo" w:date="2024-09-01T16:28:00Z"/>
          <w:rFonts w:cs="Times"/>
          <w:color w:val="000000" w:themeColor="text1"/>
        </w:rPr>
      </w:pPr>
      <w:ins w:id="642" w:author="Juan Montojo" w:date="2024-09-01T16:28:00Z">
        <w:r w:rsidRPr="00BF7D7F">
          <w:rPr>
            <w:rFonts w:cs="Times"/>
            <w:color w:val="000000" w:themeColor="text1"/>
          </w:rPr>
          <w:t>1 source observes 0.25% gain.</w:t>
        </w:r>
      </w:ins>
    </w:p>
    <w:p w14:paraId="55947842" w14:textId="77777777" w:rsidR="006F12D6" w:rsidRPr="00BF7D7F" w:rsidRDefault="006F12D6" w:rsidP="003F70FC">
      <w:pPr>
        <w:pStyle w:val="ListParagraph"/>
        <w:numPr>
          <w:ilvl w:val="2"/>
          <w:numId w:val="31"/>
        </w:numPr>
        <w:snapToGrid w:val="0"/>
        <w:contextualSpacing w:val="0"/>
        <w:jc w:val="both"/>
        <w:rPr>
          <w:ins w:id="643" w:author="Juan Montojo" w:date="2024-09-01T16:28:00Z"/>
          <w:rFonts w:cs="Times"/>
          <w:color w:val="000000" w:themeColor="text1"/>
        </w:rPr>
      </w:pPr>
      <w:ins w:id="644" w:author="Juan Montojo" w:date="2024-09-01T16:28:00Z">
        <w:r w:rsidRPr="00BF7D7F">
          <w:rPr>
            <w:rFonts w:cs="Times"/>
            <w:color w:val="000000" w:themeColor="text1"/>
          </w:rPr>
          <w:t>1 source observes 32% gain.</w:t>
        </w:r>
      </w:ins>
    </w:p>
    <w:p w14:paraId="3BD664BA" w14:textId="77777777" w:rsidR="006F12D6" w:rsidRPr="00BF7D7F" w:rsidRDefault="006F12D6" w:rsidP="003F70FC">
      <w:pPr>
        <w:pStyle w:val="ListParagraph"/>
        <w:numPr>
          <w:ilvl w:val="0"/>
          <w:numId w:val="31"/>
        </w:numPr>
        <w:snapToGrid w:val="0"/>
        <w:contextualSpacing w:val="0"/>
        <w:jc w:val="both"/>
        <w:rPr>
          <w:ins w:id="645" w:author="Juan Montojo" w:date="2024-09-01T16:28:00Z"/>
          <w:rFonts w:cs="Times"/>
          <w:color w:val="000000" w:themeColor="text1"/>
        </w:rPr>
      </w:pPr>
      <w:ins w:id="646" w:author="Juan Montojo" w:date="2024-09-01T16:28:00Z">
        <w:r w:rsidRPr="00BF7D7F">
          <w:rPr>
            <w:rFonts w:cs="Times"/>
            <w:color w:val="000000" w:themeColor="text1"/>
          </w:rPr>
          <w:t>For FTP traffic, with high RU (RU&gt;=70%)</w:t>
        </w:r>
      </w:ins>
    </w:p>
    <w:p w14:paraId="2AE30ADD" w14:textId="77777777" w:rsidR="006F12D6" w:rsidRPr="00BF7D7F" w:rsidRDefault="006F12D6" w:rsidP="003F70FC">
      <w:pPr>
        <w:pStyle w:val="ListParagraph"/>
        <w:numPr>
          <w:ilvl w:val="1"/>
          <w:numId w:val="31"/>
        </w:numPr>
        <w:snapToGrid w:val="0"/>
        <w:contextualSpacing w:val="0"/>
        <w:jc w:val="both"/>
        <w:rPr>
          <w:ins w:id="647" w:author="Juan Montojo" w:date="2024-09-01T16:28:00Z"/>
          <w:rFonts w:cs="Times"/>
          <w:color w:val="000000" w:themeColor="text1"/>
          <w:lang w:eastAsia="ko-KR"/>
        </w:rPr>
      </w:pPr>
      <w:ins w:id="648" w:author="Juan Montojo" w:date="2024-09-01T16:28:00Z">
        <w:r w:rsidRPr="00BF7D7F">
          <w:rPr>
            <w:rFonts w:cs="Times"/>
            <w:color w:val="000000" w:themeColor="text1"/>
            <w:lang w:eastAsia="ko-KR"/>
          </w:rPr>
          <w:t xml:space="preserve">For 30km/h UE speed, and N4=1 </w:t>
        </w:r>
      </w:ins>
    </w:p>
    <w:p w14:paraId="63248B36" w14:textId="77777777" w:rsidR="006F12D6" w:rsidRPr="00BF7D7F" w:rsidRDefault="006F12D6" w:rsidP="003F70FC">
      <w:pPr>
        <w:pStyle w:val="ListParagraph"/>
        <w:numPr>
          <w:ilvl w:val="2"/>
          <w:numId w:val="31"/>
        </w:numPr>
        <w:snapToGrid w:val="0"/>
        <w:contextualSpacing w:val="0"/>
        <w:jc w:val="both"/>
        <w:rPr>
          <w:ins w:id="649" w:author="Juan Montojo" w:date="2024-09-01T16:28:00Z"/>
          <w:rFonts w:cs="Times"/>
          <w:color w:val="000000" w:themeColor="text1"/>
        </w:rPr>
      </w:pPr>
      <w:ins w:id="650" w:author="Juan Montojo" w:date="2024-09-01T16:28:00Z">
        <w:r w:rsidRPr="00BF7D7F">
          <w:rPr>
            <w:rFonts w:cs="Times"/>
            <w:color w:val="000000" w:themeColor="text1"/>
          </w:rPr>
          <w:t xml:space="preserve">4 sources observe -0.2%~9.2% gain; </w:t>
        </w:r>
      </w:ins>
    </w:p>
    <w:p w14:paraId="0BFD8909" w14:textId="77777777" w:rsidR="006F12D6" w:rsidRPr="00BF7D7F" w:rsidRDefault="006F12D6" w:rsidP="003F70FC">
      <w:pPr>
        <w:pStyle w:val="ListParagraph"/>
        <w:numPr>
          <w:ilvl w:val="1"/>
          <w:numId w:val="31"/>
        </w:numPr>
        <w:snapToGrid w:val="0"/>
        <w:contextualSpacing w:val="0"/>
        <w:jc w:val="both"/>
        <w:rPr>
          <w:ins w:id="651" w:author="Juan Montojo" w:date="2024-09-01T16:28:00Z"/>
          <w:rFonts w:cs="Times"/>
          <w:color w:val="000000" w:themeColor="text1"/>
          <w:lang w:eastAsia="ko-KR"/>
        </w:rPr>
      </w:pPr>
      <w:ins w:id="652" w:author="Juan Montojo" w:date="2024-09-01T16:28:00Z">
        <w:r w:rsidRPr="00BF7D7F">
          <w:rPr>
            <w:rFonts w:cs="Times"/>
            <w:color w:val="000000" w:themeColor="text1"/>
            <w:lang w:eastAsia="ko-KR"/>
          </w:rPr>
          <w:t xml:space="preserve">For 60km/h UE speed, and N4=1 </w:t>
        </w:r>
      </w:ins>
    </w:p>
    <w:p w14:paraId="187EDFC2" w14:textId="77777777" w:rsidR="006F12D6" w:rsidRPr="00BF7D7F" w:rsidRDefault="006F12D6" w:rsidP="003F70FC">
      <w:pPr>
        <w:pStyle w:val="ListParagraph"/>
        <w:numPr>
          <w:ilvl w:val="2"/>
          <w:numId w:val="31"/>
        </w:numPr>
        <w:snapToGrid w:val="0"/>
        <w:contextualSpacing w:val="0"/>
        <w:jc w:val="both"/>
        <w:rPr>
          <w:ins w:id="653" w:author="Juan Montojo" w:date="2024-09-01T16:28:00Z"/>
          <w:rFonts w:cs="Times"/>
          <w:color w:val="000000" w:themeColor="text1"/>
        </w:rPr>
      </w:pPr>
      <w:ins w:id="654" w:author="Juan Montojo" w:date="2024-09-01T16:28:00Z">
        <w:r w:rsidRPr="00BF7D7F">
          <w:rPr>
            <w:rFonts w:cs="Times"/>
            <w:color w:val="000000" w:themeColor="text1"/>
          </w:rPr>
          <w:t xml:space="preserve">1 source observes 2.5% gain; </w:t>
        </w:r>
      </w:ins>
    </w:p>
    <w:p w14:paraId="565AE5E0" w14:textId="77777777" w:rsidR="006F12D6" w:rsidRPr="00BF7D7F" w:rsidRDefault="006F12D6" w:rsidP="003F70FC">
      <w:pPr>
        <w:pStyle w:val="ListParagraph"/>
        <w:numPr>
          <w:ilvl w:val="1"/>
          <w:numId w:val="31"/>
        </w:numPr>
        <w:snapToGrid w:val="0"/>
        <w:contextualSpacing w:val="0"/>
        <w:jc w:val="both"/>
        <w:rPr>
          <w:ins w:id="655" w:author="Juan Montojo" w:date="2024-09-01T16:28:00Z"/>
          <w:rFonts w:cs="Times"/>
          <w:color w:val="000000" w:themeColor="text1"/>
        </w:rPr>
      </w:pPr>
      <w:ins w:id="656" w:author="Juan Montojo" w:date="2024-09-01T16:28:00Z">
        <w:r w:rsidRPr="00BF7D7F">
          <w:rPr>
            <w:rFonts w:cs="Times"/>
            <w:color w:val="000000" w:themeColor="text1"/>
            <w:lang w:eastAsia="ko-KR"/>
          </w:rPr>
          <w:t>For 30km/h UE speed and N4=4,</w:t>
        </w:r>
      </w:ins>
    </w:p>
    <w:p w14:paraId="78319864" w14:textId="77777777" w:rsidR="006F12D6" w:rsidRPr="00BF7D7F" w:rsidRDefault="006F12D6" w:rsidP="003F70FC">
      <w:pPr>
        <w:pStyle w:val="ListParagraph"/>
        <w:numPr>
          <w:ilvl w:val="2"/>
          <w:numId w:val="31"/>
        </w:numPr>
        <w:snapToGrid w:val="0"/>
        <w:contextualSpacing w:val="0"/>
        <w:jc w:val="both"/>
        <w:rPr>
          <w:ins w:id="657" w:author="Juan Montojo" w:date="2024-09-01T16:28:00Z"/>
          <w:rFonts w:cs="Times"/>
          <w:color w:val="000000" w:themeColor="text1"/>
        </w:rPr>
      </w:pPr>
      <w:ins w:id="658" w:author="Juan Montojo" w:date="2024-09-01T16:28:00Z">
        <w:r w:rsidRPr="00BF7D7F">
          <w:rPr>
            <w:rFonts w:cs="Times"/>
            <w:color w:val="000000" w:themeColor="text1"/>
          </w:rPr>
          <w:t>2 sources observe -0.8%~0.11% gain.</w:t>
        </w:r>
      </w:ins>
    </w:p>
    <w:p w14:paraId="21B02240" w14:textId="77777777" w:rsidR="006F12D6" w:rsidRPr="00BF7D7F" w:rsidRDefault="006F12D6" w:rsidP="003F70FC">
      <w:pPr>
        <w:pStyle w:val="ListParagraph"/>
        <w:numPr>
          <w:ilvl w:val="1"/>
          <w:numId w:val="31"/>
        </w:numPr>
        <w:snapToGrid w:val="0"/>
        <w:contextualSpacing w:val="0"/>
        <w:jc w:val="both"/>
        <w:rPr>
          <w:ins w:id="659" w:author="Juan Montojo" w:date="2024-09-01T16:28:00Z"/>
          <w:rFonts w:cs="Times"/>
          <w:color w:val="000000" w:themeColor="text1"/>
          <w:lang w:eastAsia="ko-KR"/>
        </w:rPr>
      </w:pPr>
      <w:ins w:id="660" w:author="Juan Montojo" w:date="2024-09-01T16:28:00Z">
        <w:r w:rsidRPr="00BF7D7F">
          <w:rPr>
            <w:rFonts w:cs="Times"/>
            <w:color w:val="000000" w:themeColor="text1"/>
            <w:lang w:eastAsia="ko-KR"/>
          </w:rPr>
          <w:t xml:space="preserve">For 60km/h UE speed, and N4=4 </w:t>
        </w:r>
      </w:ins>
    </w:p>
    <w:p w14:paraId="7D1EB6B5" w14:textId="77777777" w:rsidR="006F12D6" w:rsidRPr="00BF7D7F" w:rsidRDefault="006F12D6" w:rsidP="003F70FC">
      <w:pPr>
        <w:pStyle w:val="ListParagraph"/>
        <w:numPr>
          <w:ilvl w:val="2"/>
          <w:numId w:val="31"/>
        </w:numPr>
        <w:snapToGrid w:val="0"/>
        <w:contextualSpacing w:val="0"/>
        <w:jc w:val="both"/>
        <w:rPr>
          <w:ins w:id="661" w:author="Juan Montojo" w:date="2024-09-01T16:28:00Z"/>
          <w:rFonts w:cs="Times"/>
          <w:color w:val="000000" w:themeColor="text1"/>
        </w:rPr>
      </w:pPr>
      <w:ins w:id="662" w:author="Juan Montojo" w:date="2024-09-01T16:28:00Z">
        <w:r w:rsidRPr="00BF7D7F">
          <w:rPr>
            <w:rFonts w:cs="Times"/>
            <w:color w:val="000000" w:themeColor="text1"/>
          </w:rPr>
          <w:lastRenderedPageBreak/>
          <w:t>1 source observes -19.1% gain.</w:t>
        </w:r>
      </w:ins>
    </w:p>
    <w:p w14:paraId="1E542635" w14:textId="77777777" w:rsidR="006F12D6" w:rsidRPr="00BF7D7F" w:rsidRDefault="006F12D6" w:rsidP="003F70FC">
      <w:pPr>
        <w:pStyle w:val="ListParagraph"/>
        <w:numPr>
          <w:ilvl w:val="2"/>
          <w:numId w:val="31"/>
        </w:numPr>
        <w:snapToGrid w:val="0"/>
        <w:contextualSpacing w:val="0"/>
        <w:jc w:val="both"/>
        <w:rPr>
          <w:ins w:id="663" w:author="Juan Montojo" w:date="2024-09-01T16:28:00Z"/>
          <w:rFonts w:cs="Times"/>
          <w:color w:val="000000" w:themeColor="text1"/>
        </w:rPr>
      </w:pPr>
      <w:ins w:id="664" w:author="Juan Montojo" w:date="2024-09-01T16:28:00Z">
        <w:r w:rsidRPr="00BF7D7F">
          <w:rPr>
            <w:rFonts w:cs="Times"/>
            <w:color w:val="000000" w:themeColor="text1"/>
          </w:rPr>
          <w:t>1 source observes 0.92% gain.</w:t>
        </w:r>
      </w:ins>
    </w:p>
    <w:p w14:paraId="1D4A7AD3" w14:textId="77777777" w:rsidR="006F12D6" w:rsidRPr="00BF7D7F" w:rsidRDefault="006F12D6" w:rsidP="003F70FC">
      <w:pPr>
        <w:pStyle w:val="ListParagraph"/>
        <w:numPr>
          <w:ilvl w:val="0"/>
          <w:numId w:val="31"/>
        </w:numPr>
        <w:snapToGrid w:val="0"/>
        <w:contextualSpacing w:val="0"/>
        <w:jc w:val="both"/>
        <w:rPr>
          <w:ins w:id="665" w:author="Juan Montojo" w:date="2024-09-01T16:28:00Z"/>
          <w:rFonts w:cs="Times"/>
          <w:color w:val="000000" w:themeColor="text1"/>
        </w:rPr>
      </w:pPr>
      <w:ins w:id="666" w:author="Juan Montojo" w:date="2024-09-01T16:28:00Z">
        <w:r w:rsidRPr="00BF7D7F">
          <w:rPr>
            <w:rFonts w:cs="Times"/>
            <w:color w:val="000000" w:themeColor="text1"/>
          </w:rPr>
          <w:t>For full buffer traffic:</w:t>
        </w:r>
      </w:ins>
    </w:p>
    <w:p w14:paraId="4D56B3A3" w14:textId="77777777" w:rsidR="006F12D6" w:rsidRPr="00BF7D7F" w:rsidRDefault="006F12D6" w:rsidP="003F70FC">
      <w:pPr>
        <w:pStyle w:val="ListParagraph"/>
        <w:numPr>
          <w:ilvl w:val="1"/>
          <w:numId w:val="31"/>
        </w:numPr>
        <w:snapToGrid w:val="0"/>
        <w:contextualSpacing w:val="0"/>
        <w:jc w:val="both"/>
        <w:rPr>
          <w:ins w:id="667" w:author="Juan Montojo" w:date="2024-09-01T16:28:00Z"/>
          <w:rFonts w:cs="Times"/>
          <w:color w:val="000000" w:themeColor="text1"/>
        </w:rPr>
      </w:pPr>
      <w:ins w:id="668" w:author="Juan Montojo" w:date="2024-09-01T16:28:00Z">
        <w:r w:rsidRPr="00BF7D7F">
          <w:rPr>
            <w:rFonts w:cs="Times"/>
            <w:color w:val="000000" w:themeColor="text1"/>
            <w:lang w:eastAsia="ko-KR"/>
          </w:rPr>
          <w:t>For 30km/h UE speed and N4=1</w:t>
        </w:r>
      </w:ins>
    </w:p>
    <w:p w14:paraId="12365CE5" w14:textId="77777777" w:rsidR="006F12D6" w:rsidRPr="00BF7D7F" w:rsidRDefault="006F12D6" w:rsidP="003F70FC">
      <w:pPr>
        <w:pStyle w:val="ListParagraph"/>
        <w:numPr>
          <w:ilvl w:val="2"/>
          <w:numId w:val="31"/>
        </w:numPr>
        <w:snapToGrid w:val="0"/>
        <w:contextualSpacing w:val="0"/>
        <w:jc w:val="both"/>
        <w:rPr>
          <w:ins w:id="669" w:author="Juan Montojo" w:date="2024-09-01T16:28:00Z"/>
          <w:rFonts w:cs="Times"/>
          <w:color w:val="000000" w:themeColor="text1"/>
        </w:rPr>
      </w:pPr>
      <w:ins w:id="670" w:author="Juan Montojo" w:date="2024-09-01T16:28:00Z">
        <w:r w:rsidRPr="00BF7D7F">
          <w:rPr>
            <w:rFonts w:cs="Times"/>
            <w:color w:val="000000" w:themeColor="text1"/>
          </w:rPr>
          <w:t>2 sources observe 10.6%~24% gain.</w:t>
        </w:r>
      </w:ins>
    </w:p>
    <w:p w14:paraId="4A966727" w14:textId="77777777" w:rsidR="006F12D6" w:rsidRPr="00BF7D7F" w:rsidRDefault="006F12D6" w:rsidP="003F70FC">
      <w:pPr>
        <w:pStyle w:val="ListParagraph"/>
        <w:numPr>
          <w:ilvl w:val="2"/>
          <w:numId w:val="31"/>
        </w:numPr>
        <w:snapToGrid w:val="0"/>
        <w:contextualSpacing w:val="0"/>
        <w:jc w:val="both"/>
        <w:rPr>
          <w:ins w:id="671" w:author="Juan Montojo" w:date="2024-09-01T16:28:00Z"/>
          <w:rFonts w:cs="Times"/>
          <w:color w:val="000000" w:themeColor="text1"/>
        </w:rPr>
      </w:pPr>
      <w:ins w:id="672" w:author="Juan Montojo" w:date="2024-09-01T16:28:00Z">
        <w:r w:rsidRPr="00BF7D7F">
          <w:rPr>
            <w:rFonts w:cs="Times"/>
            <w:color w:val="000000" w:themeColor="text1"/>
          </w:rPr>
          <w:t>2 sources observe 7.8%~9.7% gain.</w:t>
        </w:r>
      </w:ins>
    </w:p>
    <w:p w14:paraId="07001239" w14:textId="77777777" w:rsidR="006F12D6" w:rsidRPr="00BF7D7F" w:rsidRDefault="006F12D6" w:rsidP="003F70FC">
      <w:pPr>
        <w:pStyle w:val="ListParagraph"/>
        <w:numPr>
          <w:ilvl w:val="2"/>
          <w:numId w:val="31"/>
        </w:numPr>
        <w:snapToGrid w:val="0"/>
        <w:contextualSpacing w:val="0"/>
        <w:jc w:val="both"/>
        <w:rPr>
          <w:ins w:id="673" w:author="Juan Montojo" w:date="2024-09-01T16:28:00Z"/>
          <w:rFonts w:cs="Times"/>
          <w:color w:val="000000" w:themeColor="text1"/>
        </w:rPr>
      </w:pPr>
      <w:ins w:id="674" w:author="Juan Montojo" w:date="2024-09-01T16:28:00Z">
        <w:r w:rsidRPr="00BF7D7F">
          <w:rPr>
            <w:rFonts w:cs="Times"/>
            <w:color w:val="000000" w:themeColor="text1"/>
          </w:rPr>
          <w:t>3 sources observe -0.6%~1.2% gain.</w:t>
        </w:r>
      </w:ins>
    </w:p>
    <w:p w14:paraId="28C7BA06" w14:textId="77777777" w:rsidR="006F12D6" w:rsidRPr="00BF7D7F" w:rsidRDefault="006F12D6" w:rsidP="003F70FC">
      <w:pPr>
        <w:pStyle w:val="ListParagraph"/>
        <w:numPr>
          <w:ilvl w:val="1"/>
          <w:numId w:val="31"/>
        </w:numPr>
        <w:snapToGrid w:val="0"/>
        <w:contextualSpacing w:val="0"/>
        <w:jc w:val="both"/>
        <w:rPr>
          <w:ins w:id="675" w:author="Juan Montojo" w:date="2024-09-01T16:28:00Z"/>
          <w:rFonts w:cs="Times"/>
          <w:color w:val="000000" w:themeColor="text1"/>
          <w:lang w:eastAsia="ko-KR"/>
        </w:rPr>
      </w:pPr>
      <w:ins w:id="676" w:author="Juan Montojo" w:date="2024-09-01T16:28:00Z">
        <w:r w:rsidRPr="00BF7D7F">
          <w:rPr>
            <w:rFonts w:cs="Times"/>
            <w:color w:val="000000" w:themeColor="text1"/>
            <w:lang w:eastAsia="ko-KR"/>
          </w:rPr>
          <w:t xml:space="preserve">For 60km/h UE speed, and N4=1 </w:t>
        </w:r>
      </w:ins>
    </w:p>
    <w:p w14:paraId="11383D31" w14:textId="77777777" w:rsidR="006F12D6" w:rsidRPr="00BF7D7F" w:rsidRDefault="006F12D6" w:rsidP="003F70FC">
      <w:pPr>
        <w:pStyle w:val="ListParagraph"/>
        <w:numPr>
          <w:ilvl w:val="2"/>
          <w:numId w:val="31"/>
        </w:numPr>
        <w:snapToGrid w:val="0"/>
        <w:contextualSpacing w:val="0"/>
        <w:jc w:val="both"/>
        <w:rPr>
          <w:ins w:id="677" w:author="Juan Montojo" w:date="2024-09-01T16:28:00Z"/>
          <w:rFonts w:cs="Times"/>
          <w:color w:val="000000" w:themeColor="text1"/>
        </w:rPr>
      </w:pPr>
      <w:ins w:id="678" w:author="Juan Montojo" w:date="2024-09-01T16:28:00Z">
        <w:r w:rsidRPr="00BF7D7F">
          <w:rPr>
            <w:rFonts w:cs="Times"/>
            <w:color w:val="000000" w:themeColor="text1"/>
          </w:rPr>
          <w:t xml:space="preserve">1 source observes 0.2% gain </w:t>
        </w:r>
      </w:ins>
    </w:p>
    <w:p w14:paraId="35903F71" w14:textId="77777777" w:rsidR="006F12D6" w:rsidRPr="00BF7D7F" w:rsidRDefault="006F12D6" w:rsidP="003F70FC">
      <w:pPr>
        <w:pStyle w:val="ListParagraph"/>
        <w:numPr>
          <w:ilvl w:val="2"/>
          <w:numId w:val="31"/>
        </w:numPr>
        <w:snapToGrid w:val="0"/>
        <w:contextualSpacing w:val="0"/>
        <w:jc w:val="both"/>
        <w:rPr>
          <w:ins w:id="679" w:author="Juan Montojo" w:date="2024-09-01T16:28:00Z"/>
          <w:rFonts w:cs="Times"/>
          <w:color w:val="000000" w:themeColor="text1"/>
        </w:rPr>
      </w:pPr>
      <w:ins w:id="680" w:author="Juan Montojo" w:date="2024-09-01T16:28:00Z">
        <w:r w:rsidRPr="00BF7D7F">
          <w:rPr>
            <w:rFonts w:cs="Times"/>
            <w:color w:val="000000" w:themeColor="text1"/>
          </w:rPr>
          <w:t xml:space="preserve">1 source observes 8.4% gain </w:t>
        </w:r>
      </w:ins>
    </w:p>
    <w:p w14:paraId="79DEA631" w14:textId="77777777" w:rsidR="006F12D6" w:rsidRPr="00BF7D7F" w:rsidRDefault="006F12D6" w:rsidP="003F70FC">
      <w:pPr>
        <w:pStyle w:val="ListParagraph"/>
        <w:numPr>
          <w:ilvl w:val="1"/>
          <w:numId w:val="31"/>
        </w:numPr>
        <w:snapToGrid w:val="0"/>
        <w:contextualSpacing w:val="0"/>
        <w:jc w:val="both"/>
        <w:rPr>
          <w:ins w:id="681" w:author="Juan Montojo" w:date="2024-09-01T16:28:00Z"/>
          <w:rFonts w:cs="Times"/>
          <w:color w:val="000000" w:themeColor="text1"/>
        </w:rPr>
      </w:pPr>
      <w:ins w:id="682" w:author="Juan Montojo" w:date="2024-09-01T16:28:00Z">
        <w:r w:rsidRPr="00BF7D7F">
          <w:rPr>
            <w:rFonts w:cs="Times"/>
            <w:color w:val="000000" w:themeColor="text1"/>
            <w:lang w:eastAsia="ko-KR"/>
          </w:rPr>
          <w:t>For 30km/h UE speed and N4= 4</w:t>
        </w:r>
      </w:ins>
    </w:p>
    <w:p w14:paraId="6D9AA554" w14:textId="77777777" w:rsidR="006F12D6" w:rsidRPr="00BF7D7F" w:rsidRDefault="006F12D6" w:rsidP="003F70FC">
      <w:pPr>
        <w:pStyle w:val="ListParagraph"/>
        <w:numPr>
          <w:ilvl w:val="2"/>
          <w:numId w:val="31"/>
        </w:numPr>
        <w:snapToGrid w:val="0"/>
        <w:contextualSpacing w:val="0"/>
        <w:jc w:val="both"/>
        <w:rPr>
          <w:ins w:id="683" w:author="Juan Montojo" w:date="2024-09-01T16:28:00Z"/>
          <w:rFonts w:cs="Times"/>
          <w:color w:val="000000" w:themeColor="text1"/>
        </w:rPr>
      </w:pPr>
      <w:ins w:id="684" w:author="Juan Montojo" w:date="2024-09-01T16:28:00Z">
        <w:r w:rsidRPr="00BF7D7F">
          <w:rPr>
            <w:rFonts w:cs="Times"/>
            <w:color w:val="000000" w:themeColor="text1"/>
          </w:rPr>
          <w:t>1 source observes 7% gain.</w:t>
        </w:r>
      </w:ins>
    </w:p>
    <w:p w14:paraId="60C56759" w14:textId="77777777" w:rsidR="006F12D6" w:rsidRPr="00BF7D7F" w:rsidRDefault="006F12D6" w:rsidP="003F70FC">
      <w:pPr>
        <w:pStyle w:val="ListParagraph"/>
        <w:numPr>
          <w:ilvl w:val="2"/>
          <w:numId w:val="31"/>
        </w:numPr>
        <w:snapToGrid w:val="0"/>
        <w:contextualSpacing w:val="0"/>
        <w:jc w:val="both"/>
        <w:rPr>
          <w:ins w:id="685" w:author="Juan Montojo" w:date="2024-09-01T16:28:00Z"/>
          <w:rFonts w:cs="Times"/>
          <w:color w:val="000000" w:themeColor="text1"/>
        </w:rPr>
      </w:pPr>
      <w:ins w:id="686" w:author="Juan Montojo" w:date="2024-09-01T16:28:00Z">
        <w:r w:rsidRPr="00BF7D7F">
          <w:rPr>
            <w:rFonts w:cs="Times"/>
            <w:color w:val="000000" w:themeColor="text1"/>
          </w:rPr>
          <w:t xml:space="preserve">1 source observes 6.8% gain </w:t>
        </w:r>
      </w:ins>
    </w:p>
    <w:p w14:paraId="101AA776" w14:textId="77777777" w:rsidR="006F12D6" w:rsidRPr="00BF7D7F" w:rsidRDefault="006F12D6" w:rsidP="003F70FC">
      <w:pPr>
        <w:pStyle w:val="ListParagraph"/>
        <w:numPr>
          <w:ilvl w:val="1"/>
          <w:numId w:val="31"/>
        </w:numPr>
        <w:snapToGrid w:val="0"/>
        <w:contextualSpacing w:val="0"/>
        <w:jc w:val="both"/>
        <w:rPr>
          <w:ins w:id="687" w:author="Juan Montojo" w:date="2024-09-01T16:28:00Z"/>
          <w:rFonts w:cs="Times"/>
          <w:color w:val="000000" w:themeColor="text1"/>
        </w:rPr>
      </w:pPr>
      <w:ins w:id="688" w:author="Juan Montojo" w:date="2024-09-01T16:28:00Z">
        <w:r w:rsidRPr="00BF7D7F">
          <w:rPr>
            <w:rFonts w:cs="Times"/>
            <w:color w:val="000000" w:themeColor="text1"/>
            <w:lang w:eastAsia="ko-KR"/>
          </w:rPr>
          <w:t xml:space="preserve">For 60km/h UE speed and N4=4 </w:t>
        </w:r>
      </w:ins>
    </w:p>
    <w:p w14:paraId="69972372" w14:textId="77777777" w:rsidR="006F12D6" w:rsidRPr="00BF7D7F" w:rsidRDefault="006F12D6" w:rsidP="003F70FC">
      <w:pPr>
        <w:pStyle w:val="ListParagraph"/>
        <w:numPr>
          <w:ilvl w:val="2"/>
          <w:numId w:val="31"/>
        </w:numPr>
        <w:snapToGrid w:val="0"/>
        <w:contextualSpacing w:val="0"/>
        <w:jc w:val="both"/>
        <w:rPr>
          <w:ins w:id="689" w:author="Juan Montojo" w:date="2024-09-01T16:28:00Z"/>
          <w:rFonts w:cs="Times"/>
          <w:color w:val="000000" w:themeColor="text1"/>
        </w:rPr>
      </w:pPr>
      <w:ins w:id="690" w:author="Juan Montojo" w:date="2024-09-01T16:28:00Z">
        <w:r w:rsidRPr="00BF7D7F">
          <w:rPr>
            <w:rFonts w:cs="Times"/>
            <w:color w:val="000000" w:themeColor="text1"/>
          </w:rPr>
          <w:t xml:space="preserve">1 source observes 11.6% gain </w:t>
        </w:r>
      </w:ins>
    </w:p>
    <w:p w14:paraId="6637B47D" w14:textId="77777777" w:rsidR="006F12D6" w:rsidRPr="00BF7D7F" w:rsidRDefault="006F12D6" w:rsidP="000831AC">
      <w:pPr>
        <w:snapToGrid w:val="0"/>
        <w:jc w:val="both"/>
        <w:rPr>
          <w:ins w:id="691" w:author="Juan Montojo" w:date="2024-09-01T16:28:00Z"/>
          <w:rFonts w:cs="Times"/>
          <w:color w:val="000000" w:themeColor="text1"/>
        </w:rPr>
      </w:pPr>
      <w:ins w:id="692" w:author="Juan Montojo" w:date="2024-09-01T16:28:00Z">
        <w:r w:rsidRPr="00BF7D7F">
          <w:rPr>
            <w:rFonts w:cs="Times"/>
            <w:color w:val="000000" w:themeColor="text1"/>
          </w:rPr>
          <w:t>Note: the above results are based on the following assumptions</w:t>
        </w:r>
      </w:ins>
    </w:p>
    <w:p w14:paraId="021404B8" w14:textId="77777777" w:rsidR="006F12D6" w:rsidRPr="00BF7D7F" w:rsidRDefault="006F12D6" w:rsidP="0088230B">
      <w:pPr>
        <w:pStyle w:val="ListParagraph"/>
        <w:numPr>
          <w:ilvl w:val="0"/>
          <w:numId w:val="31"/>
        </w:numPr>
        <w:snapToGrid w:val="0"/>
        <w:contextualSpacing w:val="0"/>
        <w:jc w:val="both"/>
        <w:rPr>
          <w:ins w:id="693" w:author="Juan Montojo" w:date="2024-09-01T16:28:00Z"/>
          <w:rFonts w:cs="Times"/>
          <w:color w:val="000000" w:themeColor="text1"/>
        </w:rPr>
      </w:pPr>
      <w:ins w:id="694" w:author="Juan Montojo" w:date="2024-09-01T16:28:00Z">
        <w:r w:rsidRPr="00BF7D7F">
          <w:rPr>
            <w:rFonts w:cs="Times"/>
            <w:color w:val="000000" w:themeColor="text1"/>
          </w:rPr>
          <w:t>The observation window considers to start as early as 15ms~50ms.</w:t>
        </w:r>
      </w:ins>
    </w:p>
    <w:p w14:paraId="5505AA22" w14:textId="77777777" w:rsidR="006F12D6" w:rsidRPr="00BF7D7F" w:rsidRDefault="006F12D6" w:rsidP="0088230B">
      <w:pPr>
        <w:pStyle w:val="ListParagraph"/>
        <w:numPr>
          <w:ilvl w:val="0"/>
          <w:numId w:val="31"/>
        </w:numPr>
        <w:snapToGrid w:val="0"/>
        <w:contextualSpacing w:val="0"/>
        <w:jc w:val="both"/>
        <w:rPr>
          <w:ins w:id="695" w:author="Juan Montojo" w:date="2024-09-01T16:28:00Z"/>
          <w:rFonts w:cs="Times"/>
          <w:color w:val="000000" w:themeColor="text1"/>
        </w:rPr>
      </w:pPr>
      <w:ins w:id="696" w:author="Juan Montojo" w:date="2024-09-01T16:28:00Z">
        <w:r w:rsidRPr="00BF7D7F">
          <w:rPr>
            <w:rFonts w:cs="Times"/>
            <w:color w:val="000000" w:themeColor="text1"/>
          </w:rPr>
          <w:t>A future 4ms ~ 20ms instance from the prediction output is considered for calculating the metric.</w:t>
        </w:r>
      </w:ins>
    </w:p>
    <w:p w14:paraId="555CC966" w14:textId="77777777" w:rsidR="006F12D6" w:rsidRPr="00BF7D7F" w:rsidRDefault="006F12D6" w:rsidP="0088230B">
      <w:pPr>
        <w:pStyle w:val="ListParagraph"/>
        <w:numPr>
          <w:ilvl w:val="0"/>
          <w:numId w:val="31"/>
        </w:numPr>
        <w:snapToGrid w:val="0"/>
        <w:contextualSpacing w:val="0"/>
        <w:jc w:val="both"/>
        <w:rPr>
          <w:ins w:id="697" w:author="Juan Montojo" w:date="2024-09-01T16:28:00Z"/>
          <w:rFonts w:cs="Times"/>
          <w:color w:val="000000" w:themeColor="text1"/>
        </w:rPr>
      </w:pPr>
      <w:ins w:id="698" w:author="Juan Montojo" w:date="2024-09-01T16:28:00Z">
        <w:r w:rsidRPr="00BF7D7F">
          <w:rPr>
            <w:rFonts w:cs="Times"/>
            <w:color w:val="000000" w:themeColor="text1"/>
          </w:rPr>
          <w:t>Raw channel matrix is considered as model input</w:t>
        </w:r>
      </w:ins>
    </w:p>
    <w:p w14:paraId="63A71FE0" w14:textId="77777777" w:rsidR="006F12D6" w:rsidRPr="00BF7D7F" w:rsidRDefault="006F12D6" w:rsidP="0088230B">
      <w:pPr>
        <w:pStyle w:val="ListParagraph"/>
        <w:numPr>
          <w:ilvl w:val="0"/>
          <w:numId w:val="31"/>
        </w:numPr>
        <w:snapToGrid w:val="0"/>
        <w:contextualSpacing w:val="0"/>
        <w:jc w:val="both"/>
        <w:rPr>
          <w:ins w:id="699" w:author="Juan Montojo" w:date="2024-09-01T16:28:00Z"/>
          <w:rFonts w:cs="Times"/>
          <w:color w:val="000000" w:themeColor="text1"/>
        </w:rPr>
      </w:pPr>
      <w:ins w:id="700" w:author="Juan Montojo" w:date="2024-09-01T16:28:00Z">
        <w:r w:rsidRPr="00BF7D7F">
          <w:rPr>
            <w:rFonts w:cs="Times"/>
            <w:color w:val="000000" w:themeColor="text1"/>
            <w:lang w:eastAsia="ko-KR"/>
          </w:rPr>
          <w:t xml:space="preserve">2 sources consider beam-delay domain transformation/antenna-frequency domain transformation as pre/post processing, 1 source considered antenna(port)-delay domain transformation/ antenna(port)-frequency domain transformation as pre/post processing, and other sources considers no pre/post processing. </w:t>
        </w:r>
      </w:ins>
    </w:p>
    <w:p w14:paraId="1D7EBBB4" w14:textId="77777777" w:rsidR="006F12D6" w:rsidRPr="00BF7D7F" w:rsidRDefault="006F12D6" w:rsidP="0088230B">
      <w:pPr>
        <w:pStyle w:val="ListParagraph"/>
        <w:numPr>
          <w:ilvl w:val="0"/>
          <w:numId w:val="31"/>
        </w:numPr>
        <w:snapToGrid w:val="0"/>
        <w:contextualSpacing w:val="0"/>
        <w:jc w:val="both"/>
        <w:rPr>
          <w:ins w:id="701" w:author="Juan Montojo" w:date="2024-09-01T16:28:00Z"/>
          <w:rFonts w:cs="Times"/>
          <w:color w:val="000000" w:themeColor="text1"/>
        </w:rPr>
      </w:pPr>
      <w:ins w:id="702" w:author="Juan Montojo" w:date="2024-09-01T16:28:00Z">
        <w:r w:rsidRPr="00BF7D7F">
          <w:rPr>
            <w:rFonts w:cs="Times"/>
            <w:color w:val="000000" w:themeColor="text1"/>
          </w:rPr>
          <w:t xml:space="preserve">3 sources consider spatial consistency, and other sources do not consider spatial consistency. </w:t>
        </w:r>
      </w:ins>
    </w:p>
    <w:p w14:paraId="21F3AE60" w14:textId="77777777" w:rsidR="006F12D6" w:rsidRPr="00BF7D7F" w:rsidRDefault="006F12D6" w:rsidP="0088230B">
      <w:pPr>
        <w:pStyle w:val="ListParagraph"/>
        <w:numPr>
          <w:ilvl w:val="0"/>
          <w:numId w:val="31"/>
        </w:numPr>
        <w:suppressAutoHyphens/>
        <w:contextualSpacing w:val="0"/>
        <w:jc w:val="both"/>
        <w:rPr>
          <w:ins w:id="703" w:author="Juan Montojo" w:date="2024-09-01T16:28:00Z"/>
          <w:rFonts w:cs="Times"/>
          <w:color w:val="000000" w:themeColor="text1"/>
          <w:lang w:eastAsia="ko-KR"/>
        </w:rPr>
      </w:pPr>
      <w:ins w:id="704" w:author="Juan Montojo" w:date="2024-09-01T16:28:00Z">
        <w:r w:rsidRPr="00BF7D7F">
          <w:rPr>
            <w:rFonts w:cs="Times"/>
            <w:color w:val="000000" w:themeColor="text1"/>
            <w:lang w:eastAsia="ko-KR"/>
          </w:rPr>
          <w:t>1 source considers 100% in car UE distribution and other sources consider 100% outdoor UE distribution.</w:t>
        </w:r>
      </w:ins>
    </w:p>
    <w:p w14:paraId="1C756561" w14:textId="77777777" w:rsidR="006F12D6" w:rsidRPr="00BF7D7F" w:rsidRDefault="006F12D6" w:rsidP="0088230B">
      <w:pPr>
        <w:pStyle w:val="ListParagraph"/>
        <w:numPr>
          <w:ilvl w:val="0"/>
          <w:numId w:val="31"/>
        </w:numPr>
        <w:suppressAutoHyphens/>
        <w:contextualSpacing w:val="0"/>
        <w:jc w:val="both"/>
        <w:rPr>
          <w:ins w:id="705" w:author="Juan Montojo" w:date="2024-09-01T16:28:00Z"/>
          <w:rFonts w:cs="Times"/>
          <w:color w:val="000000" w:themeColor="text1"/>
          <w:lang w:eastAsia="ko-KR"/>
        </w:rPr>
      </w:pPr>
      <w:ins w:id="706" w:author="Juan Montojo" w:date="2024-09-01T16:28:00Z">
        <w:r w:rsidRPr="00BF7D7F">
          <w:rPr>
            <w:rFonts w:cs="Times"/>
            <w:color w:val="000000" w:themeColor="text1"/>
            <w:lang w:eastAsia="ko-KR"/>
          </w:rPr>
          <w:t>5 sources consider realistic channel estimation, and other sources consider ideal channel estimation.</w:t>
        </w:r>
      </w:ins>
    </w:p>
    <w:p w14:paraId="5EBEFF2C" w14:textId="77777777" w:rsidR="006F12D6" w:rsidRPr="00BF7D7F" w:rsidRDefault="006F12D6" w:rsidP="0088230B">
      <w:pPr>
        <w:pStyle w:val="ListParagraph"/>
        <w:numPr>
          <w:ilvl w:val="0"/>
          <w:numId w:val="31"/>
        </w:numPr>
        <w:suppressAutoHyphens/>
        <w:contextualSpacing w:val="0"/>
        <w:jc w:val="both"/>
        <w:rPr>
          <w:ins w:id="707" w:author="Juan Montojo" w:date="2024-09-01T16:28:00Z"/>
          <w:rFonts w:cs="Times"/>
          <w:color w:val="000000" w:themeColor="text1"/>
          <w:lang w:eastAsia="ko-KR"/>
        </w:rPr>
      </w:pPr>
      <w:ins w:id="708" w:author="Juan Montojo" w:date="2024-09-01T16:28:00Z">
        <w:r w:rsidRPr="00BF7D7F">
          <w:rPr>
            <w:rFonts w:cs="Times"/>
            <w:color w:val="000000" w:themeColor="text1"/>
            <w:lang w:eastAsia="ko-KR"/>
          </w:rPr>
          <w:t>1 source are modelled phase discontinuity, and other sources do not consider phase discontinuity</w:t>
        </w:r>
      </w:ins>
    </w:p>
    <w:p w14:paraId="60501905" w14:textId="77777777" w:rsidR="006F12D6" w:rsidRPr="00BF7D7F" w:rsidRDefault="006F12D6" w:rsidP="000831AC">
      <w:pPr>
        <w:suppressAutoHyphens/>
        <w:jc w:val="both"/>
        <w:rPr>
          <w:ins w:id="709" w:author="Juan Montojo" w:date="2024-09-01T16:28:00Z"/>
          <w:rFonts w:cs="Times"/>
          <w:color w:val="000000" w:themeColor="text1"/>
        </w:rPr>
      </w:pPr>
      <w:ins w:id="710" w:author="Juan Montojo" w:date="2024-09-01T16:28:00Z">
        <w:r w:rsidRPr="00BF7D7F">
          <w:rPr>
            <w:rFonts w:cs="Times"/>
            <w:color w:val="000000" w:themeColor="text1"/>
          </w:rPr>
          <w:t>Note: N4 refers to the number of predicted CSI instances</w:t>
        </w:r>
      </w:ins>
    </w:p>
    <w:p w14:paraId="7BDCAD14" w14:textId="77777777" w:rsidR="006F12D6" w:rsidRPr="00BF7D7F" w:rsidRDefault="006F12D6" w:rsidP="000831AC">
      <w:pPr>
        <w:suppressAutoHyphens/>
        <w:rPr>
          <w:ins w:id="711" w:author="Juan Montojo" w:date="2024-09-01T16:28:00Z"/>
          <w:rFonts w:cs="Times"/>
          <w:color w:val="000000" w:themeColor="text1"/>
        </w:rPr>
      </w:pPr>
      <w:ins w:id="712" w:author="Juan Montojo" w:date="2024-09-01T16:28:00Z">
        <w:r w:rsidRPr="00BF7D7F">
          <w:rPr>
            <w:rFonts w:cs="Times"/>
            <w:color w:val="000000" w:themeColor="text1"/>
          </w:rPr>
          <w:t>Note: Results refer to Table 2-6/2-8 of R1-247339</w:t>
        </w:r>
      </w:ins>
    </w:p>
    <w:p w14:paraId="5BE8D76B" w14:textId="050DD376" w:rsidR="006F12D6" w:rsidRPr="00BF7D7F" w:rsidRDefault="006F12D6" w:rsidP="000831AC">
      <w:pPr>
        <w:suppressAutoHyphens/>
        <w:rPr>
          <w:ins w:id="713" w:author="Juan Montojo" w:date="2024-09-01T16:28:00Z"/>
          <w:rFonts w:cs="Times"/>
          <w:color w:val="000000" w:themeColor="text1"/>
          <w:lang w:eastAsia="ko-KR"/>
        </w:rPr>
      </w:pPr>
      <w:ins w:id="714" w:author="Juan Montojo" w:date="2024-09-01T16:28:00Z">
        <w:r w:rsidRPr="00BF7D7F">
          <w:rPr>
            <w:rFonts w:cs="Times"/>
            <w:color w:val="000000" w:themeColor="text1"/>
            <w:lang w:eastAsia="ko-KR"/>
          </w:rPr>
          <w:t xml:space="preserve">Note: </w:t>
        </w:r>
      </w:ins>
      <w:ins w:id="715" w:author="Juan Montojo" w:date="2024-09-01T16:38:00Z">
        <w:r w:rsidR="003E7B8B" w:rsidRPr="00BF7D7F">
          <w:rPr>
            <w:rFonts w:cs="Times"/>
            <w:color w:val="000000" w:themeColor="text1"/>
            <w:lang w:eastAsia="ko-KR"/>
          </w:rPr>
          <w:t>Figure 6.2.2.6A-3</w:t>
        </w:r>
      </w:ins>
      <w:ins w:id="716" w:author="Juan Montojo" w:date="2024-09-01T16:28:00Z">
        <w:r w:rsidRPr="00BF7D7F">
          <w:rPr>
            <w:rFonts w:cs="Times"/>
            <w:color w:val="000000" w:themeColor="text1"/>
            <w:lang w:eastAsia="ko-KR"/>
          </w:rPr>
          <w:t xml:space="preserve"> shows the </w:t>
        </w:r>
      </w:ins>
      <w:ins w:id="717" w:author="Juan Montojo" w:date="2024-09-01T16:40:00Z">
        <w:r w:rsidR="003F70FC" w:rsidRPr="00BF7D7F">
          <w:rPr>
            <w:rFonts w:cs="Times"/>
            <w:color w:val="000000" w:themeColor="text1"/>
            <w:lang w:eastAsia="ko-KR"/>
          </w:rPr>
          <w:t xml:space="preserve">Mean UPT </w:t>
        </w:r>
      </w:ins>
      <w:ins w:id="718" w:author="Juan Montojo" w:date="2024-09-01T16:28:00Z">
        <w:r w:rsidRPr="00BF7D7F">
          <w:rPr>
            <w:rFonts w:cs="Times"/>
            <w:color w:val="000000" w:themeColor="text1"/>
            <w:lang w:eastAsia="ko-KR"/>
          </w:rPr>
          <w:t xml:space="preserve">median, 0.75 quantile, 0.25 quantile, outliers, and min/max values excluding outliers, for low RU, Mid RU, High RU and full buffer with UE speed of 30km/h. </w:t>
        </w:r>
      </w:ins>
    </w:p>
    <w:p w14:paraId="0E9D0728" w14:textId="77777777" w:rsidR="006F12D6" w:rsidRPr="00BF7D7F" w:rsidRDefault="006F12D6" w:rsidP="006F12D6">
      <w:pPr>
        <w:jc w:val="center"/>
        <w:rPr>
          <w:ins w:id="719" w:author="Juan Montojo" w:date="2024-09-01T16:28:00Z"/>
          <w:color w:val="000000"/>
        </w:rPr>
      </w:pPr>
      <w:ins w:id="720" w:author="Juan Montojo" w:date="2024-09-01T16:28:00Z">
        <w:r w:rsidRPr="00BF7D7F">
          <w:rPr>
            <w:noProof/>
            <w:lang w:eastAsia="zh-CN"/>
          </w:rPr>
          <w:lastRenderedPageBreak/>
          <w:drawing>
            <wp:inline distT="0" distB="0" distL="0" distR="0" wp14:anchorId="2C778D60" wp14:editId="0177690E">
              <wp:extent cx="5646420" cy="3230880"/>
              <wp:effectExtent l="0" t="0" r="0" b="7620"/>
              <wp:docPr id="9" name="그림 9" descr="C:\Users\admin\AppData\Local\Microsoft\Windows\INetCache\Content.Word\mean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descr="C:\Users\admin\AppData\Local\Microsoft\Windows\INetCache\Content.Word\meanBM2.emf"/>
                      <pic:cNvPicPr>
                        <a:picLocks noChangeAspect="1" noChangeArrowheads="1"/>
                      </pic:cNvPicPr>
                    </pic:nvPicPr>
                    <pic:blipFill>
                      <a:blip r:embed="rId19" cstate="print">
                        <a:extLst>
                          <a:ext uri="{28A0092B-C50C-407E-A947-70E740481C1C}">
                            <a14:useLocalDpi xmlns:a14="http://schemas.microsoft.com/office/drawing/2010/main" val="0"/>
                          </a:ext>
                        </a:extLst>
                      </a:blip>
                      <a:srcRect l="9941" t="2380" r="8144" b="3947"/>
                      <a:stretch>
                        <a:fillRect/>
                      </a:stretch>
                    </pic:blipFill>
                    <pic:spPr bwMode="auto">
                      <a:xfrm>
                        <a:off x="0" y="0"/>
                        <a:ext cx="5646420" cy="3230880"/>
                      </a:xfrm>
                      <a:prstGeom prst="rect">
                        <a:avLst/>
                      </a:prstGeom>
                      <a:noFill/>
                      <a:ln>
                        <a:noFill/>
                      </a:ln>
                    </pic:spPr>
                  </pic:pic>
                </a:graphicData>
              </a:graphic>
            </wp:inline>
          </w:drawing>
        </w:r>
      </w:ins>
    </w:p>
    <w:p w14:paraId="6B49AD63" w14:textId="59DEB74D" w:rsidR="00681676" w:rsidRPr="00BF7D7F" w:rsidRDefault="00681676" w:rsidP="00681676">
      <w:pPr>
        <w:pStyle w:val="TF"/>
        <w:spacing w:after="180"/>
        <w:rPr>
          <w:ins w:id="721" w:author="Juan Montojo" w:date="2024-09-01T16:28:00Z"/>
        </w:rPr>
      </w:pPr>
      <w:ins w:id="722" w:author="Juan Montojo" w:date="2024-09-01T16:28:00Z">
        <w:r w:rsidRPr="00BF7D7F">
          <w:t>Figure 6.2.2.6A-</w:t>
        </w:r>
      </w:ins>
      <w:ins w:id="723" w:author="Juan Montojo" w:date="2024-09-01T16:37:00Z">
        <w:r w:rsidRPr="00BF7D7F">
          <w:t>3</w:t>
        </w:r>
      </w:ins>
      <w:ins w:id="724" w:author="Juan Montojo" w:date="2024-09-01T16:28:00Z">
        <w:r w:rsidRPr="00BF7D7F">
          <w:t xml:space="preserve">: </w:t>
        </w:r>
      </w:ins>
      <w:ins w:id="725" w:author="Juan Montojo" w:date="2024-09-01T16:40:00Z">
        <w:r w:rsidR="003F70FC" w:rsidRPr="00BF7D7F">
          <w:t>Mean UPT m</w:t>
        </w:r>
      </w:ins>
      <w:ins w:id="726" w:author="Juan Montojo" w:date="2024-09-01T16:37:00Z">
        <w:r w:rsidR="003E7B8B" w:rsidRPr="00BF7D7F">
          <w:t>edian, 0.75 quantile, 0.25 quantile, outliers, and min/max values excluding outliers, for low RU, Mid RU, High RU and full buffer with UE speed of 30km/h</w:t>
        </w:r>
      </w:ins>
      <w:ins w:id="727" w:author="Juan Montojo" w:date="2024-09-01T16:28:00Z">
        <w:r w:rsidRPr="00BF7D7F">
          <w:t xml:space="preserve">. </w:t>
        </w:r>
      </w:ins>
    </w:p>
    <w:p w14:paraId="55D93CFF" w14:textId="77777777" w:rsidR="006F12D6" w:rsidRPr="00BF7D7F" w:rsidRDefault="006F12D6" w:rsidP="003E7B8B">
      <w:pPr>
        <w:rPr>
          <w:ins w:id="728" w:author="Juan Montojo" w:date="2024-09-01T16:28:00Z"/>
          <w:rFonts w:eastAsia="SimSun"/>
          <w:lang w:eastAsia="zh-CN"/>
        </w:rPr>
      </w:pPr>
    </w:p>
    <w:p w14:paraId="0A05D9B5" w14:textId="77777777" w:rsidR="006F12D6" w:rsidRPr="00BF7D7F" w:rsidRDefault="006F12D6" w:rsidP="006F12D6">
      <w:pPr>
        <w:rPr>
          <w:ins w:id="729" w:author="Juan Montojo" w:date="2024-09-01T16:28:00Z"/>
          <w:rFonts w:eastAsia="DengXian"/>
          <w:b/>
          <w:bCs/>
          <w:i/>
          <w:lang w:eastAsia="zh-CN"/>
        </w:rPr>
      </w:pPr>
      <w:ins w:id="730" w:author="Juan Montojo" w:date="2024-09-01T16:28:00Z">
        <w:r w:rsidRPr="00BF7D7F">
          <w:rPr>
            <w:rFonts w:eastAsia="DengXian"/>
            <w:b/>
            <w:bCs/>
            <w:i/>
            <w:lang w:eastAsia="zh-CN"/>
          </w:rPr>
          <w:t>5% UE UPT performance over benchmark 2 of non-AI based CSI prediction</w:t>
        </w:r>
      </w:ins>
    </w:p>
    <w:p w14:paraId="1D7DAAC8" w14:textId="77777777" w:rsidR="006F12D6" w:rsidRPr="00BF7D7F" w:rsidRDefault="006F12D6" w:rsidP="006F12D6">
      <w:pPr>
        <w:jc w:val="both"/>
        <w:rPr>
          <w:ins w:id="731" w:author="Juan Montojo" w:date="2024-09-01T16:28:00Z"/>
          <w:rFonts w:cs="Times"/>
          <w:color w:val="000000" w:themeColor="text1"/>
          <w:lang w:eastAsia="ko-KR"/>
        </w:rPr>
      </w:pPr>
      <w:ins w:id="732" w:author="Juan Montojo" w:date="2024-09-01T16:28:00Z">
        <w:r w:rsidRPr="00BF7D7F">
          <w:rPr>
            <w:rFonts w:cs="Times"/>
            <w:color w:val="000000" w:themeColor="text1"/>
            <w:lang w:eastAsia="ko-KR"/>
          </w:rPr>
          <w:t>For the CSI prediction using UE-sided model</w:t>
        </w:r>
        <w:r w:rsidRPr="00BF7D7F">
          <w:rPr>
            <w:rFonts w:cs="Times"/>
            <w:color w:val="000000" w:themeColor="text1"/>
          </w:rPr>
          <w:t xml:space="preserve">, in terms of 5% UE UPT, gains are observed compared to Benchmark 2 of a </w:t>
        </w:r>
        <w:r w:rsidRPr="00BF7D7F">
          <w:rPr>
            <w:rFonts w:cs="Times"/>
            <w:bCs/>
            <w:color w:val="000000" w:themeColor="text1"/>
            <w:lang w:eastAsia="zh-CN"/>
          </w:rPr>
          <w:t xml:space="preserve">non-AI/ML based CSI prediction </w:t>
        </w:r>
        <w:r w:rsidRPr="00BF7D7F">
          <w:rPr>
            <w:rFonts w:cs="Times"/>
            <w:color w:val="000000" w:themeColor="text1"/>
          </w:rPr>
          <w:t>approa</w:t>
        </w:r>
        <w:r w:rsidRPr="00BF7D7F">
          <w:rPr>
            <w:rFonts w:cs="Times"/>
            <w:color w:val="000000" w:themeColor="text1"/>
            <w:lang w:eastAsia="ko-KR"/>
          </w:rPr>
          <w:t>ch:</w:t>
        </w:r>
      </w:ins>
    </w:p>
    <w:p w14:paraId="790D6CB5" w14:textId="77777777" w:rsidR="006F12D6" w:rsidRPr="00BF7D7F" w:rsidRDefault="006F12D6" w:rsidP="003F70FC">
      <w:pPr>
        <w:pStyle w:val="ListParagraph"/>
        <w:numPr>
          <w:ilvl w:val="0"/>
          <w:numId w:val="31"/>
        </w:numPr>
        <w:suppressAutoHyphens/>
        <w:contextualSpacing w:val="0"/>
        <w:jc w:val="both"/>
        <w:rPr>
          <w:ins w:id="733" w:author="Juan Montojo" w:date="2024-09-01T16:28:00Z"/>
          <w:rFonts w:cs="Times"/>
          <w:color w:val="000000" w:themeColor="text1"/>
          <w:lang w:eastAsia="ko-KR"/>
        </w:rPr>
      </w:pPr>
      <w:ins w:id="734" w:author="Juan Montojo" w:date="2024-09-01T16:28:00Z">
        <w:r w:rsidRPr="00BF7D7F">
          <w:rPr>
            <w:rFonts w:cs="Times"/>
            <w:color w:val="000000" w:themeColor="text1"/>
          </w:rPr>
          <w:t>For FTP traffic, with low RU (RU&lt;=39%)</w:t>
        </w:r>
      </w:ins>
    </w:p>
    <w:p w14:paraId="1310427C" w14:textId="77777777" w:rsidR="006F12D6" w:rsidRPr="00BF7D7F" w:rsidRDefault="006F12D6" w:rsidP="003F70FC">
      <w:pPr>
        <w:pStyle w:val="ListParagraph"/>
        <w:numPr>
          <w:ilvl w:val="1"/>
          <w:numId w:val="31"/>
        </w:numPr>
        <w:snapToGrid w:val="0"/>
        <w:contextualSpacing w:val="0"/>
        <w:jc w:val="both"/>
        <w:rPr>
          <w:ins w:id="735" w:author="Juan Montojo" w:date="2024-09-01T16:28:00Z"/>
          <w:rFonts w:cs="Times"/>
          <w:color w:val="000000" w:themeColor="text1"/>
        </w:rPr>
      </w:pPr>
      <w:ins w:id="736" w:author="Juan Montojo" w:date="2024-09-01T16:28:00Z">
        <w:r w:rsidRPr="00BF7D7F">
          <w:rPr>
            <w:rFonts w:cs="Times"/>
            <w:color w:val="000000" w:themeColor="text1"/>
            <w:lang w:eastAsia="ko-KR"/>
          </w:rPr>
          <w:t>For 30km/h UE speed and N4=1,</w:t>
        </w:r>
      </w:ins>
    </w:p>
    <w:p w14:paraId="71D343B8" w14:textId="77777777" w:rsidR="006F12D6" w:rsidRPr="00BF7D7F" w:rsidRDefault="006F12D6" w:rsidP="003F70FC">
      <w:pPr>
        <w:pStyle w:val="ListParagraph"/>
        <w:numPr>
          <w:ilvl w:val="2"/>
          <w:numId w:val="31"/>
        </w:numPr>
        <w:snapToGrid w:val="0"/>
        <w:contextualSpacing w:val="0"/>
        <w:jc w:val="both"/>
        <w:rPr>
          <w:ins w:id="737" w:author="Juan Montojo" w:date="2024-09-01T16:28:00Z"/>
          <w:rFonts w:cs="Times"/>
          <w:color w:val="000000" w:themeColor="text1"/>
        </w:rPr>
      </w:pPr>
      <w:ins w:id="738" w:author="Juan Montojo" w:date="2024-09-01T16:28:00Z">
        <w:r w:rsidRPr="00BF7D7F">
          <w:rPr>
            <w:rFonts w:cs="Times"/>
            <w:color w:val="000000" w:themeColor="text1"/>
          </w:rPr>
          <w:t>2 sources observe 18%~26% gain.</w:t>
        </w:r>
      </w:ins>
    </w:p>
    <w:p w14:paraId="50D9DE48" w14:textId="77777777" w:rsidR="006F12D6" w:rsidRPr="00BF7D7F" w:rsidRDefault="006F12D6" w:rsidP="003F70FC">
      <w:pPr>
        <w:pStyle w:val="ListParagraph"/>
        <w:numPr>
          <w:ilvl w:val="2"/>
          <w:numId w:val="31"/>
        </w:numPr>
        <w:snapToGrid w:val="0"/>
        <w:contextualSpacing w:val="0"/>
        <w:jc w:val="both"/>
        <w:rPr>
          <w:ins w:id="739" w:author="Juan Montojo" w:date="2024-09-01T16:28:00Z"/>
          <w:rFonts w:cs="Times"/>
          <w:color w:val="000000" w:themeColor="text1"/>
        </w:rPr>
      </w:pPr>
      <w:ins w:id="740" w:author="Juan Montojo" w:date="2024-09-01T16:28:00Z">
        <w:r w:rsidRPr="00BF7D7F">
          <w:rPr>
            <w:rFonts w:cs="Times"/>
            <w:color w:val="000000" w:themeColor="text1"/>
          </w:rPr>
          <w:t>4 sources observe -1.1%~7.6% gain.</w:t>
        </w:r>
      </w:ins>
    </w:p>
    <w:p w14:paraId="5131547C" w14:textId="77777777" w:rsidR="006F12D6" w:rsidRPr="00BF7D7F" w:rsidRDefault="006F12D6" w:rsidP="003F70FC">
      <w:pPr>
        <w:pStyle w:val="ListParagraph"/>
        <w:numPr>
          <w:ilvl w:val="1"/>
          <w:numId w:val="31"/>
        </w:numPr>
        <w:snapToGrid w:val="0"/>
        <w:contextualSpacing w:val="0"/>
        <w:jc w:val="both"/>
        <w:rPr>
          <w:ins w:id="741" w:author="Juan Montojo" w:date="2024-09-01T16:28:00Z"/>
          <w:rFonts w:cs="Times"/>
          <w:color w:val="000000" w:themeColor="text1"/>
          <w:lang w:eastAsia="ko-KR"/>
        </w:rPr>
      </w:pPr>
      <w:ins w:id="742" w:author="Juan Montojo" w:date="2024-09-01T16:28:00Z">
        <w:r w:rsidRPr="00BF7D7F">
          <w:rPr>
            <w:rFonts w:cs="Times"/>
            <w:color w:val="000000" w:themeColor="text1"/>
            <w:lang w:eastAsia="ko-KR"/>
          </w:rPr>
          <w:t xml:space="preserve">For 60km/h UE speed, and N4=1 </w:t>
        </w:r>
      </w:ins>
    </w:p>
    <w:p w14:paraId="6C82FB33" w14:textId="77777777" w:rsidR="006F12D6" w:rsidRPr="00BF7D7F" w:rsidRDefault="006F12D6" w:rsidP="003F70FC">
      <w:pPr>
        <w:pStyle w:val="ListParagraph"/>
        <w:numPr>
          <w:ilvl w:val="2"/>
          <w:numId w:val="31"/>
        </w:numPr>
        <w:snapToGrid w:val="0"/>
        <w:contextualSpacing w:val="0"/>
        <w:jc w:val="both"/>
        <w:rPr>
          <w:ins w:id="743" w:author="Juan Montojo" w:date="2024-09-01T16:28:00Z"/>
          <w:rFonts w:cs="Times"/>
          <w:color w:val="000000" w:themeColor="text1"/>
        </w:rPr>
      </w:pPr>
      <w:ins w:id="744" w:author="Juan Montojo" w:date="2024-09-01T16:28:00Z">
        <w:r w:rsidRPr="00BF7D7F">
          <w:rPr>
            <w:rFonts w:cs="Times"/>
            <w:color w:val="000000" w:themeColor="text1"/>
          </w:rPr>
          <w:t xml:space="preserve">3 sources observe 1.9%~5.2% gain; </w:t>
        </w:r>
      </w:ins>
    </w:p>
    <w:p w14:paraId="77EBD1C7" w14:textId="77777777" w:rsidR="006F12D6" w:rsidRPr="00BF7D7F" w:rsidRDefault="006F12D6" w:rsidP="003F70FC">
      <w:pPr>
        <w:pStyle w:val="ListParagraph"/>
        <w:numPr>
          <w:ilvl w:val="2"/>
          <w:numId w:val="31"/>
        </w:numPr>
        <w:snapToGrid w:val="0"/>
        <w:contextualSpacing w:val="0"/>
        <w:jc w:val="both"/>
        <w:rPr>
          <w:ins w:id="745" w:author="Juan Montojo" w:date="2024-09-01T16:28:00Z"/>
          <w:rFonts w:cs="Times"/>
          <w:color w:val="000000" w:themeColor="text1"/>
        </w:rPr>
      </w:pPr>
      <w:ins w:id="746" w:author="Juan Montojo" w:date="2024-09-01T16:28:00Z">
        <w:r w:rsidRPr="00BF7D7F">
          <w:rPr>
            <w:rFonts w:cs="Times"/>
            <w:color w:val="000000" w:themeColor="text1"/>
          </w:rPr>
          <w:t>1 source observes 17% gain.</w:t>
        </w:r>
      </w:ins>
    </w:p>
    <w:p w14:paraId="2CDBC20B" w14:textId="77777777" w:rsidR="006F12D6" w:rsidRPr="00BF7D7F" w:rsidRDefault="006F12D6" w:rsidP="003F70FC">
      <w:pPr>
        <w:pStyle w:val="ListParagraph"/>
        <w:numPr>
          <w:ilvl w:val="1"/>
          <w:numId w:val="31"/>
        </w:numPr>
        <w:snapToGrid w:val="0"/>
        <w:contextualSpacing w:val="0"/>
        <w:jc w:val="both"/>
        <w:rPr>
          <w:ins w:id="747" w:author="Juan Montojo" w:date="2024-09-01T16:28:00Z"/>
          <w:rFonts w:cs="Times"/>
          <w:color w:val="000000" w:themeColor="text1"/>
        </w:rPr>
      </w:pPr>
      <w:ins w:id="748" w:author="Juan Montojo" w:date="2024-09-01T16:28:00Z">
        <w:r w:rsidRPr="00BF7D7F">
          <w:rPr>
            <w:rFonts w:cs="Times"/>
            <w:color w:val="000000" w:themeColor="text1"/>
            <w:lang w:eastAsia="ko-KR"/>
          </w:rPr>
          <w:t>For 30km/h UE speed and N4=4,</w:t>
        </w:r>
      </w:ins>
    </w:p>
    <w:p w14:paraId="05AFF87E" w14:textId="77777777" w:rsidR="006F12D6" w:rsidRPr="00BF7D7F" w:rsidRDefault="006F12D6" w:rsidP="003F70FC">
      <w:pPr>
        <w:pStyle w:val="ListParagraph"/>
        <w:numPr>
          <w:ilvl w:val="2"/>
          <w:numId w:val="31"/>
        </w:numPr>
        <w:snapToGrid w:val="0"/>
        <w:contextualSpacing w:val="0"/>
        <w:jc w:val="both"/>
        <w:rPr>
          <w:ins w:id="749" w:author="Juan Montojo" w:date="2024-09-01T16:28:00Z"/>
          <w:rFonts w:cs="Times"/>
          <w:color w:val="000000" w:themeColor="text1"/>
        </w:rPr>
      </w:pPr>
      <w:ins w:id="750" w:author="Juan Montojo" w:date="2024-09-01T16:28:00Z">
        <w:r w:rsidRPr="00BF7D7F">
          <w:rPr>
            <w:rFonts w:cs="Times"/>
            <w:color w:val="000000" w:themeColor="text1"/>
          </w:rPr>
          <w:t>1 source observes 23% gain.</w:t>
        </w:r>
      </w:ins>
    </w:p>
    <w:p w14:paraId="4ADC9ABE" w14:textId="77777777" w:rsidR="006F12D6" w:rsidRPr="00BF7D7F" w:rsidRDefault="006F12D6" w:rsidP="003F70FC">
      <w:pPr>
        <w:pStyle w:val="ListParagraph"/>
        <w:numPr>
          <w:ilvl w:val="2"/>
          <w:numId w:val="31"/>
        </w:numPr>
        <w:snapToGrid w:val="0"/>
        <w:contextualSpacing w:val="0"/>
        <w:jc w:val="both"/>
        <w:rPr>
          <w:ins w:id="751" w:author="Juan Montojo" w:date="2024-09-01T16:28:00Z"/>
          <w:rFonts w:cs="Times"/>
          <w:color w:val="000000" w:themeColor="text1"/>
        </w:rPr>
      </w:pPr>
      <w:ins w:id="752" w:author="Juan Montojo" w:date="2024-09-01T16:28:00Z">
        <w:r w:rsidRPr="00BF7D7F">
          <w:rPr>
            <w:rFonts w:cs="Times"/>
            <w:color w:val="000000" w:themeColor="text1"/>
          </w:rPr>
          <w:t>1 source observes -3.7% gain.</w:t>
        </w:r>
      </w:ins>
    </w:p>
    <w:p w14:paraId="0C2941DE" w14:textId="77777777" w:rsidR="006F12D6" w:rsidRPr="00BF7D7F" w:rsidRDefault="006F12D6" w:rsidP="003F70FC">
      <w:pPr>
        <w:pStyle w:val="ListParagraph"/>
        <w:numPr>
          <w:ilvl w:val="1"/>
          <w:numId w:val="31"/>
        </w:numPr>
        <w:snapToGrid w:val="0"/>
        <w:contextualSpacing w:val="0"/>
        <w:jc w:val="both"/>
        <w:rPr>
          <w:ins w:id="753" w:author="Juan Montojo" w:date="2024-09-01T16:28:00Z"/>
          <w:rFonts w:cs="Times"/>
          <w:color w:val="000000" w:themeColor="text1"/>
          <w:lang w:eastAsia="ko-KR"/>
        </w:rPr>
      </w:pPr>
      <w:ins w:id="754" w:author="Juan Montojo" w:date="2024-09-01T16:28:00Z">
        <w:r w:rsidRPr="00BF7D7F">
          <w:rPr>
            <w:rFonts w:cs="Times"/>
            <w:color w:val="000000" w:themeColor="text1"/>
            <w:lang w:eastAsia="ko-KR"/>
          </w:rPr>
          <w:t xml:space="preserve">For 60km/h UE speed, and N4=4 </w:t>
        </w:r>
      </w:ins>
    </w:p>
    <w:p w14:paraId="25D0A922" w14:textId="77777777" w:rsidR="006F12D6" w:rsidRPr="00BF7D7F" w:rsidRDefault="006F12D6" w:rsidP="003F70FC">
      <w:pPr>
        <w:pStyle w:val="ListParagraph"/>
        <w:numPr>
          <w:ilvl w:val="2"/>
          <w:numId w:val="31"/>
        </w:numPr>
        <w:snapToGrid w:val="0"/>
        <w:contextualSpacing w:val="0"/>
        <w:jc w:val="both"/>
        <w:rPr>
          <w:ins w:id="755" w:author="Juan Montojo" w:date="2024-09-01T16:28:00Z"/>
          <w:rFonts w:cs="Times"/>
          <w:color w:val="000000" w:themeColor="text1"/>
        </w:rPr>
      </w:pPr>
      <w:ins w:id="756" w:author="Juan Montojo" w:date="2024-09-01T16:28:00Z">
        <w:r w:rsidRPr="00BF7D7F">
          <w:rPr>
            <w:rFonts w:cs="Times"/>
            <w:color w:val="000000" w:themeColor="text1"/>
          </w:rPr>
          <w:t>1 source observes 19% gain.</w:t>
        </w:r>
      </w:ins>
    </w:p>
    <w:p w14:paraId="50F53BC4" w14:textId="77777777" w:rsidR="006F12D6" w:rsidRPr="00BF7D7F" w:rsidRDefault="006F12D6" w:rsidP="003F70FC">
      <w:pPr>
        <w:pStyle w:val="ListParagraph"/>
        <w:numPr>
          <w:ilvl w:val="2"/>
          <w:numId w:val="31"/>
        </w:numPr>
        <w:snapToGrid w:val="0"/>
        <w:contextualSpacing w:val="0"/>
        <w:jc w:val="both"/>
        <w:rPr>
          <w:ins w:id="757" w:author="Juan Montojo" w:date="2024-09-01T16:28:00Z"/>
          <w:rFonts w:cs="Times"/>
          <w:color w:val="000000" w:themeColor="text1"/>
        </w:rPr>
      </w:pPr>
      <w:ins w:id="758" w:author="Juan Montojo" w:date="2024-09-01T16:28:00Z">
        <w:r w:rsidRPr="00BF7D7F">
          <w:rPr>
            <w:rFonts w:cs="Times"/>
            <w:color w:val="000000" w:themeColor="text1"/>
          </w:rPr>
          <w:t>1 source observes 4% gain.</w:t>
        </w:r>
      </w:ins>
    </w:p>
    <w:p w14:paraId="6B02B3CE" w14:textId="77777777" w:rsidR="006F12D6" w:rsidRPr="00BF7D7F" w:rsidRDefault="006F12D6" w:rsidP="003F70FC">
      <w:pPr>
        <w:pStyle w:val="ListParagraph"/>
        <w:numPr>
          <w:ilvl w:val="0"/>
          <w:numId w:val="31"/>
        </w:numPr>
        <w:snapToGrid w:val="0"/>
        <w:contextualSpacing w:val="0"/>
        <w:jc w:val="both"/>
        <w:rPr>
          <w:ins w:id="759" w:author="Juan Montojo" w:date="2024-09-01T16:28:00Z"/>
          <w:rFonts w:cs="Times"/>
          <w:color w:val="000000" w:themeColor="text1"/>
        </w:rPr>
      </w:pPr>
      <w:ins w:id="760" w:author="Juan Montojo" w:date="2024-09-01T16:28:00Z">
        <w:r w:rsidRPr="00BF7D7F">
          <w:rPr>
            <w:rFonts w:cs="Times"/>
            <w:color w:val="000000" w:themeColor="text1"/>
          </w:rPr>
          <w:t>For FTP traffic, with mid RU (40&lt;=RU&lt;=69%)</w:t>
        </w:r>
      </w:ins>
    </w:p>
    <w:p w14:paraId="61B8CB5D" w14:textId="77777777" w:rsidR="006F12D6" w:rsidRPr="00BF7D7F" w:rsidRDefault="006F12D6" w:rsidP="003F70FC">
      <w:pPr>
        <w:pStyle w:val="ListParagraph"/>
        <w:numPr>
          <w:ilvl w:val="1"/>
          <w:numId w:val="31"/>
        </w:numPr>
        <w:snapToGrid w:val="0"/>
        <w:contextualSpacing w:val="0"/>
        <w:jc w:val="both"/>
        <w:rPr>
          <w:ins w:id="761" w:author="Juan Montojo" w:date="2024-09-01T16:28:00Z"/>
          <w:rFonts w:cs="Times"/>
          <w:color w:val="000000" w:themeColor="text1"/>
        </w:rPr>
      </w:pPr>
      <w:ins w:id="762" w:author="Juan Montojo" w:date="2024-09-01T16:28:00Z">
        <w:r w:rsidRPr="00BF7D7F">
          <w:rPr>
            <w:rFonts w:cs="Times"/>
            <w:color w:val="000000" w:themeColor="text1"/>
            <w:lang w:eastAsia="ko-KR"/>
          </w:rPr>
          <w:t>For 30km/h UE speed and N4=1,</w:t>
        </w:r>
      </w:ins>
    </w:p>
    <w:p w14:paraId="095E8D6C" w14:textId="77777777" w:rsidR="006F12D6" w:rsidRPr="00BF7D7F" w:rsidRDefault="006F12D6" w:rsidP="003F70FC">
      <w:pPr>
        <w:pStyle w:val="ListParagraph"/>
        <w:numPr>
          <w:ilvl w:val="2"/>
          <w:numId w:val="31"/>
        </w:numPr>
        <w:snapToGrid w:val="0"/>
        <w:contextualSpacing w:val="0"/>
        <w:jc w:val="both"/>
        <w:rPr>
          <w:ins w:id="763" w:author="Juan Montojo" w:date="2024-09-01T16:28:00Z"/>
          <w:rFonts w:cs="Times"/>
          <w:color w:val="000000" w:themeColor="text1"/>
        </w:rPr>
      </w:pPr>
      <w:ins w:id="764" w:author="Juan Montojo" w:date="2024-09-01T16:28:00Z">
        <w:r w:rsidRPr="00BF7D7F">
          <w:rPr>
            <w:rFonts w:cs="Times"/>
            <w:color w:val="000000" w:themeColor="text1"/>
          </w:rPr>
          <w:t>1 source observes 46% gain.</w:t>
        </w:r>
      </w:ins>
    </w:p>
    <w:p w14:paraId="0B642B86" w14:textId="77777777" w:rsidR="006F12D6" w:rsidRPr="00BF7D7F" w:rsidRDefault="006F12D6" w:rsidP="003F70FC">
      <w:pPr>
        <w:pStyle w:val="ListParagraph"/>
        <w:numPr>
          <w:ilvl w:val="2"/>
          <w:numId w:val="31"/>
        </w:numPr>
        <w:snapToGrid w:val="0"/>
        <w:contextualSpacing w:val="0"/>
        <w:jc w:val="both"/>
        <w:rPr>
          <w:ins w:id="765" w:author="Juan Montojo" w:date="2024-09-01T16:28:00Z"/>
          <w:rFonts w:cs="Times"/>
          <w:color w:val="000000" w:themeColor="text1"/>
        </w:rPr>
      </w:pPr>
      <w:ins w:id="766" w:author="Juan Montojo" w:date="2024-09-01T16:28:00Z">
        <w:r w:rsidRPr="00BF7D7F">
          <w:rPr>
            <w:rFonts w:cs="Times"/>
            <w:color w:val="000000" w:themeColor="text1"/>
          </w:rPr>
          <w:t>1 source observes 18.7% gain.</w:t>
        </w:r>
      </w:ins>
    </w:p>
    <w:p w14:paraId="1CE66B81" w14:textId="77777777" w:rsidR="006F12D6" w:rsidRPr="00BF7D7F" w:rsidRDefault="006F12D6" w:rsidP="003F70FC">
      <w:pPr>
        <w:pStyle w:val="ListParagraph"/>
        <w:numPr>
          <w:ilvl w:val="2"/>
          <w:numId w:val="31"/>
        </w:numPr>
        <w:snapToGrid w:val="0"/>
        <w:contextualSpacing w:val="0"/>
        <w:jc w:val="both"/>
        <w:rPr>
          <w:ins w:id="767" w:author="Juan Montojo" w:date="2024-09-01T16:28:00Z"/>
          <w:rFonts w:cs="Times"/>
          <w:color w:val="000000" w:themeColor="text1"/>
        </w:rPr>
      </w:pPr>
      <w:ins w:id="768" w:author="Juan Montojo" w:date="2024-09-01T16:28:00Z">
        <w:r w:rsidRPr="00BF7D7F">
          <w:rPr>
            <w:rFonts w:cs="Times"/>
            <w:color w:val="000000" w:themeColor="text1"/>
          </w:rPr>
          <w:lastRenderedPageBreak/>
          <w:t>2 sources observe 4%~6.6% gain.</w:t>
        </w:r>
      </w:ins>
    </w:p>
    <w:p w14:paraId="4EB6F3B4" w14:textId="77777777" w:rsidR="006F12D6" w:rsidRPr="00BF7D7F" w:rsidRDefault="006F12D6" w:rsidP="003F70FC">
      <w:pPr>
        <w:pStyle w:val="ListParagraph"/>
        <w:numPr>
          <w:ilvl w:val="1"/>
          <w:numId w:val="31"/>
        </w:numPr>
        <w:snapToGrid w:val="0"/>
        <w:contextualSpacing w:val="0"/>
        <w:jc w:val="both"/>
        <w:rPr>
          <w:ins w:id="769" w:author="Juan Montojo" w:date="2024-09-01T16:28:00Z"/>
          <w:rFonts w:cs="Times"/>
          <w:color w:val="000000" w:themeColor="text1"/>
          <w:lang w:eastAsia="ko-KR"/>
        </w:rPr>
      </w:pPr>
      <w:ins w:id="770" w:author="Juan Montojo" w:date="2024-09-01T16:28:00Z">
        <w:r w:rsidRPr="00BF7D7F">
          <w:rPr>
            <w:rFonts w:cs="Times"/>
            <w:color w:val="000000" w:themeColor="text1"/>
            <w:lang w:eastAsia="ko-KR"/>
          </w:rPr>
          <w:t xml:space="preserve">For 60km/h UE speed, and N4=1 </w:t>
        </w:r>
      </w:ins>
    </w:p>
    <w:p w14:paraId="5BB010F0" w14:textId="77777777" w:rsidR="006F12D6" w:rsidRPr="00BF7D7F" w:rsidRDefault="006F12D6" w:rsidP="003F70FC">
      <w:pPr>
        <w:pStyle w:val="ListParagraph"/>
        <w:numPr>
          <w:ilvl w:val="2"/>
          <w:numId w:val="31"/>
        </w:numPr>
        <w:snapToGrid w:val="0"/>
        <w:contextualSpacing w:val="0"/>
        <w:jc w:val="both"/>
        <w:rPr>
          <w:ins w:id="771" w:author="Juan Montojo" w:date="2024-09-01T16:28:00Z"/>
          <w:rFonts w:cs="Times"/>
          <w:color w:val="000000" w:themeColor="text1"/>
        </w:rPr>
      </w:pPr>
      <w:ins w:id="772" w:author="Juan Montojo" w:date="2024-09-01T16:28:00Z">
        <w:r w:rsidRPr="00BF7D7F">
          <w:rPr>
            <w:rFonts w:cs="Times"/>
            <w:color w:val="000000" w:themeColor="text1"/>
          </w:rPr>
          <w:t xml:space="preserve">1 source observes 8.6% gain; </w:t>
        </w:r>
      </w:ins>
    </w:p>
    <w:p w14:paraId="0C86AB25" w14:textId="77777777" w:rsidR="006F12D6" w:rsidRPr="00BF7D7F" w:rsidRDefault="006F12D6" w:rsidP="003F70FC">
      <w:pPr>
        <w:pStyle w:val="ListParagraph"/>
        <w:numPr>
          <w:ilvl w:val="2"/>
          <w:numId w:val="31"/>
        </w:numPr>
        <w:snapToGrid w:val="0"/>
        <w:contextualSpacing w:val="0"/>
        <w:jc w:val="both"/>
        <w:rPr>
          <w:ins w:id="773" w:author="Juan Montojo" w:date="2024-09-01T16:28:00Z"/>
          <w:rFonts w:cs="Times"/>
          <w:color w:val="000000" w:themeColor="text1"/>
        </w:rPr>
      </w:pPr>
      <w:ins w:id="774" w:author="Juan Montojo" w:date="2024-09-01T16:28:00Z">
        <w:r w:rsidRPr="00BF7D7F">
          <w:rPr>
            <w:rFonts w:cs="Times"/>
            <w:color w:val="000000" w:themeColor="text1"/>
          </w:rPr>
          <w:t>2 sources observe 23%~66% gain.</w:t>
        </w:r>
      </w:ins>
    </w:p>
    <w:p w14:paraId="256069C2" w14:textId="77777777" w:rsidR="006F12D6" w:rsidRPr="00BF7D7F" w:rsidRDefault="006F12D6" w:rsidP="003F70FC">
      <w:pPr>
        <w:pStyle w:val="ListParagraph"/>
        <w:numPr>
          <w:ilvl w:val="1"/>
          <w:numId w:val="31"/>
        </w:numPr>
        <w:snapToGrid w:val="0"/>
        <w:contextualSpacing w:val="0"/>
        <w:jc w:val="both"/>
        <w:rPr>
          <w:ins w:id="775" w:author="Juan Montojo" w:date="2024-09-01T16:28:00Z"/>
          <w:rFonts w:cs="Times"/>
          <w:color w:val="000000" w:themeColor="text1"/>
        </w:rPr>
      </w:pPr>
      <w:ins w:id="776" w:author="Juan Montojo" w:date="2024-09-01T16:28:00Z">
        <w:r w:rsidRPr="00BF7D7F">
          <w:rPr>
            <w:rFonts w:cs="Times"/>
            <w:color w:val="000000" w:themeColor="text1"/>
            <w:lang w:eastAsia="ko-KR"/>
          </w:rPr>
          <w:t>For 30km/h UE speed and N4=4,</w:t>
        </w:r>
      </w:ins>
    </w:p>
    <w:p w14:paraId="7EC5FD9B" w14:textId="77777777" w:rsidR="006F12D6" w:rsidRPr="00BF7D7F" w:rsidRDefault="006F12D6" w:rsidP="003F70FC">
      <w:pPr>
        <w:pStyle w:val="ListParagraph"/>
        <w:numPr>
          <w:ilvl w:val="2"/>
          <w:numId w:val="31"/>
        </w:numPr>
        <w:snapToGrid w:val="0"/>
        <w:contextualSpacing w:val="0"/>
        <w:jc w:val="both"/>
        <w:rPr>
          <w:ins w:id="777" w:author="Juan Montojo" w:date="2024-09-01T16:28:00Z"/>
          <w:rFonts w:cs="Times"/>
          <w:color w:val="000000" w:themeColor="text1"/>
        </w:rPr>
      </w:pPr>
      <w:ins w:id="778" w:author="Juan Montojo" w:date="2024-09-01T16:28:00Z">
        <w:r w:rsidRPr="00BF7D7F">
          <w:rPr>
            <w:rFonts w:cs="Times"/>
            <w:color w:val="000000" w:themeColor="text1"/>
          </w:rPr>
          <w:t>1 source observes 73% gain.</w:t>
        </w:r>
      </w:ins>
    </w:p>
    <w:p w14:paraId="0C9F241D" w14:textId="77777777" w:rsidR="006F12D6" w:rsidRPr="00BF7D7F" w:rsidRDefault="006F12D6" w:rsidP="003F70FC">
      <w:pPr>
        <w:pStyle w:val="ListParagraph"/>
        <w:numPr>
          <w:ilvl w:val="2"/>
          <w:numId w:val="31"/>
        </w:numPr>
        <w:snapToGrid w:val="0"/>
        <w:contextualSpacing w:val="0"/>
        <w:jc w:val="both"/>
        <w:rPr>
          <w:ins w:id="779" w:author="Juan Montojo" w:date="2024-09-01T16:28:00Z"/>
          <w:rFonts w:cs="Times"/>
          <w:color w:val="000000" w:themeColor="text1"/>
        </w:rPr>
      </w:pPr>
      <w:ins w:id="780" w:author="Juan Montojo" w:date="2024-09-01T16:28:00Z">
        <w:r w:rsidRPr="00BF7D7F">
          <w:rPr>
            <w:rFonts w:cs="Times"/>
            <w:color w:val="000000" w:themeColor="text1"/>
          </w:rPr>
          <w:t>1 source observes -9% gain.</w:t>
        </w:r>
      </w:ins>
    </w:p>
    <w:p w14:paraId="5039294D" w14:textId="77777777" w:rsidR="006F12D6" w:rsidRPr="00BF7D7F" w:rsidRDefault="006F12D6" w:rsidP="003F70FC">
      <w:pPr>
        <w:pStyle w:val="ListParagraph"/>
        <w:numPr>
          <w:ilvl w:val="1"/>
          <w:numId w:val="31"/>
        </w:numPr>
        <w:snapToGrid w:val="0"/>
        <w:contextualSpacing w:val="0"/>
        <w:jc w:val="both"/>
        <w:rPr>
          <w:ins w:id="781" w:author="Juan Montojo" w:date="2024-09-01T16:28:00Z"/>
          <w:rFonts w:cs="Times"/>
          <w:color w:val="000000" w:themeColor="text1"/>
          <w:lang w:eastAsia="ko-KR"/>
        </w:rPr>
      </w:pPr>
      <w:ins w:id="782" w:author="Juan Montojo" w:date="2024-09-01T16:28:00Z">
        <w:r w:rsidRPr="00BF7D7F">
          <w:rPr>
            <w:rFonts w:cs="Times"/>
            <w:color w:val="000000" w:themeColor="text1"/>
            <w:lang w:eastAsia="ko-KR"/>
          </w:rPr>
          <w:t xml:space="preserve">For 60km/h UE speed, and N4=4 </w:t>
        </w:r>
      </w:ins>
    </w:p>
    <w:p w14:paraId="3BF254BA" w14:textId="77777777" w:rsidR="006F12D6" w:rsidRPr="00BF7D7F" w:rsidRDefault="006F12D6" w:rsidP="003F70FC">
      <w:pPr>
        <w:pStyle w:val="ListParagraph"/>
        <w:numPr>
          <w:ilvl w:val="2"/>
          <w:numId w:val="31"/>
        </w:numPr>
        <w:snapToGrid w:val="0"/>
        <w:contextualSpacing w:val="0"/>
        <w:jc w:val="both"/>
        <w:rPr>
          <w:ins w:id="783" w:author="Juan Montojo" w:date="2024-09-01T16:28:00Z"/>
          <w:rFonts w:cs="Times"/>
          <w:color w:val="000000" w:themeColor="text1"/>
        </w:rPr>
      </w:pPr>
      <w:ins w:id="784" w:author="Juan Montojo" w:date="2024-09-01T16:28:00Z">
        <w:r w:rsidRPr="00BF7D7F">
          <w:rPr>
            <w:rFonts w:cs="Times"/>
            <w:color w:val="000000" w:themeColor="text1"/>
          </w:rPr>
          <w:t>1 source observes 56% gain.</w:t>
        </w:r>
      </w:ins>
    </w:p>
    <w:p w14:paraId="5AA930AC" w14:textId="77777777" w:rsidR="006F12D6" w:rsidRPr="00BF7D7F" w:rsidRDefault="006F12D6" w:rsidP="003F70FC">
      <w:pPr>
        <w:pStyle w:val="ListParagraph"/>
        <w:numPr>
          <w:ilvl w:val="2"/>
          <w:numId w:val="31"/>
        </w:numPr>
        <w:snapToGrid w:val="0"/>
        <w:contextualSpacing w:val="0"/>
        <w:jc w:val="both"/>
        <w:rPr>
          <w:ins w:id="785" w:author="Juan Montojo" w:date="2024-09-01T16:28:00Z"/>
          <w:rFonts w:cs="Times"/>
          <w:color w:val="000000" w:themeColor="text1"/>
        </w:rPr>
      </w:pPr>
      <w:ins w:id="786" w:author="Juan Montojo" w:date="2024-09-01T16:28:00Z">
        <w:r w:rsidRPr="00BF7D7F">
          <w:rPr>
            <w:rFonts w:cs="Times"/>
            <w:color w:val="000000" w:themeColor="text1"/>
          </w:rPr>
          <w:t>1 source observes 11.5% gain.</w:t>
        </w:r>
      </w:ins>
    </w:p>
    <w:p w14:paraId="27BD0CCE" w14:textId="77777777" w:rsidR="006F12D6" w:rsidRPr="00BF7D7F" w:rsidRDefault="006F12D6" w:rsidP="003F70FC">
      <w:pPr>
        <w:pStyle w:val="ListParagraph"/>
        <w:numPr>
          <w:ilvl w:val="0"/>
          <w:numId w:val="31"/>
        </w:numPr>
        <w:snapToGrid w:val="0"/>
        <w:contextualSpacing w:val="0"/>
        <w:jc w:val="both"/>
        <w:rPr>
          <w:ins w:id="787" w:author="Juan Montojo" w:date="2024-09-01T16:28:00Z"/>
          <w:rFonts w:cs="Times"/>
          <w:color w:val="000000" w:themeColor="text1"/>
        </w:rPr>
      </w:pPr>
      <w:ins w:id="788" w:author="Juan Montojo" w:date="2024-09-01T16:28:00Z">
        <w:r w:rsidRPr="00BF7D7F">
          <w:rPr>
            <w:rFonts w:cs="Times"/>
            <w:color w:val="000000" w:themeColor="text1"/>
          </w:rPr>
          <w:t>For FTP traffic, with high RU (RU&gt;=70%)</w:t>
        </w:r>
      </w:ins>
    </w:p>
    <w:p w14:paraId="1AA0F7E8" w14:textId="77777777" w:rsidR="006F12D6" w:rsidRPr="00BF7D7F" w:rsidRDefault="006F12D6" w:rsidP="003F70FC">
      <w:pPr>
        <w:pStyle w:val="ListParagraph"/>
        <w:numPr>
          <w:ilvl w:val="1"/>
          <w:numId w:val="31"/>
        </w:numPr>
        <w:snapToGrid w:val="0"/>
        <w:contextualSpacing w:val="0"/>
        <w:jc w:val="both"/>
        <w:rPr>
          <w:ins w:id="789" w:author="Juan Montojo" w:date="2024-09-01T16:28:00Z"/>
          <w:rFonts w:cs="Times"/>
          <w:color w:val="000000" w:themeColor="text1"/>
          <w:lang w:eastAsia="ko-KR"/>
        </w:rPr>
      </w:pPr>
      <w:ins w:id="790" w:author="Juan Montojo" w:date="2024-09-01T16:28:00Z">
        <w:r w:rsidRPr="00BF7D7F">
          <w:rPr>
            <w:rFonts w:cs="Times"/>
            <w:color w:val="000000" w:themeColor="text1"/>
            <w:lang w:eastAsia="ko-KR"/>
          </w:rPr>
          <w:t xml:space="preserve">For 30km/h UE speed, and N4=1 </w:t>
        </w:r>
      </w:ins>
    </w:p>
    <w:p w14:paraId="2C53342F" w14:textId="77777777" w:rsidR="006F12D6" w:rsidRPr="00BF7D7F" w:rsidRDefault="006F12D6" w:rsidP="003F70FC">
      <w:pPr>
        <w:pStyle w:val="ListParagraph"/>
        <w:numPr>
          <w:ilvl w:val="2"/>
          <w:numId w:val="31"/>
        </w:numPr>
        <w:snapToGrid w:val="0"/>
        <w:contextualSpacing w:val="0"/>
        <w:jc w:val="both"/>
        <w:rPr>
          <w:ins w:id="791" w:author="Juan Montojo" w:date="2024-09-01T16:28:00Z"/>
          <w:rFonts w:cs="Times"/>
          <w:color w:val="000000" w:themeColor="text1"/>
          <w:lang w:eastAsia="ko-KR"/>
        </w:rPr>
      </w:pPr>
      <w:ins w:id="792" w:author="Juan Montojo" w:date="2024-09-01T16:28:00Z">
        <w:r w:rsidRPr="00BF7D7F">
          <w:rPr>
            <w:rFonts w:cs="Times"/>
            <w:color w:val="000000" w:themeColor="text1"/>
          </w:rPr>
          <w:t>1 source observes 1.9% gain;</w:t>
        </w:r>
      </w:ins>
    </w:p>
    <w:p w14:paraId="0F05ABB2" w14:textId="77777777" w:rsidR="006F12D6" w:rsidRPr="00BF7D7F" w:rsidRDefault="006F12D6" w:rsidP="003F70FC">
      <w:pPr>
        <w:pStyle w:val="ListParagraph"/>
        <w:numPr>
          <w:ilvl w:val="2"/>
          <w:numId w:val="31"/>
        </w:numPr>
        <w:snapToGrid w:val="0"/>
        <w:contextualSpacing w:val="0"/>
        <w:jc w:val="both"/>
        <w:rPr>
          <w:ins w:id="793" w:author="Juan Montojo" w:date="2024-09-01T16:28:00Z"/>
          <w:rFonts w:cs="Times"/>
          <w:color w:val="000000" w:themeColor="text1"/>
          <w:lang w:eastAsia="ko-KR"/>
        </w:rPr>
      </w:pPr>
      <w:ins w:id="794" w:author="Juan Montojo" w:date="2024-09-01T16:28:00Z">
        <w:r w:rsidRPr="00BF7D7F">
          <w:rPr>
            <w:rFonts w:cs="Times"/>
            <w:color w:val="000000" w:themeColor="text1"/>
          </w:rPr>
          <w:t>2 sources observe 20.7%~26.3% gain;</w:t>
        </w:r>
      </w:ins>
    </w:p>
    <w:p w14:paraId="67987D1D" w14:textId="77777777" w:rsidR="006F12D6" w:rsidRPr="00BF7D7F" w:rsidRDefault="006F12D6" w:rsidP="003F70FC">
      <w:pPr>
        <w:pStyle w:val="ListParagraph"/>
        <w:numPr>
          <w:ilvl w:val="1"/>
          <w:numId w:val="31"/>
        </w:numPr>
        <w:snapToGrid w:val="0"/>
        <w:contextualSpacing w:val="0"/>
        <w:jc w:val="both"/>
        <w:rPr>
          <w:ins w:id="795" w:author="Juan Montojo" w:date="2024-09-01T16:28:00Z"/>
          <w:rFonts w:cs="Times"/>
          <w:color w:val="000000" w:themeColor="text1"/>
          <w:lang w:eastAsia="ko-KR"/>
        </w:rPr>
      </w:pPr>
      <w:ins w:id="796" w:author="Juan Montojo" w:date="2024-09-01T16:28:00Z">
        <w:r w:rsidRPr="00BF7D7F">
          <w:rPr>
            <w:rFonts w:cs="Times"/>
            <w:color w:val="000000" w:themeColor="text1"/>
            <w:lang w:eastAsia="ko-KR"/>
          </w:rPr>
          <w:t xml:space="preserve">For 60km/h UE speed, and N4=1 </w:t>
        </w:r>
      </w:ins>
    </w:p>
    <w:p w14:paraId="6004BD3D" w14:textId="77777777" w:rsidR="006F12D6" w:rsidRPr="00BF7D7F" w:rsidRDefault="006F12D6" w:rsidP="003F70FC">
      <w:pPr>
        <w:pStyle w:val="ListParagraph"/>
        <w:numPr>
          <w:ilvl w:val="2"/>
          <w:numId w:val="31"/>
        </w:numPr>
        <w:snapToGrid w:val="0"/>
        <w:contextualSpacing w:val="0"/>
        <w:jc w:val="both"/>
        <w:rPr>
          <w:ins w:id="797" w:author="Juan Montojo" w:date="2024-09-01T16:28:00Z"/>
          <w:rFonts w:cs="Times"/>
          <w:color w:val="000000" w:themeColor="text1"/>
        </w:rPr>
      </w:pPr>
      <w:ins w:id="798" w:author="Juan Montojo" w:date="2024-09-01T16:28:00Z">
        <w:r w:rsidRPr="00BF7D7F">
          <w:rPr>
            <w:rFonts w:cs="Times"/>
            <w:color w:val="000000" w:themeColor="text1"/>
          </w:rPr>
          <w:t xml:space="preserve">1 source observes 14.8%~16% gain; </w:t>
        </w:r>
      </w:ins>
    </w:p>
    <w:p w14:paraId="30DCC918" w14:textId="77777777" w:rsidR="006F12D6" w:rsidRPr="00BF7D7F" w:rsidRDefault="006F12D6" w:rsidP="003F70FC">
      <w:pPr>
        <w:pStyle w:val="ListParagraph"/>
        <w:numPr>
          <w:ilvl w:val="1"/>
          <w:numId w:val="31"/>
        </w:numPr>
        <w:snapToGrid w:val="0"/>
        <w:contextualSpacing w:val="0"/>
        <w:jc w:val="both"/>
        <w:rPr>
          <w:ins w:id="799" w:author="Juan Montojo" w:date="2024-09-01T16:28:00Z"/>
          <w:rFonts w:cs="Times"/>
          <w:color w:val="000000" w:themeColor="text1"/>
        </w:rPr>
      </w:pPr>
      <w:ins w:id="800" w:author="Juan Montojo" w:date="2024-09-01T16:28:00Z">
        <w:r w:rsidRPr="00BF7D7F">
          <w:rPr>
            <w:rFonts w:cs="Times"/>
            <w:color w:val="000000" w:themeColor="text1"/>
            <w:lang w:eastAsia="ko-KR"/>
          </w:rPr>
          <w:t>For 30km/h UE speed and N4=4,</w:t>
        </w:r>
      </w:ins>
    </w:p>
    <w:p w14:paraId="211B61D5" w14:textId="77777777" w:rsidR="006F12D6" w:rsidRPr="00BF7D7F" w:rsidRDefault="006F12D6" w:rsidP="003F70FC">
      <w:pPr>
        <w:pStyle w:val="ListParagraph"/>
        <w:numPr>
          <w:ilvl w:val="2"/>
          <w:numId w:val="31"/>
        </w:numPr>
        <w:snapToGrid w:val="0"/>
        <w:contextualSpacing w:val="0"/>
        <w:jc w:val="both"/>
        <w:rPr>
          <w:ins w:id="801" w:author="Juan Montojo" w:date="2024-09-01T16:28:00Z"/>
          <w:rFonts w:cs="Times"/>
          <w:color w:val="000000" w:themeColor="text1"/>
        </w:rPr>
      </w:pPr>
      <w:ins w:id="802" w:author="Juan Montojo" w:date="2024-09-01T16:28:00Z">
        <w:r w:rsidRPr="00BF7D7F">
          <w:rPr>
            <w:rFonts w:cs="Times"/>
            <w:color w:val="000000" w:themeColor="text1"/>
          </w:rPr>
          <w:t>1 source observes 0.9% gain.</w:t>
        </w:r>
      </w:ins>
    </w:p>
    <w:p w14:paraId="3284E020" w14:textId="77777777" w:rsidR="006F12D6" w:rsidRPr="00BF7D7F" w:rsidRDefault="006F12D6" w:rsidP="003F70FC">
      <w:pPr>
        <w:pStyle w:val="ListParagraph"/>
        <w:numPr>
          <w:ilvl w:val="1"/>
          <w:numId w:val="31"/>
        </w:numPr>
        <w:snapToGrid w:val="0"/>
        <w:contextualSpacing w:val="0"/>
        <w:jc w:val="both"/>
        <w:rPr>
          <w:ins w:id="803" w:author="Juan Montojo" w:date="2024-09-01T16:28:00Z"/>
          <w:rFonts w:cs="Times"/>
          <w:color w:val="000000" w:themeColor="text1"/>
          <w:lang w:eastAsia="ko-KR"/>
        </w:rPr>
      </w:pPr>
      <w:ins w:id="804" w:author="Juan Montojo" w:date="2024-09-01T16:28:00Z">
        <w:r w:rsidRPr="00BF7D7F">
          <w:rPr>
            <w:rFonts w:cs="Times"/>
            <w:color w:val="000000" w:themeColor="text1"/>
            <w:lang w:eastAsia="ko-KR"/>
          </w:rPr>
          <w:t xml:space="preserve">For 60km/h UE speed, and N4=4 </w:t>
        </w:r>
      </w:ins>
    </w:p>
    <w:p w14:paraId="2E970ADC" w14:textId="77777777" w:rsidR="006F12D6" w:rsidRPr="00BF7D7F" w:rsidRDefault="006F12D6" w:rsidP="003F70FC">
      <w:pPr>
        <w:pStyle w:val="ListParagraph"/>
        <w:numPr>
          <w:ilvl w:val="2"/>
          <w:numId w:val="31"/>
        </w:numPr>
        <w:snapToGrid w:val="0"/>
        <w:contextualSpacing w:val="0"/>
        <w:jc w:val="both"/>
        <w:rPr>
          <w:ins w:id="805" w:author="Juan Montojo" w:date="2024-09-01T16:28:00Z"/>
          <w:rFonts w:cs="Times"/>
          <w:color w:val="000000" w:themeColor="text1"/>
        </w:rPr>
      </w:pPr>
      <w:ins w:id="806" w:author="Juan Montojo" w:date="2024-09-01T16:28:00Z">
        <w:r w:rsidRPr="00BF7D7F">
          <w:rPr>
            <w:rFonts w:cs="Times"/>
            <w:color w:val="000000" w:themeColor="text1"/>
          </w:rPr>
          <w:t>1 source observes 22.8% gain.</w:t>
        </w:r>
      </w:ins>
    </w:p>
    <w:p w14:paraId="73886E97" w14:textId="77777777" w:rsidR="006F12D6" w:rsidRPr="00BF7D7F" w:rsidRDefault="006F12D6" w:rsidP="003F70FC">
      <w:pPr>
        <w:pStyle w:val="ListParagraph"/>
        <w:numPr>
          <w:ilvl w:val="0"/>
          <w:numId w:val="31"/>
        </w:numPr>
        <w:snapToGrid w:val="0"/>
        <w:contextualSpacing w:val="0"/>
        <w:jc w:val="both"/>
        <w:rPr>
          <w:ins w:id="807" w:author="Juan Montojo" w:date="2024-09-01T16:28:00Z"/>
          <w:rFonts w:cs="Times"/>
          <w:color w:val="000000" w:themeColor="text1"/>
        </w:rPr>
      </w:pPr>
      <w:ins w:id="808" w:author="Juan Montojo" w:date="2024-09-01T16:28:00Z">
        <w:r w:rsidRPr="00BF7D7F">
          <w:rPr>
            <w:rFonts w:cs="Times"/>
            <w:color w:val="000000" w:themeColor="text1"/>
          </w:rPr>
          <w:t>For full buffer traffic:</w:t>
        </w:r>
      </w:ins>
    </w:p>
    <w:p w14:paraId="54077A6F" w14:textId="77777777" w:rsidR="006F12D6" w:rsidRPr="00BF7D7F" w:rsidRDefault="006F12D6" w:rsidP="003F70FC">
      <w:pPr>
        <w:pStyle w:val="ListParagraph"/>
        <w:numPr>
          <w:ilvl w:val="1"/>
          <w:numId w:val="31"/>
        </w:numPr>
        <w:snapToGrid w:val="0"/>
        <w:contextualSpacing w:val="0"/>
        <w:jc w:val="both"/>
        <w:rPr>
          <w:ins w:id="809" w:author="Juan Montojo" w:date="2024-09-01T16:28:00Z"/>
          <w:rFonts w:cs="Times"/>
          <w:color w:val="000000" w:themeColor="text1"/>
        </w:rPr>
      </w:pPr>
      <w:ins w:id="810" w:author="Juan Montojo" w:date="2024-09-01T16:28:00Z">
        <w:r w:rsidRPr="00BF7D7F">
          <w:rPr>
            <w:rFonts w:cs="Times"/>
            <w:color w:val="000000" w:themeColor="text1"/>
            <w:lang w:eastAsia="ko-KR"/>
          </w:rPr>
          <w:t>For 30km/h UE speed and N4=1</w:t>
        </w:r>
      </w:ins>
    </w:p>
    <w:p w14:paraId="3DF0DD99" w14:textId="77777777" w:rsidR="006F12D6" w:rsidRPr="00BF7D7F" w:rsidRDefault="006F12D6" w:rsidP="003F70FC">
      <w:pPr>
        <w:pStyle w:val="ListParagraph"/>
        <w:numPr>
          <w:ilvl w:val="2"/>
          <w:numId w:val="31"/>
        </w:numPr>
        <w:snapToGrid w:val="0"/>
        <w:contextualSpacing w:val="0"/>
        <w:jc w:val="both"/>
        <w:rPr>
          <w:ins w:id="811" w:author="Juan Montojo" w:date="2024-09-01T16:28:00Z"/>
          <w:rFonts w:cs="Times"/>
          <w:color w:val="000000" w:themeColor="text1"/>
        </w:rPr>
      </w:pPr>
      <w:ins w:id="812" w:author="Juan Montojo" w:date="2024-09-01T16:28:00Z">
        <w:r w:rsidRPr="00BF7D7F">
          <w:rPr>
            <w:rFonts w:cs="Times"/>
            <w:color w:val="000000" w:themeColor="text1"/>
          </w:rPr>
          <w:t>2 sources observe 15.7%~16.1% gain.</w:t>
        </w:r>
      </w:ins>
    </w:p>
    <w:p w14:paraId="5C72184A" w14:textId="77777777" w:rsidR="006F12D6" w:rsidRPr="00BF7D7F" w:rsidRDefault="006F12D6" w:rsidP="003F70FC">
      <w:pPr>
        <w:pStyle w:val="ListParagraph"/>
        <w:numPr>
          <w:ilvl w:val="2"/>
          <w:numId w:val="31"/>
        </w:numPr>
        <w:snapToGrid w:val="0"/>
        <w:contextualSpacing w:val="0"/>
        <w:jc w:val="both"/>
        <w:rPr>
          <w:ins w:id="813" w:author="Juan Montojo" w:date="2024-09-01T16:28:00Z"/>
          <w:rFonts w:cs="Times"/>
          <w:color w:val="000000" w:themeColor="text1"/>
        </w:rPr>
      </w:pPr>
      <w:ins w:id="814" w:author="Juan Montojo" w:date="2024-09-01T16:28:00Z">
        <w:r w:rsidRPr="00BF7D7F">
          <w:rPr>
            <w:rFonts w:cs="Times"/>
            <w:color w:val="000000" w:themeColor="text1"/>
          </w:rPr>
          <w:t>4 sources observe 0.2%~6% gain.</w:t>
        </w:r>
      </w:ins>
    </w:p>
    <w:p w14:paraId="201AA354" w14:textId="77777777" w:rsidR="006F12D6" w:rsidRPr="00BF7D7F" w:rsidRDefault="006F12D6" w:rsidP="003F70FC">
      <w:pPr>
        <w:pStyle w:val="ListParagraph"/>
        <w:numPr>
          <w:ilvl w:val="2"/>
          <w:numId w:val="31"/>
        </w:numPr>
        <w:snapToGrid w:val="0"/>
        <w:contextualSpacing w:val="0"/>
        <w:jc w:val="both"/>
        <w:rPr>
          <w:ins w:id="815" w:author="Juan Montojo" w:date="2024-09-01T16:28:00Z"/>
          <w:rFonts w:cs="Times"/>
          <w:color w:val="000000" w:themeColor="text1"/>
        </w:rPr>
      </w:pPr>
      <w:ins w:id="816" w:author="Juan Montojo" w:date="2024-09-01T16:28:00Z">
        <w:r w:rsidRPr="00BF7D7F">
          <w:rPr>
            <w:rFonts w:cs="Times"/>
            <w:color w:val="000000" w:themeColor="text1"/>
          </w:rPr>
          <w:t>1 source observes -2% gain.</w:t>
        </w:r>
      </w:ins>
    </w:p>
    <w:p w14:paraId="38F89C31" w14:textId="77777777" w:rsidR="006F12D6" w:rsidRPr="00BF7D7F" w:rsidRDefault="006F12D6" w:rsidP="003F70FC">
      <w:pPr>
        <w:pStyle w:val="ListParagraph"/>
        <w:numPr>
          <w:ilvl w:val="1"/>
          <w:numId w:val="31"/>
        </w:numPr>
        <w:snapToGrid w:val="0"/>
        <w:contextualSpacing w:val="0"/>
        <w:jc w:val="both"/>
        <w:rPr>
          <w:ins w:id="817" w:author="Juan Montojo" w:date="2024-09-01T16:28:00Z"/>
          <w:rFonts w:cs="Times"/>
          <w:color w:val="000000" w:themeColor="text1"/>
          <w:lang w:eastAsia="ko-KR"/>
        </w:rPr>
      </w:pPr>
      <w:ins w:id="818" w:author="Juan Montojo" w:date="2024-09-01T16:28:00Z">
        <w:r w:rsidRPr="00BF7D7F">
          <w:rPr>
            <w:rFonts w:cs="Times"/>
            <w:color w:val="000000" w:themeColor="text1"/>
            <w:lang w:eastAsia="ko-KR"/>
          </w:rPr>
          <w:t xml:space="preserve">For 60km/h UE speed, and N4=1 </w:t>
        </w:r>
      </w:ins>
    </w:p>
    <w:p w14:paraId="348CD300" w14:textId="77777777" w:rsidR="006F12D6" w:rsidRPr="00BF7D7F" w:rsidRDefault="006F12D6" w:rsidP="003F70FC">
      <w:pPr>
        <w:pStyle w:val="ListParagraph"/>
        <w:numPr>
          <w:ilvl w:val="2"/>
          <w:numId w:val="31"/>
        </w:numPr>
        <w:snapToGrid w:val="0"/>
        <w:contextualSpacing w:val="0"/>
        <w:jc w:val="both"/>
        <w:rPr>
          <w:ins w:id="819" w:author="Juan Montojo" w:date="2024-09-01T16:28:00Z"/>
          <w:rFonts w:cs="Times"/>
          <w:color w:val="000000" w:themeColor="text1"/>
        </w:rPr>
      </w:pPr>
      <w:ins w:id="820" w:author="Juan Montojo" w:date="2024-09-01T16:28:00Z">
        <w:r w:rsidRPr="00BF7D7F">
          <w:rPr>
            <w:rFonts w:cs="Times"/>
            <w:color w:val="000000" w:themeColor="text1"/>
          </w:rPr>
          <w:t xml:space="preserve">1 source observes 0.4% gain </w:t>
        </w:r>
      </w:ins>
    </w:p>
    <w:p w14:paraId="1987809E" w14:textId="77777777" w:rsidR="006F12D6" w:rsidRPr="00BF7D7F" w:rsidRDefault="006F12D6" w:rsidP="003F70FC">
      <w:pPr>
        <w:pStyle w:val="ListParagraph"/>
        <w:numPr>
          <w:ilvl w:val="2"/>
          <w:numId w:val="31"/>
        </w:numPr>
        <w:snapToGrid w:val="0"/>
        <w:contextualSpacing w:val="0"/>
        <w:jc w:val="both"/>
        <w:rPr>
          <w:ins w:id="821" w:author="Juan Montojo" w:date="2024-09-01T16:28:00Z"/>
          <w:rFonts w:cs="Times"/>
          <w:color w:val="000000" w:themeColor="text1"/>
        </w:rPr>
      </w:pPr>
      <w:ins w:id="822" w:author="Juan Montojo" w:date="2024-09-01T16:28:00Z">
        <w:r w:rsidRPr="00BF7D7F">
          <w:rPr>
            <w:rFonts w:cs="Times"/>
            <w:color w:val="000000" w:themeColor="text1"/>
          </w:rPr>
          <w:t xml:space="preserve">1 source observes 11.6% gain </w:t>
        </w:r>
      </w:ins>
    </w:p>
    <w:p w14:paraId="7E5DEA29" w14:textId="77777777" w:rsidR="006F12D6" w:rsidRPr="00BF7D7F" w:rsidRDefault="006F12D6" w:rsidP="003F70FC">
      <w:pPr>
        <w:pStyle w:val="ListParagraph"/>
        <w:numPr>
          <w:ilvl w:val="1"/>
          <w:numId w:val="31"/>
        </w:numPr>
        <w:snapToGrid w:val="0"/>
        <w:contextualSpacing w:val="0"/>
        <w:jc w:val="both"/>
        <w:rPr>
          <w:ins w:id="823" w:author="Juan Montojo" w:date="2024-09-01T16:28:00Z"/>
          <w:rFonts w:cs="Times"/>
          <w:color w:val="000000" w:themeColor="text1"/>
        </w:rPr>
      </w:pPr>
      <w:ins w:id="824" w:author="Juan Montojo" w:date="2024-09-01T16:28:00Z">
        <w:r w:rsidRPr="00BF7D7F">
          <w:rPr>
            <w:rFonts w:cs="Times"/>
            <w:color w:val="000000" w:themeColor="text1"/>
            <w:lang w:eastAsia="ko-KR"/>
          </w:rPr>
          <w:t>For 30km/h UE speed and N4= 4</w:t>
        </w:r>
      </w:ins>
    </w:p>
    <w:p w14:paraId="73ED3302" w14:textId="77777777" w:rsidR="006F12D6" w:rsidRPr="00BF7D7F" w:rsidRDefault="006F12D6" w:rsidP="003F70FC">
      <w:pPr>
        <w:pStyle w:val="ListParagraph"/>
        <w:numPr>
          <w:ilvl w:val="2"/>
          <w:numId w:val="31"/>
        </w:numPr>
        <w:snapToGrid w:val="0"/>
        <w:contextualSpacing w:val="0"/>
        <w:jc w:val="both"/>
        <w:rPr>
          <w:ins w:id="825" w:author="Juan Montojo" w:date="2024-09-01T16:28:00Z"/>
          <w:rFonts w:cs="Times"/>
          <w:color w:val="000000" w:themeColor="text1"/>
        </w:rPr>
      </w:pPr>
      <w:ins w:id="826" w:author="Juan Montojo" w:date="2024-09-01T16:28:00Z">
        <w:r w:rsidRPr="00BF7D7F">
          <w:rPr>
            <w:rFonts w:cs="Times"/>
            <w:color w:val="000000" w:themeColor="text1"/>
          </w:rPr>
          <w:t>1 source observes 6.3% gain.</w:t>
        </w:r>
      </w:ins>
    </w:p>
    <w:p w14:paraId="6DCAC757" w14:textId="77777777" w:rsidR="006F12D6" w:rsidRPr="00BF7D7F" w:rsidRDefault="006F12D6" w:rsidP="003F70FC">
      <w:pPr>
        <w:pStyle w:val="ListParagraph"/>
        <w:numPr>
          <w:ilvl w:val="2"/>
          <w:numId w:val="31"/>
        </w:numPr>
        <w:snapToGrid w:val="0"/>
        <w:contextualSpacing w:val="0"/>
        <w:jc w:val="both"/>
        <w:rPr>
          <w:ins w:id="827" w:author="Juan Montojo" w:date="2024-09-01T16:28:00Z"/>
          <w:rFonts w:cs="Times"/>
          <w:color w:val="000000" w:themeColor="text1"/>
        </w:rPr>
      </w:pPr>
      <w:ins w:id="828" w:author="Juan Montojo" w:date="2024-09-01T16:28:00Z">
        <w:r w:rsidRPr="00BF7D7F">
          <w:rPr>
            <w:rFonts w:cs="Times"/>
            <w:color w:val="000000" w:themeColor="text1"/>
          </w:rPr>
          <w:t>1 source observes 21% gain</w:t>
        </w:r>
      </w:ins>
    </w:p>
    <w:p w14:paraId="174E38F0" w14:textId="77777777" w:rsidR="006F12D6" w:rsidRPr="00BF7D7F" w:rsidRDefault="006F12D6" w:rsidP="003F70FC">
      <w:pPr>
        <w:pStyle w:val="ListParagraph"/>
        <w:numPr>
          <w:ilvl w:val="1"/>
          <w:numId w:val="31"/>
        </w:numPr>
        <w:snapToGrid w:val="0"/>
        <w:contextualSpacing w:val="0"/>
        <w:jc w:val="both"/>
        <w:rPr>
          <w:ins w:id="829" w:author="Juan Montojo" w:date="2024-09-01T16:28:00Z"/>
          <w:rFonts w:cs="Times"/>
          <w:color w:val="000000" w:themeColor="text1"/>
        </w:rPr>
      </w:pPr>
      <w:ins w:id="830" w:author="Juan Montojo" w:date="2024-09-01T16:28:00Z">
        <w:r w:rsidRPr="00BF7D7F">
          <w:rPr>
            <w:rFonts w:cs="Times"/>
            <w:color w:val="000000" w:themeColor="text1"/>
            <w:lang w:eastAsia="ko-KR"/>
          </w:rPr>
          <w:t xml:space="preserve">For 60km/h UE speed and N4=4 </w:t>
        </w:r>
      </w:ins>
    </w:p>
    <w:p w14:paraId="2EEB0B0E" w14:textId="77777777" w:rsidR="006F12D6" w:rsidRPr="00BF7D7F" w:rsidRDefault="006F12D6" w:rsidP="003F70FC">
      <w:pPr>
        <w:pStyle w:val="ListParagraph"/>
        <w:numPr>
          <w:ilvl w:val="1"/>
          <w:numId w:val="31"/>
        </w:numPr>
        <w:snapToGrid w:val="0"/>
        <w:contextualSpacing w:val="0"/>
        <w:jc w:val="both"/>
        <w:rPr>
          <w:ins w:id="831" w:author="Juan Montojo" w:date="2024-09-01T16:28:00Z"/>
          <w:rFonts w:cs="Times"/>
          <w:color w:val="000000" w:themeColor="text1"/>
        </w:rPr>
      </w:pPr>
      <w:ins w:id="832" w:author="Juan Montojo" w:date="2024-09-01T16:28:00Z">
        <w:r w:rsidRPr="00BF7D7F">
          <w:rPr>
            <w:rFonts w:cs="Times"/>
            <w:color w:val="000000" w:themeColor="text1"/>
          </w:rPr>
          <w:t>1 source observes 26.7% gain</w:t>
        </w:r>
      </w:ins>
    </w:p>
    <w:p w14:paraId="0A13F6F3" w14:textId="77777777" w:rsidR="006F12D6" w:rsidRPr="00BF7D7F" w:rsidRDefault="006F12D6" w:rsidP="000831AC">
      <w:pPr>
        <w:snapToGrid w:val="0"/>
        <w:jc w:val="both"/>
        <w:rPr>
          <w:ins w:id="833" w:author="Juan Montojo" w:date="2024-09-01T16:28:00Z"/>
          <w:rFonts w:cs="Times"/>
          <w:color w:val="000000" w:themeColor="text1"/>
        </w:rPr>
      </w:pPr>
      <w:ins w:id="834" w:author="Juan Montojo" w:date="2024-09-01T16:28:00Z">
        <w:r w:rsidRPr="00BF7D7F">
          <w:rPr>
            <w:rFonts w:cs="Times"/>
            <w:color w:val="000000" w:themeColor="text1"/>
          </w:rPr>
          <w:t>Note: the above results are based on the following assumptions</w:t>
        </w:r>
      </w:ins>
    </w:p>
    <w:p w14:paraId="3AF57A1B" w14:textId="77777777" w:rsidR="006F12D6" w:rsidRPr="00BF7D7F" w:rsidRDefault="006F12D6" w:rsidP="0088230B">
      <w:pPr>
        <w:pStyle w:val="ListParagraph"/>
        <w:numPr>
          <w:ilvl w:val="0"/>
          <w:numId w:val="31"/>
        </w:numPr>
        <w:snapToGrid w:val="0"/>
        <w:contextualSpacing w:val="0"/>
        <w:jc w:val="both"/>
        <w:rPr>
          <w:ins w:id="835" w:author="Juan Montojo" w:date="2024-09-01T16:28:00Z"/>
          <w:rFonts w:cs="Times"/>
          <w:color w:val="000000" w:themeColor="text1"/>
        </w:rPr>
      </w:pPr>
      <w:ins w:id="836" w:author="Juan Montojo" w:date="2024-09-01T16:28:00Z">
        <w:r w:rsidRPr="00BF7D7F">
          <w:rPr>
            <w:rFonts w:cs="Times"/>
            <w:color w:val="000000" w:themeColor="text1"/>
          </w:rPr>
          <w:t>The observation window considers to start as early as 15ms~50ms.</w:t>
        </w:r>
      </w:ins>
    </w:p>
    <w:p w14:paraId="765A2FA1" w14:textId="77777777" w:rsidR="006F12D6" w:rsidRPr="00BF7D7F" w:rsidRDefault="006F12D6" w:rsidP="0088230B">
      <w:pPr>
        <w:pStyle w:val="ListParagraph"/>
        <w:numPr>
          <w:ilvl w:val="0"/>
          <w:numId w:val="31"/>
        </w:numPr>
        <w:snapToGrid w:val="0"/>
        <w:contextualSpacing w:val="0"/>
        <w:jc w:val="both"/>
        <w:rPr>
          <w:ins w:id="837" w:author="Juan Montojo" w:date="2024-09-01T16:28:00Z"/>
          <w:rFonts w:cs="Times"/>
          <w:color w:val="000000" w:themeColor="text1"/>
        </w:rPr>
      </w:pPr>
      <w:ins w:id="838" w:author="Juan Montojo" w:date="2024-09-01T16:28:00Z">
        <w:r w:rsidRPr="00BF7D7F">
          <w:rPr>
            <w:rFonts w:cs="Times"/>
            <w:color w:val="000000" w:themeColor="text1"/>
          </w:rPr>
          <w:lastRenderedPageBreak/>
          <w:t>A future 4ms ~ 20ms instance from the prediction output is considered for calculating the metric.</w:t>
        </w:r>
      </w:ins>
    </w:p>
    <w:p w14:paraId="7CE21AD0" w14:textId="77777777" w:rsidR="006F12D6" w:rsidRPr="00BF7D7F" w:rsidRDefault="006F12D6" w:rsidP="0088230B">
      <w:pPr>
        <w:pStyle w:val="ListParagraph"/>
        <w:numPr>
          <w:ilvl w:val="0"/>
          <w:numId w:val="31"/>
        </w:numPr>
        <w:snapToGrid w:val="0"/>
        <w:contextualSpacing w:val="0"/>
        <w:jc w:val="both"/>
        <w:rPr>
          <w:ins w:id="839" w:author="Juan Montojo" w:date="2024-09-01T16:28:00Z"/>
          <w:rFonts w:cs="Times"/>
          <w:color w:val="000000" w:themeColor="text1"/>
        </w:rPr>
      </w:pPr>
      <w:ins w:id="840" w:author="Juan Montojo" w:date="2024-09-01T16:28:00Z">
        <w:r w:rsidRPr="00BF7D7F">
          <w:rPr>
            <w:rFonts w:cs="Times"/>
            <w:color w:val="000000" w:themeColor="text1"/>
          </w:rPr>
          <w:t>Raw channel matrix is considered as model input</w:t>
        </w:r>
      </w:ins>
    </w:p>
    <w:p w14:paraId="092B89FD" w14:textId="77777777" w:rsidR="006F12D6" w:rsidRPr="00BF7D7F" w:rsidRDefault="006F12D6" w:rsidP="0088230B">
      <w:pPr>
        <w:pStyle w:val="ListParagraph"/>
        <w:numPr>
          <w:ilvl w:val="0"/>
          <w:numId w:val="31"/>
        </w:numPr>
        <w:snapToGrid w:val="0"/>
        <w:contextualSpacing w:val="0"/>
        <w:jc w:val="both"/>
        <w:rPr>
          <w:ins w:id="841" w:author="Juan Montojo" w:date="2024-09-01T16:28:00Z"/>
          <w:rFonts w:cs="Times"/>
          <w:color w:val="000000" w:themeColor="text1"/>
        </w:rPr>
      </w:pPr>
      <w:ins w:id="842" w:author="Juan Montojo" w:date="2024-09-01T16:28:00Z">
        <w:r w:rsidRPr="00BF7D7F">
          <w:rPr>
            <w:rFonts w:cs="Times"/>
            <w:color w:val="000000" w:themeColor="text1"/>
            <w:lang w:eastAsia="ko-KR"/>
          </w:rPr>
          <w:t xml:space="preserve">2 sources consider beam-delay domain transformation/antenna-frequency domain transformation as pre/post processing, 1 source considered antenna(port)-delay domain transformation/ antenna(port)-frequency domain transformation as pre/post processing, and other sources considers no pre/post processing. </w:t>
        </w:r>
      </w:ins>
    </w:p>
    <w:p w14:paraId="66595C17" w14:textId="77777777" w:rsidR="006F12D6" w:rsidRPr="00BF7D7F" w:rsidRDefault="006F12D6" w:rsidP="0088230B">
      <w:pPr>
        <w:pStyle w:val="ListParagraph"/>
        <w:numPr>
          <w:ilvl w:val="0"/>
          <w:numId w:val="31"/>
        </w:numPr>
        <w:snapToGrid w:val="0"/>
        <w:contextualSpacing w:val="0"/>
        <w:jc w:val="both"/>
        <w:rPr>
          <w:ins w:id="843" w:author="Juan Montojo" w:date="2024-09-01T16:28:00Z"/>
          <w:rFonts w:cs="Times"/>
          <w:color w:val="000000" w:themeColor="text1"/>
        </w:rPr>
      </w:pPr>
      <w:ins w:id="844" w:author="Juan Montojo" w:date="2024-09-01T16:28:00Z">
        <w:r w:rsidRPr="00BF7D7F">
          <w:rPr>
            <w:rFonts w:cs="Times"/>
            <w:color w:val="000000" w:themeColor="text1"/>
          </w:rPr>
          <w:t xml:space="preserve">3 sources consider spatial consistency, and other sources do not consider spatial consistency. </w:t>
        </w:r>
      </w:ins>
    </w:p>
    <w:p w14:paraId="0D2ECC81" w14:textId="77777777" w:rsidR="006F12D6" w:rsidRPr="00BF7D7F" w:rsidRDefault="006F12D6" w:rsidP="0088230B">
      <w:pPr>
        <w:pStyle w:val="ListParagraph"/>
        <w:numPr>
          <w:ilvl w:val="0"/>
          <w:numId w:val="31"/>
        </w:numPr>
        <w:suppressAutoHyphens/>
        <w:contextualSpacing w:val="0"/>
        <w:jc w:val="both"/>
        <w:rPr>
          <w:ins w:id="845" w:author="Juan Montojo" w:date="2024-09-01T16:28:00Z"/>
          <w:rFonts w:cs="Times"/>
          <w:color w:val="000000" w:themeColor="text1"/>
          <w:lang w:eastAsia="ko-KR"/>
        </w:rPr>
      </w:pPr>
      <w:ins w:id="846" w:author="Juan Montojo" w:date="2024-09-01T16:28:00Z">
        <w:r w:rsidRPr="00BF7D7F">
          <w:rPr>
            <w:rFonts w:cs="Times"/>
            <w:color w:val="000000" w:themeColor="text1"/>
            <w:lang w:eastAsia="ko-KR"/>
          </w:rPr>
          <w:t>1 source considers 100% in car UE distribution and other sources consider 100% outdoor UE distribution.</w:t>
        </w:r>
      </w:ins>
    </w:p>
    <w:p w14:paraId="576824CA" w14:textId="77777777" w:rsidR="006F12D6" w:rsidRPr="00BF7D7F" w:rsidRDefault="006F12D6" w:rsidP="0088230B">
      <w:pPr>
        <w:pStyle w:val="ListParagraph"/>
        <w:numPr>
          <w:ilvl w:val="0"/>
          <w:numId w:val="31"/>
        </w:numPr>
        <w:suppressAutoHyphens/>
        <w:contextualSpacing w:val="0"/>
        <w:jc w:val="both"/>
        <w:rPr>
          <w:ins w:id="847" w:author="Juan Montojo" w:date="2024-09-01T16:28:00Z"/>
          <w:rFonts w:cs="Times"/>
          <w:color w:val="000000" w:themeColor="text1"/>
          <w:lang w:eastAsia="ko-KR"/>
        </w:rPr>
      </w:pPr>
      <w:ins w:id="848" w:author="Juan Montojo" w:date="2024-09-01T16:28:00Z">
        <w:r w:rsidRPr="00BF7D7F">
          <w:rPr>
            <w:rFonts w:cs="Times"/>
            <w:color w:val="000000" w:themeColor="text1"/>
            <w:lang w:eastAsia="ko-KR"/>
          </w:rPr>
          <w:t>5 sources consider realistic channel estimation, and other sources consider ideal channel estimation.</w:t>
        </w:r>
      </w:ins>
    </w:p>
    <w:p w14:paraId="51582E80" w14:textId="77777777" w:rsidR="006F12D6" w:rsidRPr="00BF7D7F" w:rsidRDefault="006F12D6" w:rsidP="0088230B">
      <w:pPr>
        <w:pStyle w:val="ListParagraph"/>
        <w:numPr>
          <w:ilvl w:val="0"/>
          <w:numId w:val="31"/>
        </w:numPr>
        <w:suppressAutoHyphens/>
        <w:contextualSpacing w:val="0"/>
        <w:jc w:val="both"/>
        <w:rPr>
          <w:ins w:id="849" w:author="Juan Montojo" w:date="2024-09-01T16:28:00Z"/>
          <w:rFonts w:cs="Times"/>
          <w:color w:val="000000" w:themeColor="text1"/>
          <w:lang w:eastAsia="ko-KR"/>
        </w:rPr>
      </w:pPr>
      <w:ins w:id="850" w:author="Juan Montojo" w:date="2024-09-01T16:28:00Z">
        <w:r w:rsidRPr="00BF7D7F">
          <w:rPr>
            <w:rFonts w:cs="Times"/>
            <w:color w:val="000000" w:themeColor="text1"/>
            <w:lang w:eastAsia="ko-KR"/>
          </w:rPr>
          <w:t>1 source are modelled phase discontinuity, and other sources do not consider phase discontinuity</w:t>
        </w:r>
      </w:ins>
    </w:p>
    <w:p w14:paraId="3EFCCB87" w14:textId="77777777" w:rsidR="006F12D6" w:rsidRPr="00BF7D7F" w:rsidRDefault="006F12D6" w:rsidP="000831AC">
      <w:pPr>
        <w:suppressAutoHyphens/>
        <w:jc w:val="both"/>
        <w:rPr>
          <w:ins w:id="851" w:author="Juan Montojo" w:date="2024-09-01T16:28:00Z"/>
          <w:rFonts w:cs="Times"/>
          <w:color w:val="000000" w:themeColor="text1"/>
          <w:lang w:eastAsia="ko-KR"/>
        </w:rPr>
      </w:pPr>
      <w:ins w:id="852" w:author="Juan Montojo" w:date="2024-09-01T16:28:00Z">
        <w:r w:rsidRPr="00BF7D7F">
          <w:rPr>
            <w:rFonts w:cs="Times"/>
            <w:color w:val="000000" w:themeColor="text1"/>
            <w:lang w:eastAsia="ko-KR"/>
          </w:rPr>
          <w:t>Note: N4 refers to the number of predicted CSI instances</w:t>
        </w:r>
      </w:ins>
    </w:p>
    <w:p w14:paraId="0318CA85" w14:textId="77777777" w:rsidR="006F12D6" w:rsidRPr="00BF7D7F" w:rsidRDefault="006F12D6" w:rsidP="000831AC">
      <w:pPr>
        <w:snapToGrid w:val="0"/>
        <w:jc w:val="both"/>
        <w:rPr>
          <w:ins w:id="853" w:author="Juan Montojo" w:date="2024-09-01T16:28:00Z"/>
          <w:rFonts w:cs="Times"/>
          <w:color w:val="000000" w:themeColor="text1"/>
        </w:rPr>
      </w:pPr>
      <w:ins w:id="854" w:author="Juan Montojo" w:date="2024-09-01T16:28:00Z">
        <w:r w:rsidRPr="00BF7D7F">
          <w:rPr>
            <w:rFonts w:cs="Times"/>
            <w:color w:val="000000" w:themeColor="text1"/>
          </w:rPr>
          <w:t xml:space="preserve">Note: Results refer to Table </w:t>
        </w:r>
        <w:r w:rsidRPr="00BF7D7F">
          <w:rPr>
            <w:rFonts w:cs="Times"/>
            <w:color w:val="000000" w:themeColor="text1"/>
            <w:lang w:eastAsia="ko-KR"/>
          </w:rPr>
          <w:t>2-6/2-8 of R1-2407339</w:t>
        </w:r>
      </w:ins>
    </w:p>
    <w:p w14:paraId="691E06F0" w14:textId="574F6F54" w:rsidR="006F12D6" w:rsidRPr="00BF7D7F" w:rsidRDefault="006F12D6" w:rsidP="000831AC">
      <w:pPr>
        <w:suppressAutoHyphens/>
        <w:rPr>
          <w:ins w:id="855" w:author="Juan Montojo" w:date="2024-09-01T16:28:00Z"/>
          <w:rFonts w:cs="Times"/>
          <w:color w:val="000000" w:themeColor="text1"/>
          <w:lang w:eastAsia="ko-KR"/>
        </w:rPr>
      </w:pPr>
      <w:ins w:id="856" w:author="Juan Montojo" w:date="2024-09-01T16:28:00Z">
        <w:r w:rsidRPr="00BF7D7F">
          <w:rPr>
            <w:rFonts w:cs="Times"/>
            <w:color w:val="000000" w:themeColor="text1"/>
            <w:lang w:eastAsia="ko-KR"/>
          </w:rPr>
          <w:t>Note:</w:t>
        </w:r>
      </w:ins>
      <w:ins w:id="857" w:author="Juan Montojo" w:date="2024-09-01T16:39:00Z">
        <w:r w:rsidR="00EC2677" w:rsidRPr="00BF7D7F">
          <w:rPr>
            <w:rFonts w:cs="Times"/>
            <w:color w:val="000000" w:themeColor="text1"/>
            <w:lang w:eastAsia="ko-KR"/>
          </w:rPr>
          <w:t xml:space="preserve"> Figure 6.2.2.6A-4</w:t>
        </w:r>
      </w:ins>
      <w:ins w:id="858" w:author="Juan Montojo" w:date="2024-09-01T16:28:00Z">
        <w:r w:rsidRPr="00BF7D7F">
          <w:rPr>
            <w:rFonts w:cs="Times"/>
            <w:color w:val="000000" w:themeColor="text1"/>
            <w:lang w:eastAsia="ko-KR"/>
          </w:rPr>
          <w:t xml:space="preserve"> shows the </w:t>
        </w:r>
      </w:ins>
      <w:ins w:id="859" w:author="Juan Montojo" w:date="2024-09-01T16:41:00Z">
        <w:r w:rsidR="003F70FC" w:rsidRPr="00BF7D7F">
          <w:rPr>
            <w:rFonts w:cs="Times"/>
            <w:color w:val="000000" w:themeColor="text1"/>
            <w:lang w:eastAsia="ko-KR"/>
          </w:rPr>
          <w:t xml:space="preserve">5% UPT </w:t>
        </w:r>
      </w:ins>
      <w:ins w:id="860" w:author="Juan Montojo" w:date="2024-09-01T16:28:00Z">
        <w:r w:rsidRPr="00BF7D7F">
          <w:rPr>
            <w:rFonts w:cs="Times"/>
            <w:color w:val="000000" w:themeColor="text1"/>
            <w:lang w:eastAsia="ko-KR"/>
          </w:rPr>
          <w:t xml:space="preserve">median, 0.75 quantile, 0.25 quantile, outliers, and min/max values excluding outliers, for low RU, Mid RU, High RU and full buffer with UE speed of 30km/h. </w:t>
        </w:r>
      </w:ins>
    </w:p>
    <w:p w14:paraId="3FFD0EFD" w14:textId="77777777" w:rsidR="006F12D6" w:rsidRPr="00BF7D7F" w:rsidRDefault="006F12D6" w:rsidP="006F12D6">
      <w:pPr>
        <w:jc w:val="both"/>
        <w:rPr>
          <w:ins w:id="861" w:author="Juan Montojo" w:date="2024-09-01T16:28:00Z"/>
          <w:b/>
          <w:lang w:eastAsia="ko-KR"/>
        </w:rPr>
      </w:pPr>
    </w:p>
    <w:p w14:paraId="6A34DCAB" w14:textId="77777777" w:rsidR="006F12D6" w:rsidRPr="00BF7D7F" w:rsidRDefault="006F12D6" w:rsidP="006F12D6">
      <w:pPr>
        <w:rPr>
          <w:ins w:id="862" w:author="Juan Montojo" w:date="2024-09-01T16:28:00Z"/>
          <w:rFonts w:eastAsia="DengXian"/>
          <w:lang w:eastAsia="zh-CN"/>
        </w:rPr>
      </w:pPr>
      <w:ins w:id="863" w:author="Juan Montojo" w:date="2024-09-01T16:28:00Z">
        <w:r w:rsidRPr="00BF7D7F">
          <w:rPr>
            <w:noProof/>
            <w:lang w:eastAsia="zh-CN"/>
          </w:rPr>
          <w:drawing>
            <wp:inline distT="0" distB="0" distL="0" distR="0" wp14:anchorId="5D05F502" wp14:editId="48952D09">
              <wp:extent cx="5654040" cy="3413760"/>
              <wp:effectExtent l="0" t="0" r="3810" b="0"/>
              <wp:docPr id="10" name="그림 10" descr="C:\Users\admin\AppData\Local\Microsoft\Windows\INetCache\Content.Word\5%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descr="C:\Users\admin\AppData\Local\Microsoft\Windows\INetCache\Content.Word\5%BM2.emf"/>
                      <pic:cNvPicPr>
                        <a:picLocks noChangeAspect="1" noChangeArrowheads="1"/>
                      </pic:cNvPicPr>
                    </pic:nvPicPr>
                    <pic:blipFill>
                      <a:blip r:embed="rId20" cstate="print">
                        <a:extLst>
                          <a:ext uri="{28A0092B-C50C-407E-A947-70E740481C1C}">
                            <a14:useLocalDpi xmlns:a14="http://schemas.microsoft.com/office/drawing/2010/main" val="0"/>
                          </a:ext>
                        </a:extLst>
                      </a:blip>
                      <a:srcRect l="8350" t="-2" r="11865" b="3947"/>
                      <a:stretch>
                        <a:fillRect/>
                      </a:stretch>
                    </pic:blipFill>
                    <pic:spPr bwMode="auto">
                      <a:xfrm>
                        <a:off x="0" y="0"/>
                        <a:ext cx="5654040" cy="3413760"/>
                      </a:xfrm>
                      <a:prstGeom prst="rect">
                        <a:avLst/>
                      </a:prstGeom>
                      <a:noFill/>
                      <a:ln>
                        <a:noFill/>
                      </a:ln>
                    </pic:spPr>
                  </pic:pic>
                </a:graphicData>
              </a:graphic>
            </wp:inline>
          </w:drawing>
        </w:r>
      </w:ins>
    </w:p>
    <w:p w14:paraId="364D2DB9" w14:textId="7E10D800" w:rsidR="00EC2677" w:rsidRPr="00BF7D7F" w:rsidRDefault="00EC2677" w:rsidP="00EC2677">
      <w:pPr>
        <w:pStyle w:val="TF"/>
        <w:spacing w:after="180"/>
        <w:rPr>
          <w:ins w:id="864" w:author="Juan Montojo" w:date="2024-09-01T16:39:00Z"/>
        </w:rPr>
      </w:pPr>
      <w:ins w:id="865" w:author="Juan Montojo" w:date="2024-09-01T16:39:00Z">
        <w:r w:rsidRPr="00BF7D7F">
          <w:t xml:space="preserve">Figure 6.2.2.6A-4: </w:t>
        </w:r>
      </w:ins>
      <w:ins w:id="866" w:author="Juan Montojo" w:date="2024-09-01T16:41:00Z">
        <w:r w:rsidR="003F70FC" w:rsidRPr="00BF7D7F">
          <w:t>5% UPT m</w:t>
        </w:r>
      </w:ins>
      <w:ins w:id="867" w:author="Juan Montojo" w:date="2024-09-01T16:39:00Z">
        <w:r w:rsidRPr="00BF7D7F">
          <w:t xml:space="preserve">edian, 0.75 quantile, 0.25 quantile, outliers, and min/max values excluding outliers, for low RU, Mid RU, High RU and full buffer with UE speed of 30km/h. </w:t>
        </w:r>
      </w:ins>
    </w:p>
    <w:p w14:paraId="09028762" w14:textId="77777777" w:rsidR="006F12D6" w:rsidRPr="00BF7D7F" w:rsidRDefault="006F12D6" w:rsidP="006F12D6">
      <w:pPr>
        <w:rPr>
          <w:ins w:id="868" w:author="Juan Montojo" w:date="2024-09-01T16:28:00Z"/>
          <w:rFonts w:eastAsia="SimSun"/>
          <w:lang w:eastAsia="zh-CN"/>
        </w:rPr>
      </w:pPr>
    </w:p>
    <w:p w14:paraId="4110665C" w14:textId="77777777" w:rsidR="006F12D6" w:rsidRPr="00BF7D7F" w:rsidRDefault="006F12D6" w:rsidP="006F12D6">
      <w:pPr>
        <w:rPr>
          <w:ins w:id="869" w:author="Juan Montojo" w:date="2024-09-01T16:28:00Z"/>
          <w:rFonts w:eastAsia="DengXian"/>
          <w:b/>
          <w:bCs/>
          <w:i/>
          <w:lang w:eastAsia="zh-CN"/>
        </w:rPr>
      </w:pPr>
      <w:ins w:id="870" w:author="Juan Montojo" w:date="2024-09-01T16:28:00Z">
        <w:r w:rsidRPr="00BF7D7F">
          <w:rPr>
            <w:rFonts w:eastAsia="DengXian"/>
            <w:b/>
            <w:bCs/>
            <w:i/>
            <w:lang w:eastAsia="zh-CN"/>
          </w:rPr>
          <w:t>SGCS performance over benchmark 2 of non-AI based CSI prediction, impact of channel estimation error</w:t>
        </w:r>
      </w:ins>
    </w:p>
    <w:p w14:paraId="2D33B442" w14:textId="77777777" w:rsidR="006F12D6" w:rsidRPr="00BF7D7F" w:rsidRDefault="006F12D6" w:rsidP="006F12D6">
      <w:pPr>
        <w:jc w:val="both"/>
        <w:rPr>
          <w:ins w:id="871" w:author="Juan Montojo" w:date="2024-09-01T16:28:00Z"/>
          <w:color w:val="000000" w:themeColor="text1"/>
          <w:lang w:eastAsia="ko-KR"/>
        </w:rPr>
      </w:pPr>
      <w:ins w:id="872" w:author="Juan Montojo" w:date="2024-09-01T16:28:00Z">
        <w:r w:rsidRPr="00BF7D7F">
          <w:rPr>
            <w:color w:val="000000" w:themeColor="text1"/>
            <w:lang w:eastAsia="ko-KR"/>
          </w:rPr>
          <w:t>For the CSI prediction using UE-sided model, compared to the Benchmark 2 of non-AI based CSI prediction, in terms of SGCS, from channel estimation perspective</w:t>
        </w:r>
      </w:ins>
    </w:p>
    <w:p w14:paraId="339723D7" w14:textId="77777777" w:rsidR="006F12D6" w:rsidRPr="00BF7D7F" w:rsidRDefault="006F12D6" w:rsidP="003F70FC">
      <w:pPr>
        <w:pStyle w:val="ListParagraph"/>
        <w:numPr>
          <w:ilvl w:val="0"/>
          <w:numId w:val="52"/>
        </w:numPr>
        <w:suppressAutoHyphens/>
        <w:contextualSpacing w:val="0"/>
        <w:jc w:val="both"/>
        <w:rPr>
          <w:ins w:id="873" w:author="Juan Montojo" w:date="2024-09-01T16:28:00Z"/>
          <w:color w:val="000000" w:themeColor="text1"/>
          <w:lang w:eastAsia="ko-KR"/>
        </w:rPr>
      </w:pPr>
      <w:ins w:id="874" w:author="Juan Montojo" w:date="2024-09-01T16:28:00Z">
        <w:r w:rsidRPr="00BF7D7F">
          <w:rPr>
            <w:color w:val="000000" w:themeColor="text1"/>
            <w:lang w:eastAsia="ko-KR"/>
          </w:rPr>
          <w:t>If ideal channel estimation is adopted</w:t>
        </w:r>
      </w:ins>
    </w:p>
    <w:p w14:paraId="4846BD1B" w14:textId="77777777" w:rsidR="006F12D6" w:rsidRPr="00BF7D7F" w:rsidRDefault="006F12D6" w:rsidP="003F70FC">
      <w:pPr>
        <w:pStyle w:val="ListParagraph"/>
        <w:numPr>
          <w:ilvl w:val="1"/>
          <w:numId w:val="52"/>
        </w:numPr>
        <w:suppressAutoHyphens/>
        <w:contextualSpacing w:val="0"/>
        <w:jc w:val="both"/>
        <w:rPr>
          <w:ins w:id="875" w:author="Juan Montojo" w:date="2024-09-01T16:28:00Z"/>
          <w:color w:val="000000" w:themeColor="text1"/>
          <w:lang w:eastAsia="ko-KR"/>
        </w:rPr>
      </w:pPr>
      <w:ins w:id="876" w:author="Juan Montojo" w:date="2024-09-01T16:28:00Z">
        <w:r w:rsidRPr="00BF7D7F">
          <w:rPr>
            <w:color w:val="000000" w:themeColor="text1"/>
            <w:lang w:eastAsia="ko-KR"/>
          </w:rPr>
          <w:t>For N4=1</w:t>
        </w:r>
      </w:ins>
    </w:p>
    <w:p w14:paraId="5CD19205" w14:textId="77777777" w:rsidR="006F12D6" w:rsidRPr="00BF7D7F" w:rsidRDefault="006F12D6" w:rsidP="003F70FC">
      <w:pPr>
        <w:pStyle w:val="ListParagraph"/>
        <w:numPr>
          <w:ilvl w:val="2"/>
          <w:numId w:val="52"/>
        </w:numPr>
        <w:suppressAutoHyphens/>
        <w:contextualSpacing w:val="0"/>
        <w:jc w:val="both"/>
        <w:rPr>
          <w:ins w:id="877" w:author="Juan Montojo" w:date="2024-09-01T16:28:00Z"/>
          <w:color w:val="000000" w:themeColor="text1"/>
          <w:lang w:eastAsia="ko-KR"/>
        </w:rPr>
      </w:pPr>
      <w:ins w:id="878" w:author="Juan Montojo" w:date="2024-09-01T16:28:00Z">
        <w:r w:rsidRPr="00BF7D7F">
          <w:rPr>
            <w:color w:val="000000" w:themeColor="text1"/>
            <w:lang w:eastAsia="ko-KR"/>
          </w:rPr>
          <w:t xml:space="preserve">9 sources observe -1.2%~6.3% gain </w:t>
        </w:r>
      </w:ins>
    </w:p>
    <w:p w14:paraId="6EDBA228" w14:textId="77777777" w:rsidR="006F12D6" w:rsidRPr="00BF7D7F" w:rsidRDefault="006F12D6" w:rsidP="003F70FC">
      <w:pPr>
        <w:pStyle w:val="ListParagraph"/>
        <w:numPr>
          <w:ilvl w:val="2"/>
          <w:numId w:val="52"/>
        </w:numPr>
        <w:suppressAutoHyphens/>
        <w:contextualSpacing w:val="0"/>
        <w:jc w:val="both"/>
        <w:rPr>
          <w:ins w:id="879" w:author="Juan Montojo" w:date="2024-09-01T16:28:00Z"/>
          <w:color w:val="000000" w:themeColor="text1"/>
          <w:lang w:eastAsia="ko-KR"/>
        </w:rPr>
      </w:pPr>
      <w:ins w:id="880" w:author="Juan Montojo" w:date="2024-09-01T16:28:00Z">
        <w:r w:rsidRPr="00BF7D7F">
          <w:rPr>
            <w:color w:val="000000" w:themeColor="text1"/>
            <w:lang w:eastAsia="ko-KR"/>
          </w:rPr>
          <w:lastRenderedPageBreak/>
          <w:t>1 source observes -2% ~17% gain depending on filter complexity and filter update</w:t>
        </w:r>
      </w:ins>
    </w:p>
    <w:p w14:paraId="7AE8B849" w14:textId="77777777" w:rsidR="006F12D6" w:rsidRPr="00BF7D7F" w:rsidRDefault="006F12D6" w:rsidP="003F70FC">
      <w:pPr>
        <w:pStyle w:val="ListParagraph"/>
        <w:numPr>
          <w:ilvl w:val="1"/>
          <w:numId w:val="52"/>
        </w:numPr>
        <w:suppressAutoHyphens/>
        <w:contextualSpacing w:val="0"/>
        <w:jc w:val="both"/>
        <w:rPr>
          <w:ins w:id="881" w:author="Juan Montojo" w:date="2024-09-01T16:28:00Z"/>
          <w:color w:val="000000" w:themeColor="text1"/>
          <w:lang w:eastAsia="ko-KR"/>
        </w:rPr>
      </w:pPr>
      <w:ins w:id="882" w:author="Juan Montojo" w:date="2024-09-01T16:28:00Z">
        <w:r w:rsidRPr="00BF7D7F">
          <w:rPr>
            <w:color w:val="000000" w:themeColor="text1"/>
            <w:lang w:eastAsia="ko-KR"/>
          </w:rPr>
          <w:t>For N4=4</w:t>
        </w:r>
      </w:ins>
    </w:p>
    <w:p w14:paraId="4CF2CE1E" w14:textId="77777777" w:rsidR="006F12D6" w:rsidRPr="00BF7D7F" w:rsidRDefault="006F12D6" w:rsidP="003F70FC">
      <w:pPr>
        <w:pStyle w:val="ListParagraph"/>
        <w:numPr>
          <w:ilvl w:val="2"/>
          <w:numId w:val="52"/>
        </w:numPr>
        <w:suppressAutoHyphens/>
        <w:contextualSpacing w:val="0"/>
        <w:jc w:val="both"/>
        <w:rPr>
          <w:ins w:id="883" w:author="Juan Montojo" w:date="2024-09-01T16:28:00Z"/>
          <w:color w:val="000000" w:themeColor="text1"/>
          <w:lang w:eastAsia="ko-KR"/>
        </w:rPr>
      </w:pPr>
      <w:ins w:id="884" w:author="Juan Montojo" w:date="2024-09-01T16:28:00Z">
        <w:r w:rsidRPr="00BF7D7F">
          <w:rPr>
            <w:color w:val="000000" w:themeColor="text1"/>
            <w:lang w:eastAsia="ko-KR"/>
          </w:rPr>
          <w:t>2 sources observe -1.6%~5.56%</w:t>
        </w:r>
      </w:ins>
    </w:p>
    <w:p w14:paraId="19DA29A5" w14:textId="77777777" w:rsidR="006F12D6" w:rsidRPr="00BF7D7F" w:rsidRDefault="006F12D6" w:rsidP="003F70FC">
      <w:pPr>
        <w:pStyle w:val="ListParagraph"/>
        <w:numPr>
          <w:ilvl w:val="2"/>
          <w:numId w:val="52"/>
        </w:numPr>
        <w:suppressAutoHyphens/>
        <w:contextualSpacing w:val="0"/>
        <w:jc w:val="both"/>
        <w:rPr>
          <w:ins w:id="885" w:author="Juan Montojo" w:date="2024-09-01T16:28:00Z"/>
          <w:color w:val="000000" w:themeColor="text1"/>
          <w:lang w:eastAsia="ko-KR"/>
        </w:rPr>
      </w:pPr>
      <w:ins w:id="886" w:author="Juan Montojo" w:date="2024-09-01T16:28:00Z">
        <w:r w:rsidRPr="00BF7D7F">
          <w:rPr>
            <w:color w:val="000000" w:themeColor="text1"/>
            <w:lang w:eastAsia="ko-KR"/>
          </w:rPr>
          <w:t>1 source observes -4.5%~6.93%</w:t>
        </w:r>
      </w:ins>
    </w:p>
    <w:p w14:paraId="617C6320" w14:textId="77777777" w:rsidR="006F12D6" w:rsidRPr="00BF7D7F" w:rsidRDefault="006F12D6" w:rsidP="003F70FC">
      <w:pPr>
        <w:pStyle w:val="ListParagraph"/>
        <w:numPr>
          <w:ilvl w:val="2"/>
          <w:numId w:val="52"/>
        </w:numPr>
        <w:suppressAutoHyphens/>
        <w:contextualSpacing w:val="0"/>
        <w:jc w:val="both"/>
        <w:rPr>
          <w:ins w:id="887" w:author="Juan Montojo" w:date="2024-09-01T16:28:00Z"/>
          <w:color w:val="000000" w:themeColor="text1"/>
          <w:lang w:eastAsia="ko-KR"/>
        </w:rPr>
      </w:pPr>
      <w:ins w:id="888" w:author="Juan Montojo" w:date="2024-09-01T16:28:00Z">
        <w:r w:rsidRPr="00BF7D7F">
          <w:rPr>
            <w:color w:val="000000" w:themeColor="text1"/>
            <w:lang w:eastAsia="ko-KR"/>
          </w:rPr>
          <w:t>1 source observes 3.1%~40.5%</w:t>
        </w:r>
      </w:ins>
    </w:p>
    <w:p w14:paraId="7BF3A7B3" w14:textId="77777777" w:rsidR="006F12D6" w:rsidRPr="00BF7D7F" w:rsidRDefault="006F12D6" w:rsidP="003F70FC">
      <w:pPr>
        <w:pStyle w:val="ListParagraph"/>
        <w:numPr>
          <w:ilvl w:val="0"/>
          <w:numId w:val="52"/>
        </w:numPr>
        <w:suppressAutoHyphens/>
        <w:contextualSpacing w:val="0"/>
        <w:jc w:val="both"/>
        <w:rPr>
          <w:ins w:id="889" w:author="Juan Montojo" w:date="2024-09-01T16:28:00Z"/>
          <w:color w:val="000000" w:themeColor="text1"/>
          <w:lang w:eastAsia="ko-KR"/>
        </w:rPr>
      </w:pPr>
      <w:ins w:id="890" w:author="Juan Montojo" w:date="2024-09-01T16:28:00Z">
        <w:r w:rsidRPr="00BF7D7F">
          <w:rPr>
            <w:color w:val="000000" w:themeColor="text1"/>
            <w:lang w:eastAsia="ko-KR"/>
          </w:rPr>
          <w:t>If realistic channel estimation is adopted,</w:t>
        </w:r>
      </w:ins>
    </w:p>
    <w:p w14:paraId="4D757F81" w14:textId="77777777" w:rsidR="006F12D6" w:rsidRPr="00BF7D7F" w:rsidRDefault="006F12D6" w:rsidP="003F70FC">
      <w:pPr>
        <w:pStyle w:val="ListParagraph"/>
        <w:numPr>
          <w:ilvl w:val="1"/>
          <w:numId w:val="52"/>
        </w:numPr>
        <w:suppressAutoHyphens/>
        <w:contextualSpacing w:val="0"/>
        <w:jc w:val="both"/>
        <w:rPr>
          <w:ins w:id="891" w:author="Juan Montojo" w:date="2024-09-01T16:28:00Z"/>
          <w:color w:val="000000" w:themeColor="text1"/>
          <w:lang w:eastAsia="ko-KR"/>
        </w:rPr>
      </w:pPr>
      <w:ins w:id="892" w:author="Juan Montojo" w:date="2024-09-01T16:28:00Z">
        <w:r w:rsidRPr="00BF7D7F">
          <w:rPr>
            <w:color w:val="000000" w:themeColor="text1"/>
            <w:lang w:eastAsia="ko-KR"/>
          </w:rPr>
          <w:t>For N4=1</w:t>
        </w:r>
      </w:ins>
    </w:p>
    <w:p w14:paraId="2FA94CE9" w14:textId="77777777" w:rsidR="006F12D6" w:rsidRPr="00BF7D7F" w:rsidRDefault="006F12D6" w:rsidP="003F70FC">
      <w:pPr>
        <w:pStyle w:val="ListParagraph"/>
        <w:numPr>
          <w:ilvl w:val="2"/>
          <w:numId w:val="52"/>
        </w:numPr>
        <w:suppressAutoHyphens/>
        <w:contextualSpacing w:val="0"/>
        <w:jc w:val="both"/>
        <w:rPr>
          <w:ins w:id="893" w:author="Juan Montojo" w:date="2024-09-01T16:28:00Z"/>
          <w:color w:val="000000" w:themeColor="text1"/>
          <w:lang w:eastAsia="ko-KR"/>
        </w:rPr>
      </w:pPr>
      <w:ins w:id="894" w:author="Juan Montojo" w:date="2024-09-01T16:28:00Z">
        <w:r w:rsidRPr="00BF7D7F">
          <w:rPr>
            <w:color w:val="000000" w:themeColor="text1"/>
            <w:lang w:eastAsia="ko-KR"/>
          </w:rPr>
          <w:t xml:space="preserve">5 sources observe 0.43%~7.26% gain </w:t>
        </w:r>
      </w:ins>
    </w:p>
    <w:p w14:paraId="0CF84058" w14:textId="77777777" w:rsidR="006F12D6" w:rsidRPr="00BF7D7F" w:rsidRDefault="006F12D6" w:rsidP="003F70FC">
      <w:pPr>
        <w:pStyle w:val="ListParagraph"/>
        <w:numPr>
          <w:ilvl w:val="2"/>
          <w:numId w:val="52"/>
        </w:numPr>
        <w:suppressAutoHyphens/>
        <w:contextualSpacing w:val="0"/>
        <w:jc w:val="both"/>
        <w:rPr>
          <w:ins w:id="895" w:author="Juan Montojo" w:date="2024-09-01T16:28:00Z"/>
          <w:color w:val="000000" w:themeColor="text1"/>
          <w:lang w:eastAsia="ko-KR"/>
        </w:rPr>
      </w:pPr>
      <w:ins w:id="896" w:author="Juan Montojo" w:date="2024-09-01T16:28:00Z">
        <w:r w:rsidRPr="00BF7D7F">
          <w:rPr>
            <w:color w:val="000000" w:themeColor="text1"/>
            <w:lang w:eastAsia="ko-KR"/>
          </w:rPr>
          <w:t>2 sources observe 15.2%~19.5 gain</w:t>
        </w:r>
      </w:ins>
    </w:p>
    <w:p w14:paraId="2AC91E33" w14:textId="77777777" w:rsidR="006F12D6" w:rsidRPr="00BF7D7F" w:rsidRDefault="006F12D6" w:rsidP="003F70FC">
      <w:pPr>
        <w:pStyle w:val="ListParagraph"/>
        <w:numPr>
          <w:ilvl w:val="2"/>
          <w:numId w:val="52"/>
        </w:numPr>
        <w:suppressAutoHyphens/>
        <w:contextualSpacing w:val="0"/>
        <w:jc w:val="both"/>
        <w:rPr>
          <w:ins w:id="897" w:author="Juan Montojo" w:date="2024-09-01T16:28:00Z"/>
          <w:color w:val="000000" w:themeColor="text1"/>
          <w:lang w:eastAsia="ko-KR"/>
        </w:rPr>
      </w:pPr>
      <w:ins w:id="898" w:author="Juan Montojo" w:date="2024-09-01T16:28:00Z">
        <w:r w:rsidRPr="00BF7D7F">
          <w:rPr>
            <w:color w:val="000000" w:themeColor="text1"/>
            <w:lang w:eastAsia="ko-KR"/>
          </w:rPr>
          <w:t>1 source observes 68% gain</w:t>
        </w:r>
      </w:ins>
    </w:p>
    <w:p w14:paraId="00986725" w14:textId="77777777" w:rsidR="006F12D6" w:rsidRPr="00BF7D7F" w:rsidRDefault="006F12D6" w:rsidP="003F70FC">
      <w:pPr>
        <w:pStyle w:val="ListParagraph"/>
        <w:numPr>
          <w:ilvl w:val="2"/>
          <w:numId w:val="52"/>
        </w:numPr>
        <w:suppressAutoHyphens/>
        <w:contextualSpacing w:val="0"/>
        <w:jc w:val="both"/>
        <w:rPr>
          <w:ins w:id="899" w:author="Juan Montojo" w:date="2024-09-01T16:28:00Z"/>
          <w:color w:val="000000" w:themeColor="text1"/>
          <w:lang w:eastAsia="ko-KR"/>
        </w:rPr>
      </w:pPr>
      <w:ins w:id="900" w:author="Juan Montojo" w:date="2024-09-01T16:28:00Z">
        <w:r w:rsidRPr="00BF7D7F">
          <w:rPr>
            <w:color w:val="000000" w:themeColor="text1"/>
            <w:lang w:eastAsia="ko-KR"/>
          </w:rPr>
          <w:t>1 source observes 5.8%~16.</w:t>
        </w:r>
        <w:r w:rsidRPr="00BF7D7F">
          <w:rPr>
            <w:rFonts w:eastAsia="DengXian"/>
            <w:color w:val="000000" w:themeColor="text1"/>
          </w:rPr>
          <w:t>4</w:t>
        </w:r>
        <w:r w:rsidRPr="00BF7D7F">
          <w:rPr>
            <w:color w:val="000000" w:themeColor="text1"/>
            <w:lang w:eastAsia="ko-KR"/>
          </w:rPr>
          <w:t>% gain depending on traffic load</w:t>
        </w:r>
      </w:ins>
    </w:p>
    <w:p w14:paraId="71B99708" w14:textId="77777777" w:rsidR="006F12D6" w:rsidRPr="00BF7D7F" w:rsidRDefault="006F12D6" w:rsidP="003F70FC">
      <w:pPr>
        <w:pStyle w:val="ListParagraph"/>
        <w:numPr>
          <w:ilvl w:val="1"/>
          <w:numId w:val="52"/>
        </w:numPr>
        <w:suppressAutoHyphens/>
        <w:contextualSpacing w:val="0"/>
        <w:jc w:val="both"/>
        <w:rPr>
          <w:ins w:id="901" w:author="Juan Montojo" w:date="2024-09-01T16:28:00Z"/>
          <w:color w:val="000000" w:themeColor="text1"/>
          <w:lang w:eastAsia="ko-KR"/>
        </w:rPr>
      </w:pPr>
      <w:ins w:id="902" w:author="Juan Montojo" w:date="2024-09-01T16:28:00Z">
        <w:r w:rsidRPr="00BF7D7F">
          <w:rPr>
            <w:color w:val="000000" w:themeColor="text1"/>
            <w:lang w:eastAsia="ko-KR"/>
          </w:rPr>
          <w:t>For N4=4</w:t>
        </w:r>
      </w:ins>
    </w:p>
    <w:p w14:paraId="77E40EA2" w14:textId="77777777" w:rsidR="006F12D6" w:rsidRPr="00BF7D7F" w:rsidRDefault="006F12D6" w:rsidP="003F70FC">
      <w:pPr>
        <w:pStyle w:val="ListParagraph"/>
        <w:numPr>
          <w:ilvl w:val="2"/>
          <w:numId w:val="52"/>
        </w:numPr>
        <w:suppressAutoHyphens/>
        <w:contextualSpacing w:val="0"/>
        <w:jc w:val="both"/>
        <w:rPr>
          <w:ins w:id="903" w:author="Juan Montojo" w:date="2024-09-01T16:28:00Z"/>
          <w:color w:val="000000" w:themeColor="text1"/>
          <w:lang w:eastAsia="ko-KR"/>
        </w:rPr>
      </w:pPr>
      <w:ins w:id="904" w:author="Juan Montojo" w:date="2024-09-01T16:28:00Z">
        <w:r w:rsidRPr="00BF7D7F">
          <w:rPr>
            <w:color w:val="000000" w:themeColor="text1"/>
            <w:lang w:eastAsia="ko-KR"/>
          </w:rPr>
          <w:t xml:space="preserve">2 sources observe 0.1%~1.4% gain </w:t>
        </w:r>
      </w:ins>
    </w:p>
    <w:p w14:paraId="0312447B" w14:textId="77777777" w:rsidR="006F12D6" w:rsidRPr="00BF7D7F" w:rsidRDefault="006F12D6" w:rsidP="003F70FC">
      <w:pPr>
        <w:pStyle w:val="ListParagraph"/>
        <w:numPr>
          <w:ilvl w:val="2"/>
          <w:numId w:val="52"/>
        </w:numPr>
        <w:suppressAutoHyphens/>
        <w:contextualSpacing w:val="0"/>
        <w:jc w:val="both"/>
        <w:rPr>
          <w:ins w:id="905" w:author="Juan Montojo" w:date="2024-09-01T16:28:00Z"/>
          <w:color w:val="000000" w:themeColor="text1"/>
          <w:lang w:eastAsia="ko-KR"/>
        </w:rPr>
      </w:pPr>
      <w:ins w:id="906" w:author="Juan Montojo" w:date="2024-09-01T16:28:00Z">
        <w:r w:rsidRPr="00BF7D7F">
          <w:rPr>
            <w:color w:val="000000" w:themeColor="text1"/>
            <w:lang w:eastAsia="ko-KR"/>
          </w:rPr>
          <w:t>1 source observes 5%~29% gain</w:t>
        </w:r>
      </w:ins>
    </w:p>
    <w:p w14:paraId="6ED9DE40" w14:textId="77777777" w:rsidR="006F12D6" w:rsidRPr="00BF7D7F" w:rsidRDefault="006F12D6" w:rsidP="003F70FC">
      <w:pPr>
        <w:suppressAutoHyphens/>
        <w:jc w:val="both"/>
        <w:rPr>
          <w:ins w:id="907" w:author="Juan Montojo" w:date="2024-09-01T16:28:00Z"/>
          <w:color w:val="000000" w:themeColor="text1"/>
          <w:lang w:eastAsia="ko-KR"/>
        </w:rPr>
      </w:pPr>
      <w:ins w:id="908" w:author="Juan Montojo" w:date="2024-09-01T16:28:00Z">
        <w:r w:rsidRPr="00BF7D7F">
          <w:rPr>
            <w:color w:val="000000" w:themeColor="text1"/>
            <w:lang w:eastAsia="ko-KR"/>
          </w:rPr>
          <w:t>Note: the above results are based on the following assumptions</w:t>
        </w:r>
      </w:ins>
    </w:p>
    <w:p w14:paraId="3730269A" w14:textId="77777777" w:rsidR="006F12D6" w:rsidRPr="00BF7D7F" w:rsidRDefault="006F12D6" w:rsidP="0088230B">
      <w:pPr>
        <w:pStyle w:val="ListParagraph"/>
        <w:numPr>
          <w:ilvl w:val="0"/>
          <w:numId w:val="52"/>
        </w:numPr>
        <w:suppressAutoHyphens/>
        <w:contextualSpacing w:val="0"/>
        <w:jc w:val="both"/>
        <w:rPr>
          <w:ins w:id="909" w:author="Juan Montojo" w:date="2024-09-01T16:28:00Z"/>
          <w:color w:val="000000" w:themeColor="text1"/>
          <w:lang w:eastAsia="ko-KR"/>
        </w:rPr>
      </w:pPr>
      <w:ins w:id="910" w:author="Juan Montojo" w:date="2024-09-01T16:28:00Z">
        <w:r w:rsidRPr="00BF7D7F">
          <w:rPr>
            <w:color w:val="000000" w:themeColor="text1"/>
            <w:lang w:eastAsia="ko-KR"/>
          </w:rPr>
          <w:t>The observation window considers to start as early as 15ms~50ms.</w:t>
        </w:r>
      </w:ins>
    </w:p>
    <w:p w14:paraId="4D45BB56" w14:textId="77777777" w:rsidR="006F12D6" w:rsidRPr="00BF7D7F" w:rsidRDefault="006F12D6" w:rsidP="0088230B">
      <w:pPr>
        <w:pStyle w:val="ListParagraph"/>
        <w:numPr>
          <w:ilvl w:val="0"/>
          <w:numId w:val="52"/>
        </w:numPr>
        <w:suppressAutoHyphens/>
        <w:contextualSpacing w:val="0"/>
        <w:jc w:val="both"/>
        <w:rPr>
          <w:ins w:id="911" w:author="Juan Montojo" w:date="2024-09-01T16:28:00Z"/>
          <w:color w:val="000000" w:themeColor="text1"/>
          <w:lang w:eastAsia="ko-KR"/>
        </w:rPr>
      </w:pPr>
      <w:ins w:id="912" w:author="Juan Montojo" w:date="2024-09-01T16:28:00Z">
        <w:r w:rsidRPr="00BF7D7F">
          <w:rPr>
            <w:color w:val="000000" w:themeColor="text1"/>
            <w:lang w:eastAsia="ko-KR"/>
          </w:rPr>
          <w:t>A future 4ms or 5ms instance from the prediction output is considered for calculating the metric.</w:t>
        </w:r>
      </w:ins>
    </w:p>
    <w:p w14:paraId="0730A079" w14:textId="77777777" w:rsidR="006F12D6" w:rsidRPr="00BF7D7F" w:rsidRDefault="006F12D6" w:rsidP="0088230B">
      <w:pPr>
        <w:pStyle w:val="ListParagraph"/>
        <w:numPr>
          <w:ilvl w:val="0"/>
          <w:numId w:val="52"/>
        </w:numPr>
        <w:suppressAutoHyphens/>
        <w:contextualSpacing w:val="0"/>
        <w:jc w:val="both"/>
        <w:rPr>
          <w:ins w:id="913" w:author="Juan Montojo" w:date="2024-09-01T16:28:00Z"/>
          <w:color w:val="000000" w:themeColor="text1"/>
          <w:lang w:eastAsia="ko-KR"/>
        </w:rPr>
      </w:pPr>
      <w:ins w:id="914" w:author="Juan Montojo" w:date="2024-09-01T16:28:00Z">
        <w:r w:rsidRPr="00BF7D7F">
          <w:rPr>
            <w:color w:val="000000" w:themeColor="text1"/>
            <w:lang w:eastAsia="ko-KR"/>
          </w:rPr>
          <w:t>Raw channel matrix as model input and UE speed of 30km/h is assumed.</w:t>
        </w:r>
      </w:ins>
    </w:p>
    <w:p w14:paraId="6F88E758" w14:textId="77777777" w:rsidR="006F12D6" w:rsidRPr="00BF7D7F" w:rsidRDefault="006F12D6" w:rsidP="0088230B">
      <w:pPr>
        <w:pStyle w:val="ListParagraph"/>
        <w:numPr>
          <w:ilvl w:val="0"/>
          <w:numId w:val="52"/>
        </w:numPr>
        <w:suppressAutoHyphens/>
        <w:contextualSpacing w:val="0"/>
        <w:jc w:val="both"/>
        <w:rPr>
          <w:ins w:id="915" w:author="Juan Montojo" w:date="2024-09-01T16:28:00Z"/>
          <w:color w:val="000000" w:themeColor="text1"/>
          <w:lang w:eastAsia="ko-KR"/>
        </w:rPr>
      </w:pPr>
      <w:ins w:id="916" w:author="Juan Montojo" w:date="2024-09-01T16:28:00Z">
        <w:r w:rsidRPr="00BF7D7F">
          <w:rPr>
            <w:color w:val="000000" w:themeColor="text1"/>
            <w:lang w:eastAsia="ko-KR"/>
          </w:rPr>
          <w:t xml:space="preserve">3 sources consider spatial consistency, and other sources do not consider spatial consistency. </w:t>
        </w:r>
      </w:ins>
    </w:p>
    <w:p w14:paraId="72200D4E" w14:textId="77777777" w:rsidR="006F12D6" w:rsidRPr="00BF7D7F" w:rsidRDefault="006F12D6" w:rsidP="0088230B">
      <w:pPr>
        <w:pStyle w:val="ListParagraph"/>
        <w:numPr>
          <w:ilvl w:val="0"/>
          <w:numId w:val="52"/>
        </w:numPr>
        <w:suppressAutoHyphens/>
        <w:contextualSpacing w:val="0"/>
        <w:jc w:val="both"/>
        <w:rPr>
          <w:ins w:id="917" w:author="Juan Montojo" w:date="2024-09-01T16:28:00Z"/>
          <w:color w:val="000000" w:themeColor="text1"/>
          <w:lang w:eastAsia="ko-KR"/>
        </w:rPr>
      </w:pPr>
      <w:ins w:id="918" w:author="Juan Montojo" w:date="2024-09-01T16:28:00Z">
        <w:r w:rsidRPr="00BF7D7F">
          <w:rPr>
            <w:color w:val="000000" w:themeColor="text1"/>
            <w:lang w:eastAsia="ko-KR"/>
          </w:rPr>
          <w:t xml:space="preserve">2 sources consider beam-delay domain transformation/antenna-frequency domain transformation as pre/post processing, 1 source considered antenna(port)-delay domain transformation/ antenna(port)-frequency domain transformation as pre/post processing, and other sources do not consider pre/post processing </w:t>
        </w:r>
      </w:ins>
    </w:p>
    <w:p w14:paraId="52AB70BB" w14:textId="77777777" w:rsidR="006F12D6" w:rsidRPr="00BF7D7F" w:rsidRDefault="006F12D6" w:rsidP="0088230B">
      <w:pPr>
        <w:pStyle w:val="ListParagraph"/>
        <w:numPr>
          <w:ilvl w:val="0"/>
          <w:numId w:val="52"/>
        </w:numPr>
        <w:suppressAutoHyphens/>
        <w:contextualSpacing w:val="0"/>
        <w:jc w:val="both"/>
        <w:rPr>
          <w:ins w:id="919" w:author="Juan Montojo" w:date="2024-09-01T16:28:00Z"/>
          <w:color w:val="000000" w:themeColor="text1"/>
          <w:lang w:eastAsia="ko-KR"/>
        </w:rPr>
      </w:pPr>
      <w:ins w:id="920" w:author="Juan Montojo" w:date="2024-09-01T16:28:00Z">
        <w:r w:rsidRPr="00BF7D7F">
          <w:rPr>
            <w:color w:val="000000" w:themeColor="text1"/>
            <w:lang w:eastAsia="ko-KR"/>
          </w:rPr>
          <w:t>1 source considers 100% in car UE distribution and other sources consider 100% outdoor UE distribution.</w:t>
        </w:r>
      </w:ins>
    </w:p>
    <w:p w14:paraId="16109878" w14:textId="77777777" w:rsidR="006F12D6" w:rsidRPr="00BF7D7F" w:rsidRDefault="006F12D6" w:rsidP="0088230B">
      <w:pPr>
        <w:pStyle w:val="ListParagraph"/>
        <w:numPr>
          <w:ilvl w:val="0"/>
          <w:numId w:val="52"/>
        </w:numPr>
        <w:suppressAutoHyphens/>
        <w:contextualSpacing w:val="0"/>
        <w:jc w:val="both"/>
        <w:rPr>
          <w:ins w:id="921" w:author="Juan Montojo" w:date="2024-09-01T16:28:00Z"/>
          <w:color w:val="000000" w:themeColor="text1"/>
          <w:lang w:eastAsia="ko-KR"/>
        </w:rPr>
      </w:pPr>
      <w:ins w:id="922" w:author="Juan Montojo" w:date="2024-09-01T16:28:00Z">
        <w:r w:rsidRPr="00BF7D7F">
          <w:rPr>
            <w:color w:val="000000" w:themeColor="text1"/>
            <w:lang w:eastAsia="ko-KR"/>
          </w:rPr>
          <w:t>The performance metric is SGCS in linear value for layer 1.</w:t>
        </w:r>
      </w:ins>
    </w:p>
    <w:p w14:paraId="15B5E19A" w14:textId="77777777" w:rsidR="006F12D6" w:rsidRPr="00BF7D7F" w:rsidRDefault="006F12D6" w:rsidP="003F70FC">
      <w:pPr>
        <w:suppressAutoHyphens/>
        <w:jc w:val="both"/>
        <w:rPr>
          <w:ins w:id="923" w:author="Juan Montojo" w:date="2024-09-01T16:28:00Z"/>
          <w:color w:val="000000" w:themeColor="text1"/>
          <w:lang w:eastAsia="ko-KR"/>
        </w:rPr>
      </w:pPr>
      <w:ins w:id="924" w:author="Juan Montojo" w:date="2024-09-01T16:28:00Z">
        <w:r w:rsidRPr="00BF7D7F">
          <w:rPr>
            <w:color w:val="000000" w:themeColor="text1"/>
            <w:lang w:eastAsia="ko-KR"/>
          </w:rPr>
          <w:t>Note: Results refer to Table 2-3 of R1-2407338</w:t>
        </w:r>
      </w:ins>
    </w:p>
    <w:p w14:paraId="7D9C98A6" w14:textId="77777777" w:rsidR="006F12D6" w:rsidRPr="00BF7D7F" w:rsidRDefault="006F12D6" w:rsidP="003F70FC">
      <w:pPr>
        <w:suppressAutoHyphens/>
        <w:jc w:val="both"/>
        <w:rPr>
          <w:ins w:id="925" w:author="Juan Montojo" w:date="2024-09-01T16:28:00Z"/>
          <w:color w:val="000000" w:themeColor="text1"/>
          <w:lang w:eastAsia="ko-KR"/>
        </w:rPr>
      </w:pPr>
      <w:ins w:id="926" w:author="Juan Montojo" w:date="2024-09-01T16:28:00Z">
        <w:r w:rsidRPr="00BF7D7F">
          <w:rPr>
            <w:color w:val="000000" w:themeColor="text1"/>
            <w:lang w:eastAsia="ko-KR"/>
          </w:rPr>
          <w:t>Note: N4 refers to the number of predicted CSI instances</w:t>
        </w:r>
      </w:ins>
    </w:p>
    <w:p w14:paraId="3A53F027" w14:textId="77777777" w:rsidR="006F12D6" w:rsidRPr="00BF7D7F" w:rsidRDefault="006F12D6" w:rsidP="006F12D6">
      <w:pPr>
        <w:rPr>
          <w:ins w:id="927" w:author="Juan Montojo" w:date="2024-09-01T16:28:00Z"/>
          <w:rFonts w:eastAsia="SimSun"/>
          <w:lang w:eastAsia="zh-CN"/>
        </w:rPr>
      </w:pPr>
    </w:p>
    <w:p w14:paraId="4130C888" w14:textId="77777777" w:rsidR="006F12D6" w:rsidRPr="00BF7D7F" w:rsidRDefault="006F12D6" w:rsidP="006F12D6">
      <w:pPr>
        <w:rPr>
          <w:ins w:id="928" w:author="Juan Montojo" w:date="2024-09-01T16:28:00Z"/>
          <w:rFonts w:eastAsia="DengXian"/>
          <w:b/>
          <w:bCs/>
          <w:i/>
          <w:lang w:eastAsia="zh-CN"/>
        </w:rPr>
      </w:pPr>
      <w:ins w:id="929" w:author="Juan Montojo" w:date="2024-09-01T16:28:00Z">
        <w:r w:rsidRPr="00BF7D7F">
          <w:rPr>
            <w:rFonts w:eastAsia="DengXian"/>
            <w:b/>
            <w:bCs/>
            <w:i/>
            <w:lang w:eastAsia="zh-CN"/>
          </w:rPr>
          <w:t>Mean UPT performance over benchmark 2 of non-AI based CSI prediction, impact of channel estimation error</w:t>
        </w:r>
      </w:ins>
    </w:p>
    <w:p w14:paraId="0789E45F" w14:textId="77777777" w:rsidR="006F12D6" w:rsidRPr="00BF7D7F" w:rsidRDefault="006F12D6" w:rsidP="006F12D6">
      <w:pPr>
        <w:jc w:val="both"/>
        <w:rPr>
          <w:ins w:id="930" w:author="Juan Montojo" w:date="2024-09-01T16:28:00Z"/>
          <w:rFonts w:cs="Times"/>
          <w:color w:val="000000"/>
          <w:lang w:eastAsia="ko-KR"/>
        </w:rPr>
      </w:pPr>
      <w:ins w:id="931" w:author="Juan Montojo" w:date="2024-09-01T16:28:00Z">
        <w:r w:rsidRPr="00BF7D7F">
          <w:rPr>
            <w:rFonts w:cs="Times"/>
            <w:color w:val="000000"/>
            <w:lang w:eastAsia="ko-KR"/>
          </w:rPr>
          <w:t>For the CSI prediction using UE-sided model</w:t>
        </w:r>
        <w:r w:rsidRPr="00BF7D7F">
          <w:rPr>
            <w:rFonts w:cs="Times"/>
            <w:color w:val="000000"/>
          </w:rPr>
          <w:t xml:space="preserve">, till the RAN1#118 meeting, in terms of mean UPT, gains are observed compared to Benchmark#2 of a </w:t>
        </w:r>
        <w:r w:rsidRPr="00BF7D7F">
          <w:rPr>
            <w:rFonts w:cs="Times"/>
            <w:bCs/>
            <w:color w:val="000000"/>
            <w:lang w:eastAsia="zh-CN"/>
          </w:rPr>
          <w:t xml:space="preserve">non-AI/ML based CSI prediction, </w:t>
        </w:r>
        <w:r w:rsidRPr="00BF7D7F">
          <w:rPr>
            <w:rFonts w:cs="Times"/>
            <w:color w:val="000000"/>
            <w:lang w:eastAsia="ko-KR"/>
          </w:rPr>
          <w:t>from channel estimation perspective:</w:t>
        </w:r>
      </w:ins>
    </w:p>
    <w:p w14:paraId="500AD79E" w14:textId="77777777" w:rsidR="006F12D6" w:rsidRPr="00BF7D7F" w:rsidRDefault="006F12D6" w:rsidP="00315E94">
      <w:pPr>
        <w:pStyle w:val="ListParagraph"/>
        <w:numPr>
          <w:ilvl w:val="0"/>
          <w:numId w:val="53"/>
        </w:numPr>
        <w:tabs>
          <w:tab w:val="clear" w:pos="-400"/>
          <w:tab w:val="num" w:pos="-112"/>
        </w:tabs>
        <w:suppressAutoHyphens/>
        <w:ind w:left="688"/>
        <w:contextualSpacing w:val="0"/>
        <w:jc w:val="both"/>
        <w:rPr>
          <w:ins w:id="932" w:author="Juan Montojo" w:date="2024-09-01T16:28:00Z"/>
          <w:rFonts w:cs="Times"/>
          <w:color w:val="000000"/>
          <w:lang w:eastAsia="ko-KR"/>
        </w:rPr>
      </w:pPr>
      <w:ins w:id="933" w:author="Juan Montojo" w:date="2024-09-01T16:28:00Z">
        <w:r w:rsidRPr="00BF7D7F">
          <w:rPr>
            <w:rFonts w:cs="Times"/>
            <w:color w:val="000000"/>
          </w:rPr>
          <w:t>For FTP traffic, with low RU (RU&lt;=39%)</w:t>
        </w:r>
      </w:ins>
    </w:p>
    <w:p w14:paraId="4AFEB0B3" w14:textId="77777777" w:rsidR="006F12D6" w:rsidRPr="00BF7D7F" w:rsidRDefault="006F12D6" w:rsidP="00315E94">
      <w:pPr>
        <w:pStyle w:val="ListParagraph"/>
        <w:numPr>
          <w:ilvl w:val="1"/>
          <w:numId w:val="53"/>
        </w:numPr>
        <w:tabs>
          <w:tab w:val="clear" w:pos="-400"/>
          <w:tab w:val="num" w:pos="-112"/>
        </w:tabs>
        <w:suppressAutoHyphens/>
        <w:ind w:left="1088"/>
        <w:contextualSpacing w:val="0"/>
        <w:jc w:val="both"/>
        <w:rPr>
          <w:ins w:id="934" w:author="Juan Montojo" w:date="2024-09-01T16:28:00Z"/>
          <w:rFonts w:cs="Times"/>
          <w:color w:val="000000"/>
          <w:lang w:eastAsia="ko-KR"/>
        </w:rPr>
      </w:pPr>
      <w:ins w:id="935" w:author="Juan Montojo" w:date="2024-09-01T16:28:00Z">
        <w:r w:rsidRPr="00BF7D7F">
          <w:rPr>
            <w:rFonts w:cs="Times"/>
            <w:color w:val="000000"/>
            <w:lang w:eastAsia="ko-KR"/>
          </w:rPr>
          <w:t>With ideal channel estimation</w:t>
        </w:r>
      </w:ins>
    </w:p>
    <w:p w14:paraId="27CD96E0" w14:textId="77777777" w:rsidR="006F12D6" w:rsidRPr="00BF7D7F" w:rsidRDefault="006F12D6" w:rsidP="00315E94">
      <w:pPr>
        <w:pStyle w:val="ListParagraph"/>
        <w:numPr>
          <w:ilvl w:val="2"/>
          <w:numId w:val="53"/>
        </w:numPr>
        <w:tabs>
          <w:tab w:val="clear" w:pos="-400"/>
          <w:tab w:val="num" w:pos="-112"/>
        </w:tabs>
        <w:ind w:left="1488"/>
        <w:contextualSpacing w:val="0"/>
        <w:jc w:val="both"/>
        <w:rPr>
          <w:ins w:id="936" w:author="Juan Montojo" w:date="2024-09-01T16:28:00Z"/>
          <w:rFonts w:cs="Times"/>
          <w:color w:val="000000"/>
        </w:rPr>
      </w:pPr>
      <w:ins w:id="937" w:author="Juan Montojo" w:date="2024-09-01T16:28:00Z">
        <w:r w:rsidRPr="00BF7D7F">
          <w:rPr>
            <w:rFonts w:cs="Times"/>
            <w:color w:val="000000"/>
            <w:lang w:eastAsia="ko-KR"/>
          </w:rPr>
          <w:t>For 30km/h UE speed and N4=1,</w:t>
        </w:r>
      </w:ins>
    </w:p>
    <w:p w14:paraId="1521CCAB"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938" w:author="Juan Montojo" w:date="2024-09-01T16:28:00Z"/>
          <w:rFonts w:cs="Times"/>
          <w:color w:val="000000"/>
        </w:rPr>
      </w:pPr>
      <w:ins w:id="939" w:author="Juan Montojo" w:date="2024-09-01T16:28:00Z">
        <w:r w:rsidRPr="00BF7D7F">
          <w:rPr>
            <w:rFonts w:cs="Times"/>
            <w:color w:val="000000"/>
          </w:rPr>
          <w:t>2 sources observe -2.41%~1.8% gain.</w:t>
        </w:r>
      </w:ins>
    </w:p>
    <w:p w14:paraId="4CB585ED" w14:textId="77777777" w:rsidR="006F12D6" w:rsidRPr="00BF7D7F" w:rsidRDefault="006F12D6" w:rsidP="00315E94">
      <w:pPr>
        <w:pStyle w:val="ListParagraph"/>
        <w:numPr>
          <w:ilvl w:val="2"/>
          <w:numId w:val="53"/>
        </w:numPr>
        <w:tabs>
          <w:tab w:val="clear" w:pos="-400"/>
          <w:tab w:val="num" w:pos="-112"/>
        </w:tabs>
        <w:ind w:left="1488"/>
        <w:contextualSpacing w:val="0"/>
        <w:jc w:val="both"/>
        <w:rPr>
          <w:ins w:id="940" w:author="Juan Montojo" w:date="2024-09-01T16:28:00Z"/>
          <w:rFonts w:cs="Times"/>
          <w:color w:val="000000"/>
          <w:lang w:eastAsia="ko-KR"/>
        </w:rPr>
      </w:pPr>
      <w:ins w:id="941" w:author="Juan Montojo" w:date="2024-09-01T16:28:00Z">
        <w:r w:rsidRPr="00BF7D7F">
          <w:rPr>
            <w:rFonts w:cs="Times"/>
            <w:color w:val="000000"/>
            <w:lang w:eastAsia="ko-KR"/>
          </w:rPr>
          <w:t xml:space="preserve">For 60km/h UE speed, and N4=1 </w:t>
        </w:r>
      </w:ins>
    </w:p>
    <w:p w14:paraId="6ADFABB6"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942" w:author="Juan Montojo" w:date="2024-09-01T16:28:00Z"/>
          <w:rFonts w:cs="Times"/>
          <w:color w:val="000000"/>
        </w:rPr>
      </w:pPr>
      <w:ins w:id="943" w:author="Juan Montojo" w:date="2024-09-01T16:28:00Z">
        <w:r w:rsidRPr="00BF7D7F">
          <w:rPr>
            <w:rFonts w:cs="Times"/>
            <w:color w:val="000000"/>
          </w:rPr>
          <w:t>2 sources observe -3.4%~0.9% gain</w:t>
        </w:r>
      </w:ins>
    </w:p>
    <w:p w14:paraId="21CB646C" w14:textId="77777777" w:rsidR="006F12D6" w:rsidRPr="00BF7D7F" w:rsidRDefault="006F12D6" w:rsidP="00315E94">
      <w:pPr>
        <w:pStyle w:val="ListParagraph"/>
        <w:numPr>
          <w:ilvl w:val="2"/>
          <w:numId w:val="53"/>
        </w:numPr>
        <w:tabs>
          <w:tab w:val="clear" w:pos="-400"/>
          <w:tab w:val="num" w:pos="-112"/>
        </w:tabs>
        <w:ind w:left="1488"/>
        <w:contextualSpacing w:val="0"/>
        <w:jc w:val="both"/>
        <w:rPr>
          <w:ins w:id="944" w:author="Juan Montojo" w:date="2024-09-01T16:28:00Z"/>
          <w:rFonts w:cs="Times"/>
          <w:color w:val="000000"/>
        </w:rPr>
      </w:pPr>
      <w:ins w:id="945" w:author="Juan Montojo" w:date="2024-09-01T16:28:00Z">
        <w:r w:rsidRPr="00BF7D7F">
          <w:rPr>
            <w:rFonts w:cs="Times"/>
            <w:color w:val="000000"/>
            <w:lang w:eastAsia="ko-KR"/>
          </w:rPr>
          <w:lastRenderedPageBreak/>
          <w:t>For 30km/h UE speed and N4=4,</w:t>
        </w:r>
      </w:ins>
    </w:p>
    <w:p w14:paraId="12D84E17"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946" w:author="Juan Montojo" w:date="2024-09-01T16:28:00Z"/>
          <w:rFonts w:cs="Times"/>
          <w:color w:val="000000"/>
        </w:rPr>
      </w:pPr>
      <w:ins w:id="947" w:author="Juan Montojo" w:date="2024-09-01T16:28:00Z">
        <w:r w:rsidRPr="00BF7D7F">
          <w:rPr>
            <w:rFonts w:cs="Times"/>
            <w:color w:val="000000"/>
          </w:rPr>
          <w:t>1 source observes 0.3% gain.</w:t>
        </w:r>
      </w:ins>
    </w:p>
    <w:p w14:paraId="0F388D71" w14:textId="77777777" w:rsidR="006F12D6" w:rsidRPr="00BF7D7F" w:rsidRDefault="006F12D6" w:rsidP="00315E94">
      <w:pPr>
        <w:pStyle w:val="ListParagraph"/>
        <w:numPr>
          <w:ilvl w:val="1"/>
          <w:numId w:val="53"/>
        </w:numPr>
        <w:tabs>
          <w:tab w:val="clear" w:pos="-400"/>
          <w:tab w:val="num" w:pos="-112"/>
        </w:tabs>
        <w:suppressAutoHyphens/>
        <w:ind w:left="1088"/>
        <w:contextualSpacing w:val="0"/>
        <w:jc w:val="both"/>
        <w:rPr>
          <w:ins w:id="948" w:author="Juan Montojo" w:date="2024-09-01T16:28:00Z"/>
          <w:rFonts w:cs="Times"/>
          <w:color w:val="000000"/>
          <w:lang w:eastAsia="ko-KR"/>
        </w:rPr>
      </w:pPr>
      <w:ins w:id="949" w:author="Juan Montojo" w:date="2024-09-01T16:28:00Z">
        <w:r w:rsidRPr="00BF7D7F">
          <w:rPr>
            <w:rFonts w:cs="Times"/>
            <w:color w:val="000000"/>
            <w:lang w:eastAsia="ko-KR"/>
          </w:rPr>
          <w:t>With realistic channel estimation</w:t>
        </w:r>
      </w:ins>
    </w:p>
    <w:p w14:paraId="0796EDAA" w14:textId="77777777" w:rsidR="006F12D6" w:rsidRPr="00BF7D7F" w:rsidRDefault="006F12D6" w:rsidP="00315E94">
      <w:pPr>
        <w:pStyle w:val="ListParagraph"/>
        <w:numPr>
          <w:ilvl w:val="2"/>
          <w:numId w:val="53"/>
        </w:numPr>
        <w:tabs>
          <w:tab w:val="clear" w:pos="-400"/>
          <w:tab w:val="num" w:pos="-112"/>
        </w:tabs>
        <w:ind w:left="1488"/>
        <w:contextualSpacing w:val="0"/>
        <w:jc w:val="both"/>
        <w:rPr>
          <w:ins w:id="950" w:author="Juan Montojo" w:date="2024-09-01T16:28:00Z"/>
          <w:rFonts w:cs="Times"/>
          <w:color w:val="000000"/>
        </w:rPr>
      </w:pPr>
      <w:ins w:id="951" w:author="Juan Montojo" w:date="2024-09-01T16:28:00Z">
        <w:r w:rsidRPr="00BF7D7F">
          <w:rPr>
            <w:rFonts w:cs="Times"/>
            <w:color w:val="000000"/>
            <w:lang w:eastAsia="ko-KR"/>
          </w:rPr>
          <w:t>For 30km/h UE speed and N4=1,</w:t>
        </w:r>
      </w:ins>
    </w:p>
    <w:p w14:paraId="44283C6B"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952" w:author="Juan Montojo" w:date="2024-09-01T16:28:00Z"/>
          <w:rFonts w:cs="Times"/>
          <w:color w:val="000000"/>
        </w:rPr>
      </w:pPr>
      <w:ins w:id="953" w:author="Juan Montojo" w:date="2024-09-01T16:28:00Z">
        <w:r w:rsidRPr="00BF7D7F">
          <w:rPr>
            <w:rFonts w:cs="Times"/>
            <w:color w:val="000000"/>
          </w:rPr>
          <w:t>2 sources observe 7.6%~9% gain.</w:t>
        </w:r>
      </w:ins>
    </w:p>
    <w:p w14:paraId="56A2AE69"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954" w:author="Juan Montojo" w:date="2024-09-01T16:28:00Z"/>
          <w:rFonts w:cs="Times"/>
          <w:color w:val="000000"/>
        </w:rPr>
      </w:pPr>
      <w:ins w:id="955" w:author="Juan Montojo" w:date="2024-09-01T16:28:00Z">
        <w:r w:rsidRPr="00BF7D7F">
          <w:rPr>
            <w:rFonts w:cs="Times"/>
            <w:color w:val="000000"/>
          </w:rPr>
          <w:t>3 sources observe 0%~1.1% gain.</w:t>
        </w:r>
      </w:ins>
    </w:p>
    <w:p w14:paraId="3A09CE4F" w14:textId="77777777" w:rsidR="006F12D6" w:rsidRPr="00BF7D7F" w:rsidRDefault="006F12D6" w:rsidP="00315E94">
      <w:pPr>
        <w:pStyle w:val="ListParagraph"/>
        <w:numPr>
          <w:ilvl w:val="2"/>
          <w:numId w:val="53"/>
        </w:numPr>
        <w:tabs>
          <w:tab w:val="clear" w:pos="-400"/>
          <w:tab w:val="num" w:pos="-112"/>
        </w:tabs>
        <w:ind w:left="1488"/>
        <w:contextualSpacing w:val="0"/>
        <w:jc w:val="both"/>
        <w:rPr>
          <w:ins w:id="956" w:author="Juan Montojo" w:date="2024-09-01T16:28:00Z"/>
          <w:rFonts w:cs="Times"/>
          <w:color w:val="000000"/>
          <w:lang w:eastAsia="ko-KR"/>
        </w:rPr>
      </w:pPr>
      <w:ins w:id="957" w:author="Juan Montojo" w:date="2024-09-01T16:28:00Z">
        <w:r w:rsidRPr="00BF7D7F">
          <w:rPr>
            <w:rFonts w:cs="Times"/>
            <w:color w:val="000000"/>
            <w:lang w:eastAsia="ko-KR"/>
          </w:rPr>
          <w:t xml:space="preserve">For 60km/h UE speed, and N4=1 </w:t>
        </w:r>
      </w:ins>
    </w:p>
    <w:p w14:paraId="253C7036"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958" w:author="Juan Montojo" w:date="2024-09-01T16:28:00Z"/>
          <w:rFonts w:cs="Times"/>
          <w:color w:val="000000"/>
        </w:rPr>
      </w:pPr>
      <w:ins w:id="959" w:author="Juan Montojo" w:date="2024-09-01T16:28:00Z">
        <w:r w:rsidRPr="00BF7D7F">
          <w:rPr>
            <w:rFonts w:cs="Times"/>
            <w:color w:val="000000"/>
          </w:rPr>
          <w:t>2 sources observe -3.4%~1.2% gain</w:t>
        </w:r>
      </w:ins>
    </w:p>
    <w:p w14:paraId="1AA99459"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960" w:author="Juan Montojo" w:date="2024-09-01T16:28:00Z"/>
          <w:rFonts w:cs="Times"/>
          <w:color w:val="000000"/>
        </w:rPr>
      </w:pPr>
      <w:ins w:id="961" w:author="Juan Montojo" w:date="2024-09-01T16:28:00Z">
        <w:r w:rsidRPr="00BF7D7F">
          <w:rPr>
            <w:rFonts w:cs="Times"/>
            <w:color w:val="000000"/>
          </w:rPr>
          <w:t>1 source observes 11% gain.</w:t>
        </w:r>
      </w:ins>
    </w:p>
    <w:p w14:paraId="76ACCDCE" w14:textId="77777777" w:rsidR="006F12D6" w:rsidRPr="00BF7D7F" w:rsidRDefault="006F12D6" w:rsidP="00315E94">
      <w:pPr>
        <w:pStyle w:val="ListParagraph"/>
        <w:numPr>
          <w:ilvl w:val="2"/>
          <w:numId w:val="53"/>
        </w:numPr>
        <w:tabs>
          <w:tab w:val="clear" w:pos="-400"/>
          <w:tab w:val="num" w:pos="-112"/>
        </w:tabs>
        <w:ind w:left="1488"/>
        <w:contextualSpacing w:val="0"/>
        <w:jc w:val="both"/>
        <w:rPr>
          <w:ins w:id="962" w:author="Juan Montojo" w:date="2024-09-01T16:28:00Z"/>
          <w:rFonts w:cs="Times"/>
          <w:color w:val="000000"/>
        </w:rPr>
      </w:pPr>
      <w:ins w:id="963" w:author="Juan Montojo" w:date="2024-09-01T16:28:00Z">
        <w:r w:rsidRPr="00BF7D7F">
          <w:rPr>
            <w:rFonts w:cs="Times"/>
            <w:color w:val="000000"/>
            <w:lang w:eastAsia="ko-KR"/>
          </w:rPr>
          <w:t>For 30km/h UE speed and N4=4,</w:t>
        </w:r>
      </w:ins>
    </w:p>
    <w:p w14:paraId="5E604FDF"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964" w:author="Juan Montojo" w:date="2024-09-01T16:28:00Z"/>
          <w:rFonts w:cs="Times"/>
          <w:color w:val="000000"/>
        </w:rPr>
      </w:pPr>
      <w:ins w:id="965" w:author="Juan Montojo" w:date="2024-09-01T16:28:00Z">
        <w:r w:rsidRPr="00BF7D7F">
          <w:rPr>
            <w:rFonts w:cs="Times"/>
            <w:color w:val="000000"/>
          </w:rPr>
          <w:t>1 source observes 13% gain.</w:t>
        </w:r>
      </w:ins>
    </w:p>
    <w:p w14:paraId="2FE4F78D"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966" w:author="Juan Montojo" w:date="2024-09-01T16:28:00Z"/>
          <w:rFonts w:cs="Times"/>
          <w:color w:val="000000"/>
        </w:rPr>
      </w:pPr>
      <w:ins w:id="967" w:author="Juan Montojo" w:date="2024-09-01T16:28:00Z">
        <w:r w:rsidRPr="00BF7D7F">
          <w:rPr>
            <w:rFonts w:cs="Times"/>
            <w:color w:val="000000"/>
          </w:rPr>
          <w:t>1 source observes 0% gain.</w:t>
        </w:r>
      </w:ins>
    </w:p>
    <w:p w14:paraId="7DF9B862" w14:textId="77777777" w:rsidR="006F12D6" w:rsidRPr="00BF7D7F" w:rsidRDefault="006F12D6" w:rsidP="00315E94">
      <w:pPr>
        <w:pStyle w:val="ListParagraph"/>
        <w:numPr>
          <w:ilvl w:val="2"/>
          <w:numId w:val="53"/>
        </w:numPr>
        <w:tabs>
          <w:tab w:val="clear" w:pos="-400"/>
          <w:tab w:val="num" w:pos="-112"/>
        </w:tabs>
        <w:ind w:left="1488"/>
        <w:contextualSpacing w:val="0"/>
        <w:jc w:val="both"/>
        <w:rPr>
          <w:ins w:id="968" w:author="Juan Montojo" w:date="2024-09-01T16:28:00Z"/>
          <w:rFonts w:cs="Times"/>
          <w:color w:val="000000"/>
          <w:lang w:eastAsia="ko-KR"/>
        </w:rPr>
      </w:pPr>
      <w:ins w:id="969" w:author="Juan Montojo" w:date="2024-09-01T16:28:00Z">
        <w:r w:rsidRPr="00BF7D7F">
          <w:rPr>
            <w:rFonts w:cs="Times"/>
            <w:color w:val="000000"/>
            <w:lang w:eastAsia="ko-KR"/>
          </w:rPr>
          <w:t xml:space="preserve">For 60km/h UE speed, and N4=4 </w:t>
        </w:r>
      </w:ins>
    </w:p>
    <w:p w14:paraId="70237179"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970" w:author="Juan Montojo" w:date="2024-09-01T16:28:00Z"/>
          <w:rFonts w:cs="Times"/>
          <w:color w:val="000000"/>
        </w:rPr>
      </w:pPr>
      <w:ins w:id="971" w:author="Juan Montojo" w:date="2024-09-01T16:28:00Z">
        <w:r w:rsidRPr="00BF7D7F">
          <w:rPr>
            <w:rFonts w:cs="Times"/>
            <w:color w:val="000000"/>
          </w:rPr>
          <w:t xml:space="preserve">1 source observes 13% </w:t>
        </w:r>
      </w:ins>
    </w:p>
    <w:p w14:paraId="1AC52220"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972" w:author="Juan Montojo" w:date="2024-09-01T16:28:00Z"/>
          <w:rFonts w:cs="Times"/>
          <w:color w:val="000000"/>
        </w:rPr>
      </w:pPr>
      <w:ins w:id="973" w:author="Juan Montojo" w:date="2024-09-01T16:28:00Z">
        <w:r w:rsidRPr="00BF7D7F">
          <w:rPr>
            <w:rFonts w:cs="Times"/>
            <w:color w:val="000000"/>
          </w:rPr>
          <w:t xml:space="preserve">1 source observes 0.14% gain </w:t>
        </w:r>
      </w:ins>
    </w:p>
    <w:p w14:paraId="17BAE026" w14:textId="77777777" w:rsidR="006F12D6" w:rsidRPr="00BF7D7F" w:rsidRDefault="006F12D6" w:rsidP="00315E94">
      <w:pPr>
        <w:pStyle w:val="ListParagraph"/>
        <w:numPr>
          <w:ilvl w:val="0"/>
          <w:numId w:val="53"/>
        </w:numPr>
        <w:tabs>
          <w:tab w:val="clear" w:pos="-400"/>
          <w:tab w:val="num" w:pos="-112"/>
        </w:tabs>
        <w:ind w:left="688"/>
        <w:contextualSpacing w:val="0"/>
        <w:jc w:val="both"/>
        <w:rPr>
          <w:ins w:id="974" w:author="Juan Montojo" w:date="2024-09-01T16:28:00Z"/>
          <w:rFonts w:cs="Times"/>
          <w:color w:val="000000"/>
        </w:rPr>
      </w:pPr>
      <w:ins w:id="975" w:author="Juan Montojo" w:date="2024-09-01T16:28:00Z">
        <w:r w:rsidRPr="00BF7D7F">
          <w:rPr>
            <w:rFonts w:cs="Times"/>
            <w:color w:val="000000"/>
          </w:rPr>
          <w:t>For FTP traffic, with mid RU (40&lt;=RU&lt;=69%)</w:t>
        </w:r>
      </w:ins>
    </w:p>
    <w:p w14:paraId="7735BFF5" w14:textId="77777777" w:rsidR="006F12D6" w:rsidRPr="00BF7D7F" w:rsidRDefault="006F12D6" w:rsidP="00315E94">
      <w:pPr>
        <w:pStyle w:val="ListParagraph"/>
        <w:numPr>
          <w:ilvl w:val="1"/>
          <w:numId w:val="53"/>
        </w:numPr>
        <w:tabs>
          <w:tab w:val="clear" w:pos="-400"/>
          <w:tab w:val="num" w:pos="-112"/>
        </w:tabs>
        <w:suppressAutoHyphens/>
        <w:ind w:left="1088"/>
        <w:contextualSpacing w:val="0"/>
        <w:jc w:val="both"/>
        <w:rPr>
          <w:ins w:id="976" w:author="Juan Montojo" w:date="2024-09-01T16:28:00Z"/>
          <w:rFonts w:cs="Times"/>
          <w:color w:val="000000"/>
          <w:lang w:eastAsia="ko-KR"/>
        </w:rPr>
      </w:pPr>
      <w:ins w:id="977" w:author="Juan Montojo" w:date="2024-09-01T16:28:00Z">
        <w:r w:rsidRPr="00BF7D7F">
          <w:rPr>
            <w:rFonts w:cs="Times"/>
            <w:color w:val="000000"/>
            <w:lang w:eastAsia="ko-KR"/>
          </w:rPr>
          <w:t>With ideal channel estimation</w:t>
        </w:r>
      </w:ins>
    </w:p>
    <w:p w14:paraId="64121602" w14:textId="77777777" w:rsidR="006F12D6" w:rsidRPr="00BF7D7F" w:rsidRDefault="006F12D6" w:rsidP="00315E94">
      <w:pPr>
        <w:pStyle w:val="ListParagraph"/>
        <w:numPr>
          <w:ilvl w:val="2"/>
          <w:numId w:val="53"/>
        </w:numPr>
        <w:tabs>
          <w:tab w:val="clear" w:pos="-400"/>
          <w:tab w:val="num" w:pos="-112"/>
        </w:tabs>
        <w:ind w:left="1488"/>
        <w:contextualSpacing w:val="0"/>
        <w:jc w:val="both"/>
        <w:rPr>
          <w:ins w:id="978" w:author="Juan Montojo" w:date="2024-09-01T16:28:00Z"/>
          <w:rFonts w:cs="Times"/>
          <w:color w:val="000000"/>
        </w:rPr>
      </w:pPr>
      <w:ins w:id="979" w:author="Juan Montojo" w:date="2024-09-01T16:28:00Z">
        <w:r w:rsidRPr="00BF7D7F">
          <w:rPr>
            <w:rFonts w:cs="Times"/>
            <w:color w:val="000000"/>
            <w:lang w:eastAsia="ko-KR"/>
          </w:rPr>
          <w:t>For 30km/h UE speed and N4=1,</w:t>
        </w:r>
      </w:ins>
    </w:p>
    <w:p w14:paraId="24E33C3F"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980" w:author="Juan Montojo" w:date="2024-09-01T16:28:00Z"/>
          <w:rFonts w:cs="Times"/>
          <w:color w:val="000000"/>
        </w:rPr>
      </w:pPr>
      <w:ins w:id="981" w:author="Juan Montojo" w:date="2024-09-01T16:28:00Z">
        <w:r w:rsidRPr="00BF7D7F">
          <w:rPr>
            <w:rFonts w:cs="Times"/>
            <w:color w:val="000000"/>
          </w:rPr>
          <w:t>1 source observes -4.5% gain.</w:t>
        </w:r>
      </w:ins>
    </w:p>
    <w:p w14:paraId="3C8AF77B" w14:textId="77777777" w:rsidR="006F12D6" w:rsidRPr="00BF7D7F" w:rsidRDefault="006F12D6" w:rsidP="00315E94">
      <w:pPr>
        <w:pStyle w:val="ListParagraph"/>
        <w:numPr>
          <w:ilvl w:val="2"/>
          <w:numId w:val="53"/>
        </w:numPr>
        <w:tabs>
          <w:tab w:val="clear" w:pos="-400"/>
          <w:tab w:val="num" w:pos="-112"/>
        </w:tabs>
        <w:ind w:left="1488"/>
        <w:contextualSpacing w:val="0"/>
        <w:jc w:val="both"/>
        <w:rPr>
          <w:ins w:id="982" w:author="Juan Montojo" w:date="2024-09-01T16:28:00Z"/>
          <w:rFonts w:cs="Times"/>
          <w:color w:val="000000"/>
          <w:lang w:eastAsia="ko-KR"/>
        </w:rPr>
      </w:pPr>
      <w:ins w:id="983" w:author="Juan Montojo" w:date="2024-09-01T16:28:00Z">
        <w:r w:rsidRPr="00BF7D7F">
          <w:rPr>
            <w:rFonts w:cs="Times"/>
            <w:color w:val="000000"/>
            <w:lang w:eastAsia="ko-KR"/>
          </w:rPr>
          <w:t xml:space="preserve">For 60km/h UE speed, and N4=1 </w:t>
        </w:r>
      </w:ins>
    </w:p>
    <w:p w14:paraId="3A45052C"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984" w:author="Juan Montojo" w:date="2024-09-01T16:28:00Z"/>
          <w:rFonts w:cs="Times"/>
          <w:color w:val="000000"/>
        </w:rPr>
      </w:pPr>
      <w:ins w:id="985" w:author="Juan Montojo" w:date="2024-09-01T16:28:00Z">
        <w:r w:rsidRPr="00BF7D7F">
          <w:rPr>
            <w:rFonts w:cs="Times"/>
            <w:color w:val="000000"/>
          </w:rPr>
          <w:t>1 source observes -7.1% gain</w:t>
        </w:r>
      </w:ins>
    </w:p>
    <w:p w14:paraId="04E43A83"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986" w:author="Juan Montojo" w:date="2024-09-01T16:28:00Z"/>
          <w:rFonts w:cs="Times"/>
          <w:color w:val="000000"/>
        </w:rPr>
      </w:pPr>
      <w:ins w:id="987" w:author="Juan Montojo" w:date="2024-09-01T16:28:00Z">
        <w:r w:rsidRPr="00BF7D7F">
          <w:rPr>
            <w:rFonts w:cs="Times"/>
            <w:color w:val="000000"/>
          </w:rPr>
          <w:t>1 source observes 3.1% gain</w:t>
        </w:r>
      </w:ins>
    </w:p>
    <w:p w14:paraId="42A558AE" w14:textId="77777777" w:rsidR="006F12D6" w:rsidRPr="00BF7D7F" w:rsidRDefault="006F12D6" w:rsidP="00315E94">
      <w:pPr>
        <w:pStyle w:val="ListParagraph"/>
        <w:numPr>
          <w:ilvl w:val="2"/>
          <w:numId w:val="53"/>
        </w:numPr>
        <w:tabs>
          <w:tab w:val="clear" w:pos="-400"/>
          <w:tab w:val="num" w:pos="-112"/>
        </w:tabs>
        <w:ind w:left="1488"/>
        <w:contextualSpacing w:val="0"/>
        <w:jc w:val="both"/>
        <w:rPr>
          <w:ins w:id="988" w:author="Juan Montojo" w:date="2024-09-01T16:28:00Z"/>
          <w:rFonts w:cs="Times"/>
          <w:color w:val="000000"/>
        </w:rPr>
      </w:pPr>
      <w:ins w:id="989" w:author="Juan Montojo" w:date="2024-09-01T16:28:00Z">
        <w:r w:rsidRPr="00BF7D7F">
          <w:rPr>
            <w:rFonts w:cs="Times"/>
            <w:color w:val="000000"/>
            <w:lang w:eastAsia="ko-KR"/>
          </w:rPr>
          <w:t>For 30km/h UE speed and N4=4,</w:t>
        </w:r>
      </w:ins>
    </w:p>
    <w:p w14:paraId="5C47E1AD"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990" w:author="Juan Montojo" w:date="2024-09-01T16:28:00Z"/>
          <w:rFonts w:cs="Times"/>
          <w:color w:val="000000"/>
        </w:rPr>
      </w:pPr>
      <w:ins w:id="991" w:author="Juan Montojo" w:date="2024-09-01T16:28:00Z">
        <w:r w:rsidRPr="00BF7D7F">
          <w:rPr>
            <w:rFonts w:cs="Times"/>
            <w:color w:val="000000"/>
          </w:rPr>
          <w:t>1 source observes -2% gain.</w:t>
        </w:r>
      </w:ins>
    </w:p>
    <w:p w14:paraId="4CA99B37" w14:textId="77777777" w:rsidR="006F12D6" w:rsidRPr="00BF7D7F" w:rsidRDefault="006F12D6" w:rsidP="00315E94">
      <w:pPr>
        <w:pStyle w:val="ListParagraph"/>
        <w:numPr>
          <w:ilvl w:val="1"/>
          <w:numId w:val="53"/>
        </w:numPr>
        <w:tabs>
          <w:tab w:val="clear" w:pos="-400"/>
          <w:tab w:val="num" w:pos="-112"/>
        </w:tabs>
        <w:suppressAutoHyphens/>
        <w:ind w:left="1088"/>
        <w:contextualSpacing w:val="0"/>
        <w:jc w:val="both"/>
        <w:rPr>
          <w:ins w:id="992" w:author="Juan Montojo" w:date="2024-09-01T16:28:00Z"/>
          <w:rFonts w:cs="Times"/>
          <w:color w:val="000000"/>
          <w:lang w:eastAsia="ko-KR"/>
        </w:rPr>
      </w:pPr>
      <w:ins w:id="993" w:author="Juan Montojo" w:date="2024-09-01T16:28:00Z">
        <w:r w:rsidRPr="00BF7D7F">
          <w:rPr>
            <w:rFonts w:cs="Times"/>
            <w:color w:val="000000"/>
            <w:lang w:eastAsia="ko-KR"/>
          </w:rPr>
          <w:t>With realistic channel estimation</w:t>
        </w:r>
      </w:ins>
    </w:p>
    <w:p w14:paraId="21B46001" w14:textId="77777777" w:rsidR="006F12D6" w:rsidRPr="00BF7D7F" w:rsidRDefault="006F12D6" w:rsidP="00315E94">
      <w:pPr>
        <w:pStyle w:val="ListParagraph"/>
        <w:numPr>
          <w:ilvl w:val="2"/>
          <w:numId w:val="53"/>
        </w:numPr>
        <w:tabs>
          <w:tab w:val="clear" w:pos="-400"/>
          <w:tab w:val="num" w:pos="-112"/>
        </w:tabs>
        <w:ind w:left="1488"/>
        <w:contextualSpacing w:val="0"/>
        <w:jc w:val="both"/>
        <w:rPr>
          <w:ins w:id="994" w:author="Juan Montojo" w:date="2024-09-01T16:28:00Z"/>
          <w:rFonts w:cs="Times"/>
          <w:color w:val="000000"/>
        </w:rPr>
      </w:pPr>
      <w:ins w:id="995" w:author="Juan Montojo" w:date="2024-09-01T16:28:00Z">
        <w:r w:rsidRPr="00BF7D7F">
          <w:rPr>
            <w:rFonts w:cs="Times"/>
            <w:color w:val="000000"/>
            <w:lang w:eastAsia="ko-KR"/>
          </w:rPr>
          <w:t>For 30km/h UE speed and N4=1,</w:t>
        </w:r>
      </w:ins>
    </w:p>
    <w:p w14:paraId="1FD3C3BB"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996" w:author="Juan Montojo" w:date="2024-09-01T16:28:00Z"/>
          <w:rFonts w:cs="Times"/>
          <w:color w:val="000000"/>
        </w:rPr>
      </w:pPr>
      <w:ins w:id="997" w:author="Juan Montojo" w:date="2024-09-01T16:28:00Z">
        <w:r w:rsidRPr="00BF7D7F">
          <w:rPr>
            <w:rFonts w:cs="Times"/>
            <w:color w:val="000000"/>
          </w:rPr>
          <w:t>2 sources observe 24% gain.</w:t>
        </w:r>
      </w:ins>
    </w:p>
    <w:p w14:paraId="1A08ADB5"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998" w:author="Juan Montojo" w:date="2024-09-01T16:28:00Z"/>
          <w:rFonts w:cs="Times"/>
          <w:color w:val="000000"/>
        </w:rPr>
      </w:pPr>
      <w:ins w:id="999" w:author="Juan Montojo" w:date="2024-09-01T16:28:00Z">
        <w:r w:rsidRPr="00BF7D7F">
          <w:rPr>
            <w:rFonts w:cs="Times"/>
            <w:color w:val="000000"/>
          </w:rPr>
          <w:t>3 sources observe 0.2%~5.1% gain.</w:t>
        </w:r>
      </w:ins>
    </w:p>
    <w:p w14:paraId="59FCCB40" w14:textId="77777777" w:rsidR="006F12D6" w:rsidRPr="00BF7D7F" w:rsidRDefault="006F12D6" w:rsidP="00315E94">
      <w:pPr>
        <w:pStyle w:val="ListParagraph"/>
        <w:numPr>
          <w:ilvl w:val="2"/>
          <w:numId w:val="53"/>
        </w:numPr>
        <w:tabs>
          <w:tab w:val="clear" w:pos="-400"/>
          <w:tab w:val="num" w:pos="-112"/>
        </w:tabs>
        <w:ind w:left="1488"/>
        <w:contextualSpacing w:val="0"/>
        <w:jc w:val="both"/>
        <w:rPr>
          <w:ins w:id="1000" w:author="Juan Montojo" w:date="2024-09-01T16:28:00Z"/>
          <w:rFonts w:cs="Times"/>
          <w:color w:val="000000"/>
          <w:lang w:eastAsia="ko-KR"/>
        </w:rPr>
      </w:pPr>
      <w:ins w:id="1001" w:author="Juan Montojo" w:date="2024-09-01T16:28:00Z">
        <w:r w:rsidRPr="00BF7D7F">
          <w:rPr>
            <w:rFonts w:cs="Times"/>
            <w:color w:val="000000"/>
            <w:lang w:eastAsia="ko-KR"/>
          </w:rPr>
          <w:t xml:space="preserve">For 60km/h UE speed, and N4=1 </w:t>
        </w:r>
      </w:ins>
    </w:p>
    <w:p w14:paraId="520E2F90"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1002" w:author="Juan Montojo" w:date="2024-09-01T16:28:00Z"/>
          <w:rFonts w:cs="Times"/>
          <w:color w:val="000000"/>
        </w:rPr>
      </w:pPr>
      <w:ins w:id="1003" w:author="Juan Montojo" w:date="2024-09-01T16:28:00Z">
        <w:r w:rsidRPr="00BF7D7F">
          <w:rPr>
            <w:rFonts w:cs="Times"/>
            <w:color w:val="000000"/>
          </w:rPr>
          <w:t>1 source observes 31% gain</w:t>
        </w:r>
      </w:ins>
    </w:p>
    <w:p w14:paraId="054394F0"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1004" w:author="Juan Montojo" w:date="2024-09-01T16:28:00Z"/>
          <w:rFonts w:cs="Times"/>
          <w:color w:val="000000"/>
        </w:rPr>
      </w:pPr>
      <w:ins w:id="1005" w:author="Juan Montojo" w:date="2024-09-01T16:28:00Z">
        <w:r w:rsidRPr="00BF7D7F">
          <w:rPr>
            <w:rFonts w:cs="Times"/>
            <w:color w:val="000000"/>
          </w:rPr>
          <w:t>1 source observes -29.4% gain</w:t>
        </w:r>
      </w:ins>
    </w:p>
    <w:p w14:paraId="0CB564B4" w14:textId="77777777" w:rsidR="006F12D6" w:rsidRPr="00BF7D7F" w:rsidRDefault="006F12D6" w:rsidP="00315E94">
      <w:pPr>
        <w:pStyle w:val="ListParagraph"/>
        <w:numPr>
          <w:ilvl w:val="2"/>
          <w:numId w:val="53"/>
        </w:numPr>
        <w:tabs>
          <w:tab w:val="clear" w:pos="-400"/>
          <w:tab w:val="num" w:pos="-112"/>
        </w:tabs>
        <w:ind w:left="1488"/>
        <w:contextualSpacing w:val="0"/>
        <w:jc w:val="both"/>
        <w:rPr>
          <w:ins w:id="1006" w:author="Juan Montojo" w:date="2024-09-01T16:28:00Z"/>
          <w:rFonts w:cs="Times"/>
          <w:color w:val="000000"/>
        </w:rPr>
      </w:pPr>
      <w:ins w:id="1007" w:author="Juan Montojo" w:date="2024-09-01T16:28:00Z">
        <w:r w:rsidRPr="00BF7D7F">
          <w:rPr>
            <w:rFonts w:cs="Times"/>
            <w:color w:val="000000"/>
            <w:lang w:eastAsia="ko-KR"/>
          </w:rPr>
          <w:t>For 30km/h UE speed and N4=4,</w:t>
        </w:r>
      </w:ins>
    </w:p>
    <w:p w14:paraId="25E4F2A2"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1008" w:author="Juan Montojo" w:date="2024-09-01T16:28:00Z"/>
          <w:rFonts w:cs="Times"/>
          <w:color w:val="000000"/>
        </w:rPr>
      </w:pPr>
      <w:ins w:id="1009" w:author="Juan Montojo" w:date="2024-09-01T16:28:00Z">
        <w:r w:rsidRPr="00BF7D7F">
          <w:rPr>
            <w:rFonts w:cs="Times"/>
            <w:color w:val="000000"/>
          </w:rPr>
          <w:t>1 source observes 35% gain.</w:t>
        </w:r>
      </w:ins>
    </w:p>
    <w:p w14:paraId="5B3CEEE4"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1010" w:author="Juan Montojo" w:date="2024-09-01T16:28:00Z"/>
          <w:rFonts w:cs="Times"/>
          <w:color w:val="000000"/>
        </w:rPr>
      </w:pPr>
      <w:ins w:id="1011" w:author="Juan Montojo" w:date="2024-09-01T16:28:00Z">
        <w:r w:rsidRPr="00BF7D7F">
          <w:rPr>
            <w:rFonts w:cs="Times"/>
            <w:color w:val="000000"/>
          </w:rPr>
          <w:t>2 sources observe -0.25%~1.1% gain</w:t>
        </w:r>
      </w:ins>
    </w:p>
    <w:p w14:paraId="4BA589F4" w14:textId="77777777" w:rsidR="006F12D6" w:rsidRPr="00BF7D7F" w:rsidRDefault="006F12D6" w:rsidP="00315E94">
      <w:pPr>
        <w:pStyle w:val="ListParagraph"/>
        <w:numPr>
          <w:ilvl w:val="2"/>
          <w:numId w:val="53"/>
        </w:numPr>
        <w:tabs>
          <w:tab w:val="clear" w:pos="-400"/>
          <w:tab w:val="num" w:pos="-112"/>
        </w:tabs>
        <w:ind w:left="1488"/>
        <w:contextualSpacing w:val="0"/>
        <w:jc w:val="both"/>
        <w:rPr>
          <w:ins w:id="1012" w:author="Juan Montojo" w:date="2024-09-01T16:28:00Z"/>
          <w:rFonts w:cs="Times"/>
          <w:color w:val="000000"/>
          <w:lang w:eastAsia="ko-KR"/>
        </w:rPr>
      </w:pPr>
      <w:ins w:id="1013" w:author="Juan Montojo" w:date="2024-09-01T16:28:00Z">
        <w:r w:rsidRPr="00BF7D7F">
          <w:rPr>
            <w:rFonts w:cs="Times"/>
            <w:color w:val="000000"/>
            <w:lang w:eastAsia="ko-KR"/>
          </w:rPr>
          <w:t xml:space="preserve">For 60km/h UE speed, and N4=4 </w:t>
        </w:r>
      </w:ins>
    </w:p>
    <w:p w14:paraId="28AA296A"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1014" w:author="Juan Montojo" w:date="2024-09-01T16:28:00Z"/>
          <w:rFonts w:cs="Times"/>
          <w:color w:val="000000"/>
        </w:rPr>
      </w:pPr>
      <w:ins w:id="1015" w:author="Juan Montojo" w:date="2024-09-01T16:28:00Z">
        <w:r w:rsidRPr="00BF7D7F">
          <w:rPr>
            <w:rFonts w:cs="Times"/>
            <w:color w:val="000000"/>
          </w:rPr>
          <w:lastRenderedPageBreak/>
          <w:t xml:space="preserve">1 source observes 32% </w:t>
        </w:r>
      </w:ins>
    </w:p>
    <w:p w14:paraId="23037DD5"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1016" w:author="Juan Montojo" w:date="2024-09-01T16:28:00Z"/>
          <w:rFonts w:cs="Times"/>
          <w:color w:val="000000"/>
        </w:rPr>
      </w:pPr>
      <w:ins w:id="1017" w:author="Juan Montojo" w:date="2024-09-01T16:28:00Z">
        <w:r w:rsidRPr="00BF7D7F">
          <w:rPr>
            <w:rFonts w:cs="Times"/>
            <w:color w:val="000000"/>
          </w:rPr>
          <w:t xml:space="preserve">1 source observes 0.25% gain </w:t>
        </w:r>
      </w:ins>
    </w:p>
    <w:p w14:paraId="57FF224E" w14:textId="77777777" w:rsidR="006F12D6" w:rsidRPr="00BF7D7F" w:rsidRDefault="006F12D6" w:rsidP="00315E94">
      <w:pPr>
        <w:pStyle w:val="ListParagraph"/>
        <w:numPr>
          <w:ilvl w:val="0"/>
          <w:numId w:val="53"/>
        </w:numPr>
        <w:tabs>
          <w:tab w:val="clear" w:pos="-400"/>
          <w:tab w:val="num" w:pos="-112"/>
        </w:tabs>
        <w:ind w:left="688"/>
        <w:contextualSpacing w:val="0"/>
        <w:jc w:val="both"/>
        <w:rPr>
          <w:ins w:id="1018" w:author="Juan Montojo" w:date="2024-09-01T16:28:00Z"/>
          <w:rFonts w:cs="Times"/>
          <w:color w:val="000000"/>
        </w:rPr>
      </w:pPr>
      <w:ins w:id="1019" w:author="Juan Montojo" w:date="2024-09-01T16:28:00Z">
        <w:r w:rsidRPr="00BF7D7F">
          <w:rPr>
            <w:rFonts w:cs="Times"/>
            <w:color w:val="000000"/>
          </w:rPr>
          <w:t>For FTP traffic, with high RU (RU&gt;=70%)</w:t>
        </w:r>
      </w:ins>
    </w:p>
    <w:p w14:paraId="71D3E093" w14:textId="77777777" w:rsidR="006F12D6" w:rsidRPr="00BF7D7F" w:rsidRDefault="006F12D6" w:rsidP="00315E94">
      <w:pPr>
        <w:pStyle w:val="ListParagraph"/>
        <w:numPr>
          <w:ilvl w:val="1"/>
          <w:numId w:val="53"/>
        </w:numPr>
        <w:tabs>
          <w:tab w:val="clear" w:pos="-400"/>
          <w:tab w:val="num" w:pos="-112"/>
        </w:tabs>
        <w:suppressAutoHyphens/>
        <w:ind w:left="1088"/>
        <w:contextualSpacing w:val="0"/>
        <w:jc w:val="both"/>
        <w:rPr>
          <w:ins w:id="1020" w:author="Juan Montojo" w:date="2024-09-01T16:28:00Z"/>
          <w:rFonts w:cs="Times"/>
          <w:color w:val="000000"/>
          <w:lang w:eastAsia="ko-KR"/>
        </w:rPr>
      </w:pPr>
      <w:ins w:id="1021" w:author="Juan Montojo" w:date="2024-09-01T16:28:00Z">
        <w:r w:rsidRPr="00BF7D7F">
          <w:rPr>
            <w:rFonts w:cs="Times"/>
            <w:color w:val="000000"/>
            <w:lang w:eastAsia="ko-KR"/>
          </w:rPr>
          <w:t>With ideal channel estimation</w:t>
        </w:r>
      </w:ins>
    </w:p>
    <w:p w14:paraId="685B6A3A" w14:textId="77777777" w:rsidR="006F12D6" w:rsidRPr="00BF7D7F" w:rsidRDefault="006F12D6" w:rsidP="00315E94">
      <w:pPr>
        <w:pStyle w:val="ListParagraph"/>
        <w:numPr>
          <w:ilvl w:val="2"/>
          <w:numId w:val="53"/>
        </w:numPr>
        <w:tabs>
          <w:tab w:val="clear" w:pos="-400"/>
          <w:tab w:val="num" w:pos="-112"/>
        </w:tabs>
        <w:ind w:left="1488"/>
        <w:contextualSpacing w:val="0"/>
        <w:jc w:val="both"/>
        <w:rPr>
          <w:ins w:id="1022" w:author="Juan Montojo" w:date="2024-09-01T16:28:00Z"/>
          <w:rFonts w:cs="Times"/>
          <w:color w:val="000000"/>
        </w:rPr>
      </w:pPr>
      <w:ins w:id="1023" w:author="Juan Montojo" w:date="2024-09-01T16:28:00Z">
        <w:r w:rsidRPr="00BF7D7F">
          <w:rPr>
            <w:rFonts w:cs="Times"/>
            <w:color w:val="000000"/>
            <w:lang w:eastAsia="ko-KR"/>
          </w:rPr>
          <w:t>For 30km/h UE speed and N4=1,</w:t>
        </w:r>
      </w:ins>
    </w:p>
    <w:p w14:paraId="1607129B"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1024" w:author="Juan Montojo" w:date="2024-09-01T16:28:00Z"/>
          <w:rFonts w:cs="Times"/>
          <w:color w:val="000000"/>
        </w:rPr>
      </w:pPr>
      <w:ins w:id="1025" w:author="Juan Montojo" w:date="2024-09-01T16:28:00Z">
        <w:r w:rsidRPr="00BF7D7F">
          <w:rPr>
            <w:rFonts w:cs="Times"/>
            <w:color w:val="000000"/>
          </w:rPr>
          <w:t>1 source observes -4.8% gain</w:t>
        </w:r>
      </w:ins>
    </w:p>
    <w:p w14:paraId="28618E7D" w14:textId="77777777" w:rsidR="006F12D6" w:rsidRPr="00BF7D7F" w:rsidRDefault="006F12D6" w:rsidP="00315E94">
      <w:pPr>
        <w:pStyle w:val="ListParagraph"/>
        <w:numPr>
          <w:ilvl w:val="2"/>
          <w:numId w:val="53"/>
        </w:numPr>
        <w:tabs>
          <w:tab w:val="clear" w:pos="-400"/>
          <w:tab w:val="num" w:pos="-112"/>
        </w:tabs>
        <w:ind w:left="1488"/>
        <w:contextualSpacing w:val="0"/>
        <w:jc w:val="both"/>
        <w:rPr>
          <w:ins w:id="1026" w:author="Juan Montojo" w:date="2024-09-01T16:28:00Z"/>
          <w:rFonts w:cs="Times"/>
          <w:color w:val="000000"/>
          <w:lang w:eastAsia="ko-KR"/>
        </w:rPr>
      </w:pPr>
      <w:ins w:id="1027" w:author="Juan Montojo" w:date="2024-09-01T16:28:00Z">
        <w:r w:rsidRPr="00BF7D7F">
          <w:rPr>
            <w:rFonts w:cs="Times"/>
            <w:color w:val="000000"/>
            <w:lang w:eastAsia="ko-KR"/>
          </w:rPr>
          <w:t xml:space="preserve">For 60km/h UE speed, and N4=1 </w:t>
        </w:r>
      </w:ins>
    </w:p>
    <w:p w14:paraId="41A42481"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1028" w:author="Juan Montojo" w:date="2024-09-01T16:28:00Z"/>
          <w:rFonts w:cs="Times"/>
          <w:color w:val="000000"/>
        </w:rPr>
      </w:pPr>
      <w:ins w:id="1029" w:author="Juan Montojo" w:date="2024-09-01T16:28:00Z">
        <w:r w:rsidRPr="00BF7D7F">
          <w:rPr>
            <w:rFonts w:cs="Times"/>
            <w:color w:val="000000"/>
          </w:rPr>
          <w:t>1 source observes -9% gain</w:t>
        </w:r>
      </w:ins>
    </w:p>
    <w:p w14:paraId="5119538F"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1030" w:author="Juan Montojo" w:date="2024-09-01T16:28:00Z"/>
          <w:rFonts w:cs="Times"/>
          <w:color w:val="000000"/>
        </w:rPr>
      </w:pPr>
      <w:ins w:id="1031" w:author="Juan Montojo" w:date="2024-09-01T16:28:00Z">
        <w:r w:rsidRPr="00BF7D7F">
          <w:rPr>
            <w:rFonts w:cs="Times"/>
            <w:color w:val="000000"/>
          </w:rPr>
          <w:t>1 source observes 2.5% gain</w:t>
        </w:r>
      </w:ins>
    </w:p>
    <w:p w14:paraId="53A787F7" w14:textId="77777777" w:rsidR="006F12D6" w:rsidRPr="00BF7D7F" w:rsidRDefault="006F12D6" w:rsidP="00315E94">
      <w:pPr>
        <w:pStyle w:val="ListParagraph"/>
        <w:numPr>
          <w:ilvl w:val="2"/>
          <w:numId w:val="53"/>
        </w:numPr>
        <w:tabs>
          <w:tab w:val="clear" w:pos="-400"/>
          <w:tab w:val="num" w:pos="-112"/>
        </w:tabs>
        <w:ind w:left="1488"/>
        <w:contextualSpacing w:val="0"/>
        <w:jc w:val="both"/>
        <w:rPr>
          <w:ins w:id="1032" w:author="Juan Montojo" w:date="2024-09-01T16:28:00Z"/>
          <w:rFonts w:cs="Times"/>
          <w:color w:val="000000"/>
        </w:rPr>
      </w:pPr>
      <w:ins w:id="1033" w:author="Juan Montojo" w:date="2024-09-01T16:28:00Z">
        <w:r w:rsidRPr="00BF7D7F">
          <w:rPr>
            <w:rFonts w:cs="Times"/>
            <w:color w:val="000000"/>
            <w:lang w:eastAsia="ko-KR"/>
          </w:rPr>
          <w:t>For 30km/h UE speed and N4=4,</w:t>
        </w:r>
      </w:ins>
    </w:p>
    <w:p w14:paraId="5D17E19A"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1034" w:author="Juan Montojo" w:date="2024-09-01T16:28:00Z"/>
          <w:rFonts w:cs="Times"/>
          <w:color w:val="000000"/>
        </w:rPr>
      </w:pPr>
      <w:ins w:id="1035" w:author="Juan Montojo" w:date="2024-09-01T16:28:00Z">
        <w:r w:rsidRPr="00BF7D7F">
          <w:rPr>
            <w:rFonts w:cs="Times"/>
            <w:color w:val="000000"/>
          </w:rPr>
          <w:t>1 source observes -0.8% gain.</w:t>
        </w:r>
      </w:ins>
    </w:p>
    <w:p w14:paraId="7836A6BC" w14:textId="77777777" w:rsidR="006F12D6" w:rsidRPr="00BF7D7F" w:rsidRDefault="006F12D6" w:rsidP="00315E94">
      <w:pPr>
        <w:pStyle w:val="ListParagraph"/>
        <w:numPr>
          <w:ilvl w:val="1"/>
          <w:numId w:val="53"/>
        </w:numPr>
        <w:tabs>
          <w:tab w:val="clear" w:pos="-400"/>
          <w:tab w:val="num" w:pos="-112"/>
        </w:tabs>
        <w:suppressAutoHyphens/>
        <w:ind w:left="1088"/>
        <w:contextualSpacing w:val="0"/>
        <w:jc w:val="both"/>
        <w:rPr>
          <w:ins w:id="1036" w:author="Juan Montojo" w:date="2024-09-01T16:28:00Z"/>
          <w:rFonts w:cs="Times"/>
          <w:color w:val="000000"/>
          <w:lang w:eastAsia="ko-KR"/>
        </w:rPr>
      </w:pPr>
      <w:ins w:id="1037" w:author="Juan Montojo" w:date="2024-09-01T16:28:00Z">
        <w:r w:rsidRPr="00BF7D7F">
          <w:rPr>
            <w:rFonts w:cs="Times"/>
            <w:color w:val="000000"/>
            <w:lang w:eastAsia="ko-KR"/>
          </w:rPr>
          <w:t>With realistic channel estimation</w:t>
        </w:r>
      </w:ins>
    </w:p>
    <w:p w14:paraId="63A779AC" w14:textId="77777777" w:rsidR="006F12D6" w:rsidRPr="00BF7D7F" w:rsidRDefault="006F12D6" w:rsidP="00315E94">
      <w:pPr>
        <w:pStyle w:val="ListParagraph"/>
        <w:numPr>
          <w:ilvl w:val="2"/>
          <w:numId w:val="53"/>
        </w:numPr>
        <w:tabs>
          <w:tab w:val="clear" w:pos="-400"/>
          <w:tab w:val="num" w:pos="-112"/>
        </w:tabs>
        <w:ind w:left="1488"/>
        <w:contextualSpacing w:val="0"/>
        <w:jc w:val="both"/>
        <w:rPr>
          <w:ins w:id="1038" w:author="Juan Montojo" w:date="2024-09-01T16:28:00Z"/>
          <w:rFonts w:cs="Times"/>
          <w:color w:val="000000"/>
        </w:rPr>
      </w:pPr>
      <w:ins w:id="1039" w:author="Juan Montojo" w:date="2024-09-01T16:28:00Z">
        <w:r w:rsidRPr="00BF7D7F">
          <w:rPr>
            <w:rFonts w:cs="Times"/>
            <w:color w:val="000000"/>
            <w:lang w:eastAsia="ko-KR"/>
          </w:rPr>
          <w:t>For 30km/h UE speed and N4=1,</w:t>
        </w:r>
      </w:ins>
    </w:p>
    <w:p w14:paraId="2AF3B399"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1040" w:author="Juan Montojo" w:date="2024-09-01T16:28:00Z"/>
          <w:rFonts w:cs="Times"/>
          <w:color w:val="000000"/>
        </w:rPr>
      </w:pPr>
      <w:ins w:id="1041" w:author="Juan Montojo" w:date="2024-09-01T16:28:00Z">
        <w:r w:rsidRPr="00BF7D7F">
          <w:rPr>
            <w:rFonts w:cs="Times"/>
            <w:color w:val="000000"/>
          </w:rPr>
          <w:t>3 sources observe 0%~0.8%</w:t>
        </w:r>
      </w:ins>
    </w:p>
    <w:p w14:paraId="623DAE93"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1042" w:author="Juan Montojo" w:date="2024-09-01T16:28:00Z"/>
          <w:rFonts w:cs="Times"/>
          <w:color w:val="000000"/>
        </w:rPr>
      </w:pPr>
      <w:ins w:id="1043" w:author="Juan Montojo" w:date="2024-09-01T16:28:00Z">
        <w:r w:rsidRPr="00BF7D7F">
          <w:rPr>
            <w:rFonts w:cs="Times"/>
            <w:color w:val="000000"/>
          </w:rPr>
          <w:t>1 source observes 9.2% gain.</w:t>
        </w:r>
      </w:ins>
    </w:p>
    <w:p w14:paraId="735F2DDE" w14:textId="77777777" w:rsidR="006F12D6" w:rsidRPr="00BF7D7F" w:rsidRDefault="006F12D6" w:rsidP="00315E94">
      <w:pPr>
        <w:pStyle w:val="ListParagraph"/>
        <w:numPr>
          <w:ilvl w:val="2"/>
          <w:numId w:val="53"/>
        </w:numPr>
        <w:tabs>
          <w:tab w:val="clear" w:pos="-400"/>
          <w:tab w:val="num" w:pos="-112"/>
        </w:tabs>
        <w:ind w:left="1488"/>
        <w:contextualSpacing w:val="0"/>
        <w:jc w:val="both"/>
        <w:rPr>
          <w:ins w:id="1044" w:author="Juan Montojo" w:date="2024-09-01T16:28:00Z"/>
          <w:rFonts w:cs="Times"/>
          <w:color w:val="000000"/>
          <w:lang w:eastAsia="ko-KR"/>
        </w:rPr>
      </w:pPr>
      <w:ins w:id="1045" w:author="Juan Montojo" w:date="2024-09-01T16:28:00Z">
        <w:r w:rsidRPr="00BF7D7F">
          <w:rPr>
            <w:rFonts w:cs="Times"/>
            <w:color w:val="000000"/>
            <w:lang w:eastAsia="ko-KR"/>
          </w:rPr>
          <w:t xml:space="preserve">For 60km/h UE speed, and N4=1 </w:t>
        </w:r>
      </w:ins>
    </w:p>
    <w:p w14:paraId="256F9024"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1046" w:author="Juan Montojo" w:date="2024-09-01T16:28:00Z"/>
          <w:rFonts w:cs="Times"/>
          <w:color w:val="000000"/>
        </w:rPr>
      </w:pPr>
      <w:ins w:id="1047" w:author="Juan Montojo" w:date="2024-09-01T16:28:00Z">
        <w:r w:rsidRPr="00BF7D7F">
          <w:rPr>
            <w:rFonts w:cs="Times"/>
            <w:color w:val="000000"/>
          </w:rPr>
          <w:t>1 source observes -9% gain</w:t>
        </w:r>
      </w:ins>
    </w:p>
    <w:p w14:paraId="43F97D89" w14:textId="77777777" w:rsidR="006F12D6" w:rsidRPr="00BF7D7F" w:rsidRDefault="006F12D6" w:rsidP="00315E94">
      <w:pPr>
        <w:pStyle w:val="ListParagraph"/>
        <w:numPr>
          <w:ilvl w:val="2"/>
          <w:numId w:val="53"/>
        </w:numPr>
        <w:tabs>
          <w:tab w:val="clear" w:pos="-400"/>
          <w:tab w:val="num" w:pos="-112"/>
        </w:tabs>
        <w:ind w:left="1488"/>
        <w:contextualSpacing w:val="0"/>
        <w:jc w:val="both"/>
        <w:rPr>
          <w:ins w:id="1048" w:author="Juan Montojo" w:date="2024-09-01T16:28:00Z"/>
          <w:rFonts w:cs="Times"/>
          <w:color w:val="000000"/>
        </w:rPr>
      </w:pPr>
      <w:ins w:id="1049" w:author="Juan Montojo" w:date="2024-09-01T16:28:00Z">
        <w:r w:rsidRPr="00BF7D7F">
          <w:rPr>
            <w:rFonts w:cs="Times"/>
            <w:color w:val="000000"/>
            <w:lang w:eastAsia="ko-KR"/>
          </w:rPr>
          <w:t>For 30km/h UE speed and N4=4,</w:t>
        </w:r>
      </w:ins>
    </w:p>
    <w:p w14:paraId="5551BD0C"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1050" w:author="Juan Montojo" w:date="2024-09-01T16:28:00Z"/>
          <w:rFonts w:cs="Times"/>
          <w:color w:val="000000"/>
        </w:rPr>
      </w:pPr>
      <w:ins w:id="1051" w:author="Juan Montojo" w:date="2024-09-01T16:28:00Z">
        <w:r w:rsidRPr="00BF7D7F">
          <w:rPr>
            <w:rFonts w:cs="Times"/>
            <w:color w:val="000000"/>
          </w:rPr>
          <w:t>2 sources observe 0%~0.1% gain</w:t>
        </w:r>
      </w:ins>
    </w:p>
    <w:p w14:paraId="3BCE4BC1" w14:textId="77777777" w:rsidR="006F12D6" w:rsidRPr="00BF7D7F" w:rsidRDefault="006F12D6" w:rsidP="00315E94">
      <w:pPr>
        <w:pStyle w:val="ListParagraph"/>
        <w:numPr>
          <w:ilvl w:val="2"/>
          <w:numId w:val="53"/>
        </w:numPr>
        <w:tabs>
          <w:tab w:val="clear" w:pos="-400"/>
          <w:tab w:val="num" w:pos="-112"/>
        </w:tabs>
        <w:ind w:left="1488"/>
        <w:contextualSpacing w:val="0"/>
        <w:jc w:val="both"/>
        <w:rPr>
          <w:ins w:id="1052" w:author="Juan Montojo" w:date="2024-09-01T16:28:00Z"/>
          <w:rFonts w:cs="Times"/>
          <w:color w:val="000000"/>
          <w:lang w:eastAsia="ko-KR"/>
        </w:rPr>
      </w:pPr>
      <w:ins w:id="1053" w:author="Juan Montojo" w:date="2024-09-01T16:28:00Z">
        <w:r w:rsidRPr="00BF7D7F">
          <w:rPr>
            <w:rFonts w:cs="Times"/>
            <w:color w:val="000000"/>
            <w:lang w:eastAsia="ko-KR"/>
          </w:rPr>
          <w:t xml:space="preserve">For 60km/h UE speed, and N4=4 </w:t>
        </w:r>
      </w:ins>
    </w:p>
    <w:p w14:paraId="743CEF25"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1054" w:author="Juan Montojo" w:date="2024-09-01T16:28:00Z"/>
          <w:rFonts w:cs="Times"/>
          <w:color w:val="000000"/>
        </w:rPr>
      </w:pPr>
      <w:ins w:id="1055" w:author="Juan Montojo" w:date="2024-09-01T16:28:00Z">
        <w:r w:rsidRPr="00BF7D7F">
          <w:rPr>
            <w:rFonts w:cs="Times"/>
            <w:color w:val="000000"/>
          </w:rPr>
          <w:t xml:space="preserve">1 source observes 0.92% gain </w:t>
        </w:r>
      </w:ins>
    </w:p>
    <w:p w14:paraId="60AF5BF2" w14:textId="77777777" w:rsidR="006F12D6" w:rsidRPr="00BF7D7F" w:rsidRDefault="006F12D6" w:rsidP="00315E94">
      <w:pPr>
        <w:pStyle w:val="ListParagraph"/>
        <w:numPr>
          <w:ilvl w:val="0"/>
          <w:numId w:val="53"/>
        </w:numPr>
        <w:tabs>
          <w:tab w:val="clear" w:pos="-400"/>
          <w:tab w:val="num" w:pos="-112"/>
        </w:tabs>
        <w:ind w:left="688"/>
        <w:contextualSpacing w:val="0"/>
        <w:jc w:val="both"/>
        <w:rPr>
          <w:ins w:id="1056" w:author="Juan Montojo" w:date="2024-09-01T16:28:00Z"/>
          <w:rFonts w:cs="Times"/>
          <w:color w:val="000000"/>
        </w:rPr>
      </w:pPr>
      <w:ins w:id="1057" w:author="Juan Montojo" w:date="2024-09-01T16:28:00Z">
        <w:r w:rsidRPr="00BF7D7F">
          <w:rPr>
            <w:rFonts w:cs="Times"/>
            <w:color w:val="000000"/>
          </w:rPr>
          <w:t xml:space="preserve">For full buffer model, </w:t>
        </w:r>
      </w:ins>
    </w:p>
    <w:p w14:paraId="42673658" w14:textId="77777777" w:rsidR="006F12D6" w:rsidRPr="00BF7D7F" w:rsidRDefault="006F12D6" w:rsidP="00315E94">
      <w:pPr>
        <w:pStyle w:val="ListParagraph"/>
        <w:numPr>
          <w:ilvl w:val="1"/>
          <w:numId w:val="53"/>
        </w:numPr>
        <w:tabs>
          <w:tab w:val="clear" w:pos="-400"/>
          <w:tab w:val="num" w:pos="-112"/>
        </w:tabs>
        <w:suppressAutoHyphens/>
        <w:ind w:left="1088"/>
        <w:contextualSpacing w:val="0"/>
        <w:jc w:val="both"/>
        <w:rPr>
          <w:ins w:id="1058" w:author="Juan Montojo" w:date="2024-09-01T16:28:00Z"/>
          <w:rFonts w:cs="Times"/>
          <w:color w:val="000000"/>
          <w:lang w:eastAsia="ko-KR"/>
        </w:rPr>
      </w:pPr>
      <w:ins w:id="1059" w:author="Juan Montojo" w:date="2024-09-01T16:28:00Z">
        <w:r w:rsidRPr="00BF7D7F">
          <w:rPr>
            <w:rFonts w:cs="Times"/>
            <w:color w:val="000000"/>
            <w:lang w:eastAsia="ko-KR"/>
          </w:rPr>
          <w:t>With ideal channel estimation</w:t>
        </w:r>
      </w:ins>
    </w:p>
    <w:p w14:paraId="0C9CA93C" w14:textId="77777777" w:rsidR="006F12D6" w:rsidRPr="00BF7D7F" w:rsidRDefault="006F12D6" w:rsidP="00315E94">
      <w:pPr>
        <w:pStyle w:val="ListParagraph"/>
        <w:numPr>
          <w:ilvl w:val="2"/>
          <w:numId w:val="53"/>
        </w:numPr>
        <w:tabs>
          <w:tab w:val="clear" w:pos="-400"/>
          <w:tab w:val="num" w:pos="-112"/>
        </w:tabs>
        <w:ind w:left="1488"/>
        <w:contextualSpacing w:val="0"/>
        <w:jc w:val="both"/>
        <w:rPr>
          <w:ins w:id="1060" w:author="Juan Montojo" w:date="2024-09-01T16:28:00Z"/>
          <w:rFonts w:cs="Times"/>
          <w:color w:val="000000"/>
        </w:rPr>
      </w:pPr>
      <w:ins w:id="1061" w:author="Juan Montojo" w:date="2024-09-01T16:28:00Z">
        <w:r w:rsidRPr="00BF7D7F">
          <w:rPr>
            <w:rFonts w:cs="Times"/>
            <w:color w:val="000000"/>
            <w:lang w:eastAsia="ko-KR"/>
          </w:rPr>
          <w:t>For 30km/h UE speed and N4=1,</w:t>
        </w:r>
      </w:ins>
    </w:p>
    <w:p w14:paraId="71151F69"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1062" w:author="Juan Montojo" w:date="2024-09-01T16:28:00Z"/>
          <w:rFonts w:cs="Times"/>
          <w:color w:val="000000"/>
        </w:rPr>
      </w:pPr>
      <w:ins w:id="1063" w:author="Juan Montojo" w:date="2024-09-01T16:28:00Z">
        <w:r w:rsidRPr="00BF7D7F">
          <w:rPr>
            <w:rFonts w:cs="Times"/>
            <w:color w:val="000000"/>
            <w:lang w:eastAsia="ko-KR"/>
          </w:rPr>
          <w:t>1</w:t>
        </w:r>
        <w:r w:rsidRPr="00BF7D7F">
          <w:rPr>
            <w:rFonts w:cs="Times"/>
            <w:color w:val="000000"/>
          </w:rPr>
          <w:t xml:space="preserve"> source observes 24%</w:t>
        </w:r>
      </w:ins>
    </w:p>
    <w:p w14:paraId="5262FD53" w14:textId="77777777" w:rsidR="006F12D6" w:rsidRPr="00BF7D7F" w:rsidRDefault="006F12D6" w:rsidP="00315E94">
      <w:pPr>
        <w:pStyle w:val="ListParagraph"/>
        <w:numPr>
          <w:ilvl w:val="1"/>
          <w:numId w:val="53"/>
        </w:numPr>
        <w:tabs>
          <w:tab w:val="clear" w:pos="-400"/>
          <w:tab w:val="num" w:pos="-112"/>
        </w:tabs>
        <w:suppressAutoHyphens/>
        <w:ind w:left="1088"/>
        <w:contextualSpacing w:val="0"/>
        <w:jc w:val="both"/>
        <w:rPr>
          <w:ins w:id="1064" w:author="Juan Montojo" w:date="2024-09-01T16:28:00Z"/>
          <w:rFonts w:cs="Times"/>
          <w:color w:val="000000"/>
          <w:lang w:eastAsia="ko-KR"/>
        </w:rPr>
      </w:pPr>
      <w:ins w:id="1065" w:author="Juan Montojo" w:date="2024-09-01T16:28:00Z">
        <w:r w:rsidRPr="00BF7D7F">
          <w:rPr>
            <w:rFonts w:cs="Times"/>
            <w:color w:val="000000"/>
            <w:lang w:eastAsia="ko-KR"/>
          </w:rPr>
          <w:t>With realistic channel estimation</w:t>
        </w:r>
      </w:ins>
    </w:p>
    <w:p w14:paraId="3A9D2E7F" w14:textId="77777777" w:rsidR="006F12D6" w:rsidRPr="00BF7D7F" w:rsidRDefault="006F12D6" w:rsidP="00315E94">
      <w:pPr>
        <w:pStyle w:val="ListParagraph"/>
        <w:numPr>
          <w:ilvl w:val="2"/>
          <w:numId w:val="53"/>
        </w:numPr>
        <w:tabs>
          <w:tab w:val="clear" w:pos="-400"/>
          <w:tab w:val="num" w:pos="-112"/>
        </w:tabs>
        <w:ind w:left="1488"/>
        <w:contextualSpacing w:val="0"/>
        <w:jc w:val="both"/>
        <w:rPr>
          <w:ins w:id="1066" w:author="Juan Montojo" w:date="2024-09-01T16:28:00Z"/>
          <w:rFonts w:cs="Times"/>
          <w:color w:val="000000"/>
        </w:rPr>
      </w:pPr>
      <w:ins w:id="1067" w:author="Juan Montojo" w:date="2024-09-01T16:28:00Z">
        <w:r w:rsidRPr="00BF7D7F">
          <w:rPr>
            <w:rFonts w:cs="Times"/>
            <w:color w:val="000000"/>
            <w:lang w:eastAsia="ko-KR"/>
          </w:rPr>
          <w:t>For 30km/h UE speed and N4=1</w:t>
        </w:r>
      </w:ins>
    </w:p>
    <w:p w14:paraId="3B0D93B5"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1068" w:author="Juan Montojo" w:date="2024-09-01T16:28:00Z"/>
          <w:rFonts w:cs="Times"/>
          <w:color w:val="000000"/>
        </w:rPr>
      </w:pPr>
      <w:ins w:id="1069" w:author="Juan Montojo" w:date="2024-09-01T16:28:00Z">
        <w:r w:rsidRPr="00BF7D7F">
          <w:rPr>
            <w:rFonts w:cs="Times"/>
            <w:color w:val="000000"/>
          </w:rPr>
          <w:t>3 sources observe 7.8%~10.6% gain.</w:t>
        </w:r>
      </w:ins>
    </w:p>
    <w:p w14:paraId="12E84ADE"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1070" w:author="Juan Montojo" w:date="2024-09-01T16:28:00Z"/>
          <w:rFonts w:cs="Times"/>
          <w:color w:val="000000"/>
        </w:rPr>
      </w:pPr>
      <w:ins w:id="1071" w:author="Juan Montojo" w:date="2024-09-01T16:28:00Z">
        <w:r w:rsidRPr="00BF7D7F">
          <w:rPr>
            <w:rFonts w:cs="Times"/>
            <w:color w:val="000000"/>
          </w:rPr>
          <w:t>3 sources observe -0.6%~1.2% gain.</w:t>
        </w:r>
      </w:ins>
    </w:p>
    <w:p w14:paraId="748CDE64" w14:textId="77777777" w:rsidR="006F12D6" w:rsidRPr="00BF7D7F" w:rsidRDefault="006F12D6" w:rsidP="00315E94">
      <w:pPr>
        <w:pStyle w:val="ListParagraph"/>
        <w:numPr>
          <w:ilvl w:val="2"/>
          <w:numId w:val="53"/>
        </w:numPr>
        <w:tabs>
          <w:tab w:val="clear" w:pos="-400"/>
          <w:tab w:val="num" w:pos="-112"/>
        </w:tabs>
        <w:ind w:left="1488"/>
        <w:contextualSpacing w:val="0"/>
        <w:jc w:val="both"/>
        <w:rPr>
          <w:ins w:id="1072" w:author="Juan Montojo" w:date="2024-09-01T16:28:00Z"/>
          <w:rFonts w:cs="Times"/>
          <w:color w:val="000000"/>
          <w:lang w:eastAsia="ko-KR"/>
        </w:rPr>
      </w:pPr>
      <w:ins w:id="1073" w:author="Juan Montojo" w:date="2024-09-01T16:28:00Z">
        <w:r w:rsidRPr="00BF7D7F">
          <w:rPr>
            <w:rFonts w:cs="Times"/>
            <w:color w:val="000000"/>
            <w:lang w:eastAsia="ko-KR"/>
          </w:rPr>
          <w:t xml:space="preserve">For 60km/h UE speed, and N4=1 </w:t>
        </w:r>
      </w:ins>
    </w:p>
    <w:p w14:paraId="5B3CA7ED"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1074" w:author="Juan Montojo" w:date="2024-09-01T16:28:00Z"/>
          <w:rFonts w:cs="Times"/>
          <w:color w:val="000000"/>
        </w:rPr>
      </w:pPr>
      <w:ins w:id="1075" w:author="Juan Montojo" w:date="2024-09-01T16:28:00Z">
        <w:r w:rsidRPr="00BF7D7F">
          <w:rPr>
            <w:rFonts w:cs="Times"/>
            <w:color w:val="000000"/>
          </w:rPr>
          <w:t xml:space="preserve">1 source observes 0.2% gain </w:t>
        </w:r>
      </w:ins>
    </w:p>
    <w:p w14:paraId="410303D8"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1076" w:author="Juan Montojo" w:date="2024-09-01T16:28:00Z"/>
          <w:rFonts w:cs="Times"/>
          <w:color w:val="000000"/>
        </w:rPr>
      </w:pPr>
      <w:ins w:id="1077" w:author="Juan Montojo" w:date="2024-09-01T16:28:00Z">
        <w:r w:rsidRPr="00BF7D7F">
          <w:rPr>
            <w:rFonts w:cs="Times"/>
            <w:color w:val="000000"/>
          </w:rPr>
          <w:t xml:space="preserve">1 source observes 8.4% gain </w:t>
        </w:r>
      </w:ins>
    </w:p>
    <w:p w14:paraId="2BB739A8" w14:textId="77777777" w:rsidR="006F12D6" w:rsidRPr="00BF7D7F" w:rsidRDefault="006F12D6" w:rsidP="00315E94">
      <w:pPr>
        <w:pStyle w:val="ListParagraph"/>
        <w:numPr>
          <w:ilvl w:val="2"/>
          <w:numId w:val="53"/>
        </w:numPr>
        <w:tabs>
          <w:tab w:val="clear" w:pos="-400"/>
          <w:tab w:val="num" w:pos="-112"/>
        </w:tabs>
        <w:ind w:left="1488"/>
        <w:contextualSpacing w:val="0"/>
        <w:jc w:val="both"/>
        <w:rPr>
          <w:ins w:id="1078" w:author="Juan Montojo" w:date="2024-09-01T16:28:00Z"/>
          <w:rFonts w:cs="Times"/>
          <w:color w:val="000000"/>
        </w:rPr>
      </w:pPr>
      <w:ins w:id="1079" w:author="Juan Montojo" w:date="2024-09-01T16:28:00Z">
        <w:r w:rsidRPr="00BF7D7F">
          <w:rPr>
            <w:rFonts w:cs="Times"/>
            <w:color w:val="000000"/>
            <w:lang w:eastAsia="ko-KR"/>
          </w:rPr>
          <w:t>For 30km/h UE speed and N4= 4</w:t>
        </w:r>
      </w:ins>
    </w:p>
    <w:p w14:paraId="2F2BA0BF"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1080" w:author="Juan Montojo" w:date="2024-09-01T16:28:00Z"/>
          <w:rFonts w:cs="Times"/>
          <w:color w:val="000000"/>
        </w:rPr>
      </w:pPr>
      <w:ins w:id="1081" w:author="Juan Montojo" w:date="2024-09-01T16:28:00Z">
        <w:r w:rsidRPr="00BF7D7F">
          <w:rPr>
            <w:rFonts w:cs="Times"/>
            <w:color w:val="000000"/>
          </w:rPr>
          <w:t>1 source observes 7% gain.</w:t>
        </w:r>
      </w:ins>
    </w:p>
    <w:p w14:paraId="37C29A80"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1082" w:author="Juan Montojo" w:date="2024-09-01T16:28:00Z"/>
          <w:rFonts w:cs="Times"/>
          <w:color w:val="000000"/>
        </w:rPr>
      </w:pPr>
      <w:ins w:id="1083" w:author="Juan Montojo" w:date="2024-09-01T16:28:00Z">
        <w:r w:rsidRPr="00BF7D7F">
          <w:rPr>
            <w:rFonts w:cs="Times"/>
            <w:color w:val="000000"/>
          </w:rPr>
          <w:t xml:space="preserve">1 source observes 6.8% gain </w:t>
        </w:r>
      </w:ins>
    </w:p>
    <w:p w14:paraId="3FADF58B" w14:textId="77777777" w:rsidR="006F12D6" w:rsidRPr="00BF7D7F" w:rsidRDefault="006F12D6" w:rsidP="00315E94">
      <w:pPr>
        <w:pStyle w:val="ListParagraph"/>
        <w:numPr>
          <w:ilvl w:val="2"/>
          <w:numId w:val="53"/>
        </w:numPr>
        <w:tabs>
          <w:tab w:val="clear" w:pos="-400"/>
          <w:tab w:val="num" w:pos="-112"/>
        </w:tabs>
        <w:ind w:left="1488"/>
        <w:contextualSpacing w:val="0"/>
        <w:jc w:val="both"/>
        <w:rPr>
          <w:ins w:id="1084" w:author="Juan Montojo" w:date="2024-09-01T16:28:00Z"/>
          <w:rFonts w:cs="Times"/>
          <w:color w:val="000000"/>
        </w:rPr>
      </w:pPr>
      <w:ins w:id="1085" w:author="Juan Montojo" w:date="2024-09-01T16:28:00Z">
        <w:r w:rsidRPr="00BF7D7F">
          <w:rPr>
            <w:rFonts w:cs="Times"/>
            <w:color w:val="000000"/>
            <w:lang w:eastAsia="ko-KR"/>
          </w:rPr>
          <w:lastRenderedPageBreak/>
          <w:t xml:space="preserve">For 60km/h UE speed and N4=4 </w:t>
        </w:r>
      </w:ins>
    </w:p>
    <w:p w14:paraId="0FB1B58F" w14:textId="77777777" w:rsidR="006F12D6" w:rsidRPr="00BF7D7F" w:rsidRDefault="006F12D6" w:rsidP="00315E94">
      <w:pPr>
        <w:pStyle w:val="ListParagraph"/>
        <w:numPr>
          <w:ilvl w:val="3"/>
          <w:numId w:val="53"/>
        </w:numPr>
        <w:tabs>
          <w:tab w:val="clear" w:pos="-400"/>
          <w:tab w:val="num" w:pos="-112"/>
        </w:tabs>
        <w:ind w:left="1888"/>
        <w:contextualSpacing w:val="0"/>
        <w:jc w:val="both"/>
        <w:rPr>
          <w:ins w:id="1086" w:author="Juan Montojo" w:date="2024-09-01T16:28:00Z"/>
          <w:rFonts w:cs="Times"/>
          <w:color w:val="000000"/>
        </w:rPr>
      </w:pPr>
      <w:ins w:id="1087" w:author="Juan Montojo" w:date="2024-09-01T16:28:00Z">
        <w:r w:rsidRPr="00BF7D7F">
          <w:rPr>
            <w:rFonts w:cs="Times"/>
            <w:color w:val="000000"/>
          </w:rPr>
          <w:t xml:space="preserve">1 source observes 11.6% gain </w:t>
        </w:r>
      </w:ins>
    </w:p>
    <w:p w14:paraId="2F8EDD2E" w14:textId="77777777" w:rsidR="006F12D6" w:rsidRPr="00BF7D7F" w:rsidRDefault="006F12D6" w:rsidP="003F70FC">
      <w:pPr>
        <w:snapToGrid w:val="0"/>
        <w:jc w:val="both"/>
        <w:rPr>
          <w:ins w:id="1088" w:author="Juan Montojo" w:date="2024-09-01T16:28:00Z"/>
          <w:color w:val="000000"/>
        </w:rPr>
      </w:pPr>
      <w:ins w:id="1089" w:author="Juan Montojo" w:date="2024-09-01T16:28:00Z">
        <w:r w:rsidRPr="00BF7D7F">
          <w:rPr>
            <w:color w:val="000000"/>
          </w:rPr>
          <w:t>Note: the above results are based on the following assumptions</w:t>
        </w:r>
      </w:ins>
    </w:p>
    <w:p w14:paraId="16C80A53" w14:textId="77777777" w:rsidR="006F12D6" w:rsidRPr="00BF7D7F" w:rsidRDefault="006F12D6" w:rsidP="0088230B">
      <w:pPr>
        <w:pStyle w:val="ListParagraph"/>
        <w:numPr>
          <w:ilvl w:val="1"/>
          <w:numId w:val="53"/>
        </w:numPr>
        <w:snapToGrid w:val="0"/>
        <w:contextualSpacing w:val="0"/>
        <w:jc w:val="both"/>
        <w:rPr>
          <w:ins w:id="1090" w:author="Juan Montojo" w:date="2024-09-01T16:28:00Z"/>
          <w:color w:val="000000"/>
        </w:rPr>
      </w:pPr>
      <w:ins w:id="1091" w:author="Juan Montojo" w:date="2024-09-01T16:28:00Z">
        <w:r w:rsidRPr="00BF7D7F">
          <w:rPr>
            <w:color w:val="000000"/>
          </w:rPr>
          <w:t>The observation window considers to start as early as 15ms~50ms.</w:t>
        </w:r>
      </w:ins>
    </w:p>
    <w:p w14:paraId="1340D91D" w14:textId="77777777" w:rsidR="006F12D6" w:rsidRPr="00BF7D7F" w:rsidRDefault="006F12D6" w:rsidP="0088230B">
      <w:pPr>
        <w:pStyle w:val="ListParagraph"/>
        <w:numPr>
          <w:ilvl w:val="1"/>
          <w:numId w:val="53"/>
        </w:numPr>
        <w:snapToGrid w:val="0"/>
        <w:contextualSpacing w:val="0"/>
        <w:jc w:val="both"/>
        <w:rPr>
          <w:ins w:id="1092" w:author="Juan Montojo" w:date="2024-09-01T16:28:00Z"/>
          <w:color w:val="000000"/>
        </w:rPr>
      </w:pPr>
      <w:ins w:id="1093" w:author="Juan Montojo" w:date="2024-09-01T16:28:00Z">
        <w:r w:rsidRPr="00BF7D7F">
          <w:rPr>
            <w:color w:val="000000"/>
          </w:rPr>
          <w:t>A future 4ms ~ 20ms instance from the prediction output is considered for calculating the metric.</w:t>
        </w:r>
      </w:ins>
    </w:p>
    <w:p w14:paraId="39D5E189" w14:textId="77777777" w:rsidR="006F12D6" w:rsidRPr="00BF7D7F" w:rsidRDefault="006F12D6" w:rsidP="0088230B">
      <w:pPr>
        <w:pStyle w:val="ListParagraph"/>
        <w:numPr>
          <w:ilvl w:val="1"/>
          <w:numId w:val="53"/>
        </w:numPr>
        <w:snapToGrid w:val="0"/>
        <w:contextualSpacing w:val="0"/>
        <w:jc w:val="both"/>
        <w:rPr>
          <w:ins w:id="1094" w:author="Juan Montojo" w:date="2024-09-01T16:28:00Z"/>
          <w:color w:val="000000"/>
        </w:rPr>
      </w:pPr>
      <w:ins w:id="1095" w:author="Juan Montojo" w:date="2024-09-01T16:28:00Z">
        <w:r w:rsidRPr="00BF7D7F">
          <w:rPr>
            <w:color w:val="000000"/>
          </w:rPr>
          <w:t>Raw channel matrix is considered as model input</w:t>
        </w:r>
      </w:ins>
    </w:p>
    <w:p w14:paraId="5D3A20DB" w14:textId="77777777" w:rsidR="006F12D6" w:rsidRPr="00BF7D7F" w:rsidRDefault="006F12D6" w:rsidP="0088230B">
      <w:pPr>
        <w:pStyle w:val="ListParagraph"/>
        <w:numPr>
          <w:ilvl w:val="1"/>
          <w:numId w:val="53"/>
        </w:numPr>
        <w:snapToGrid w:val="0"/>
        <w:contextualSpacing w:val="0"/>
        <w:jc w:val="both"/>
        <w:rPr>
          <w:ins w:id="1096" w:author="Juan Montojo" w:date="2024-09-01T16:28:00Z"/>
          <w:color w:val="000000"/>
        </w:rPr>
      </w:pPr>
      <w:ins w:id="1097" w:author="Juan Montojo" w:date="2024-09-01T16:28:00Z">
        <w:r w:rsidRPr="00BF7D7F">
          <w:rPr>
            <w:color w:val="000000"/>
            <w:lang w:eastAsia="ko-KR"/>
          </w:rPr>
          <w:t xml:space="preserve">2 sources consider beam-delay domain transformation/antenna-frequency domain transformation as pre/post processing, 1 source considered antenna(port)-delay domain transformation/ antenna(port)-frequency domain transformation as pre/post processing, and other sources considers no pre/post processing. </w:t>
        </w:r>
      </w:ins>
    </w:p>
    <w:p w14:paraId="1A0B5477" w14:textId="77777777" w:rsidR="006F12D6" w:rsidRPr="00BF7D7F" w:rsidRDefault="006F12D6" w:rsidP="0088230B">
      <w:pPr>
        <w:pStyle w:val="ListParagraph"/>
        <w:numPr>
          <w:ilvl w:val="1"/>
          <w:numId w:val="53"/>
        </w:numPr>
        <w:snapToGrid w:val="0"/>
        <w:contextualSpacing w:val="0"/>
        <w:jc w:val="both"/>
        <w:rPr>
          <w:ins w:id="1098" w:author="Juan Montojo" w:date="2024-09-01T16:28:00Z"/>
          <w:color w:val="000000"/>
        </w:rPr>
      </w:pPr>
      <w:ins w:id="1099" w:author="Juan Montojo" w:date="2024-09-01T16:28:00Z">
        <w:r w:rsidRPr="00BF7D7F">
          <w:rPr>
            <w:color w:val="000000"/>
          </w:rPr>
          <w:t xml:space="preserve">3 sources consider spatial consistency, and other sources do not consider spatial consistency. </w:t>
        </w:r>
      </w:ins>
    </w:p>
    <w:p w14:paraId="3FB42A14" w14:textId="77777777" w:rsidR="006F12D6" w:rsidRPr="00BF7D7F" w:rsidRDefault="006F12D6" w:rsidP="0088230B">
      <w:pPr>
        <w:pStyle w:val="ListParagraph"/>
        <w:numPr>
          <w:ilvl w:val="1"/>
          <w:numId w:val="53"/>
        </w:numPr>
        <w:suppressAutoHyphens/>
        <w:contextualSpacing w:val="0"/>
        <w:jc w:val="both"/>
        <w:rPr>
          <w:ins w:id="1100" w:author="Juan Montojo" w:date="2024-09-01T16:28:00Z"/>
          <w:color w:val="000000"/>
          <w:lang w:eastAsia="ko-KR"/>
        </w:rPr>
      </w:pPr>
      <w:ins w:id="1101" w:author="Juan Montojo" w:date="2024-09-01T16:28:00Z">
        <w:r w:rsidRPr="00BF7D7F">
          <w:rPr>
            <w:color w:val="000000"/>
            <w:lang w:eastAsia="ko-KR"/>
          </w:rPr>
          <w:t>1 source considers 100% in car UE distribution and other sources consider 100% outdoor UE distribution.</w:t>
        </w:r>
      </w:ins>
    </w:p>
    <w:p w14:paraId="7DBF1ABA" w14:textId="77777777" w:rsidR="006F12D6" w:rsidRPr="00BF7D7F" w:rsidRDefault="006F12D6" w:rsidP="003F70FC">
      <w:pPr>
        <w:suppressAutoHyphens/>
        <w:jc w:val="both"/>
        <w:rPr>
          <w:ins w:id="1102" w:author="Juan Montojo" w:date="2024-09-01T16:28:00Z"/>
          <w:rFonts w:eastAsia="SimSun"/>
        </w:rPr>
      </w:pPr>
      <w:ins w:id="1103" w:author="Juan Montojo" w:date="2024-09-01T16:28:00Z">
        <w:r w:rsidRPr="00BF7D7F">
          <w:rPr>
            <w:color w:val="000000"/>
          </w:rPr>
          <w:t>Note: N4 refers to the number of predicted CSI instances</w:t>
        </w:r>
      </w:ins>
    </w:p>
    <w:p w14:paraId="27714D21" w14:textId="77777777" w:rsidR="006F12D6" w:rsidRPr="00BF7D7F" w:rsidRDefault="006F12D6" w:rsidP="003F70FC">
      <w:pPr>
        <w:suppressAutoHyphens/>
        <w:jc w:val="both"/>
        <w:rPr>
          <w:ins w:id="1104" w:author="Juan Montojo" w:date="2024-09-01T16:28:00Z"/>
          <w:rFonts w:eastAsia="SimSun"/>
        </w:rPr>
      </w:pPr>
      <w:ins w:id="1105" w:author="Juan Montojo" w:date="2024-09-01T16:28:00Z">
        <w:r w:rsidRPr="00BF7D7F">
          <w:rPr>
            <w:color w:val="000000"/>
          </w:rPr>
          <w:t>Note: Results refer to Table 2-6/2-8 of R1-2407340</w:t>
        </w:r>
      </w:ins>
    </w:p>
    <w:p w14:paraId="40A8B2B2" w14:textId="77777777" w:rsidR="006F12D6" w:rsidRPr="00BF7D7F" w:rsidRDefault="006F12D6" w:rsidP="006F12D6">
      <w:pPr>
        <w:jc w:val="both"/>
        <w:rPr>
          <w:ins w:id="1106" w:author="Juan Montojo" w:date="2024-09-01T16:28:00Z"/>
          <w:rFonts w:cs="Times"/>
          <w:color w:val="000000"/>
          <w:lang w:eastAsia="ko-KR"/>
        </w:rPr>
      </w:pPr>
    </w:p>
    <w:p w14:paraId="22DC29FD" w14:textId="77777777" w:rsidR="006F12D6" w:rsidRPr="00BF7D7F" w:rsidRDefault="006F12D6" w:rsidP="006F12D6">
      <w:pPr>
        <w:rPr>
          <w:ins w:id="1107" w:author="Juan Montojo" w:date="2024-09-01T16:28:00Z"/>
          <w:rFonts w:eastAsia="DengXian"/>
          <w:b/>
          <w:bCs/>
          <w:i/>
          <w:lang w:eastAsia="zh-CN"/>
        </w:rPr>
      </w:pPr>
      <w:ins w:id="1108" w:author="Juan Montojo" w:date="2024-09-01T16:28:00Z">
        <w:r w:rsidRPr="00BF7D7F">
          <w:rPr>
            <w:rFonts w:eastAsia="DengXian"/>
            <w:b/>
            <w:bCs/>
            <w:i/>
            <w:lang w:eastAsia="zh-CN"/>
          </w:rPr>
          <w:t>5% UE UPT performance over benchmark 2 of non-AI based CSI prediction, impact of channel estimation error</w:t>
        </w:r>
      </w:ins>
    </w:p>
    <w:p w14:paraId="734381C9" w14:textId="77777777" w:rsidR="006F12D6" w:rsidRPr="00BF7D7F" w:rsidRDefault="006F12D6" w:rsidP="006F12D6">
      <w:pPr>
        <w:jc w:val="both"/>
        <w:rPr>
          <w:ins w:id="1109" w:author="Juan Montojo" w:date="2024-09-01T16:28:00Z"/>
          <w:rFonts w:cs="Times"/>
          <w:color w:val="000000"/>
          <w:lang w:eastAsia="ko-KR"/>
        </w:rPr>
      </w:pPr>
      <w:ins w:id="1110" w:author="Juan Montojo" w:date="2024-09-01T16:28:00Z">
        <w:r w:rsidRPr="00BF7D7F">
          <w:rPr>
            <w:rFonts w:cs="Times"/>
            <w:color w:val="000000"/>
            <w:lang w:eastAsia="ko-KR"/>
          </w:rPr>
          <w:t>For the CSI prediction using UE-sided model</w:t>
        </w:r>
        <w:r w:rsidRPr="00BF7D7F">
          <w:rPr>
            <w:rFonts w:cs="Times"/>
            <w:color w:val="000000"/>
          </w:rPr>
          <w:t xml:space="preserve">, in terms of 5% UE UPT, gains are observed compared to Benchmark 2 of a </w:t>
        </w:r>
        <w:r w:rsidRPr="00BF7D7F">
          <w:rPr>
            <w:rFonts w:cs="Times"/>
            <w:bCs/>
            <w:color w:val="000000"/>
            <w:lang w:eastAsia="zh-CN"/>
          </w:rPr>
          <w:t xml:space="preserve">non-AI/ML based CSI prediction, </w:t>
        </w:r>
        <w:r w:rsidRPr="00BF7D7F">
          <w:rPr>
            <w:rFonts w:cs="Times"/>
            <w:color w:val="000000"/>
            <w:lang w:eastAsia="ko-KR"/>
          </w:rPr>
          <w:t>from channel estimation perspective:</w:t>
        </w:r>
      </w:ins>
    </w:p>
    <w:p w14:paraId="7FD6E2AB" w14:textId="77777777" w:rsidR="006F12D6" w:rsidRPr="00BF7D7F" w:rsidRDefault="006F12D6" w:rsidP="00315E94">
      <w:pPr>
        <w:pStyle w:val="ListParagraph"/>
        <w:numPr>
          <w:ilvl w:val="0"/>
          <w:numId w:val="54"/>
        </w:numPr>
        <w:suppressAutoHyphens/>
        <w:ind w:left="688"/>
        <w:contextualSpacing w:val="0"/>
        <w:jc w:val="both"/>
        <w:rPr>
          <w:ins w:id="1111" w:author="Juan Montojo" w:date="2024-09-01T16:28:00Z"/>
          <w:rFonts w:cs="Times"/>
          <w:color w:val="000000"/>
          <w:lang w:eastAsia="ko-KR"/>
        </w:rPr>
      </w:pPr>
      <w:ins w:id="1112" w:author="Juan Montojo" w:date="2024-09-01T16:28:00Z">
        <w:r w:rsidRPr="00BF7D7F">
          <w:rPr>
            <w:rFonts w:cs="Times"/>
            <w:color w:val="000000"/>
          </w:rPr>
          <w:t>For FTP traffic, with low RU (RU&lt;=39%)</w:t>
        </w:r>
      </w:ins>
    </w:p>
    <w:p w14:paraId="71C2B4A0" w14:textId="77777777" w:rsidR="006F12D6" w:rsidRPr="00BF7D7F" w:rsidRDefault="006F12D6" w:rsidP="00315E94">
      <w:pPr>
        <w:pStyle w:val="ListParagraph"/>
        <w:numPr>
          <w:ilvl w:val="1"/>
          <w:numId w:val="54"/>
        </w:numPr>
        <w:suppressAutoHyphens/>
        <w:ind w:left="1088"/>
        <w:contextualSpacing w:val="0"/>
        <w:jc w:val="both"/>
        <w:rPr>
          <w:ins w:id="1113" w:author="Juan Montojo" w:date="2024-09-01T16:28:00Z"/>
          <w:rFonts w:cs="Times"/>
          <w:color w:val="000000"/>
          <w:lang w:eastAsia="ko-KR"/>
        </w:rPr>
      </w:pPr>
      <w:ins w:id="1114" w:author="Juan Montojo" w:date="2024-09-01T16:28:00Z">
        <w:r w:rsidRPr="00BF7D7F">
          <w:rPr>
            <w:rFonts w:cs="Times"/>
            <w:color w:val="000000"/>
            <w:lang w:eastAsia="ko-KR"/>
          </w:rPr>
          <w:t>With ideal channel estimation</w:t>
        </w:r>
      </w:ins>
    </w:p>
    <w:p w14:paraId="55985DBA" w14:textId="77777777" w:rsidR="006F12D6" w:rsidRPr="00BF7D7F" w:rsidRDefault="006F12D6" w:rsidP="00315E94">
      <w:pPr>
        <w:pStyle w:val="ListParagraph"/>
        <w:numPr>
          <w:ilvl w:val="2"/>
          <w:numId w:val="54"/>
        </w:numPr>
        <w:ind w:left="1488"/>
        <w:contextualSpacing w:val="0"/>
        <w:jc w:val="both"/>
        <w:rPr>
          <w:ins w:id="1115" w:author="Juan Montojo" w:date="2024-09-01T16:28:00Z"/>
          <w:rFonts w:cs="Times"/>
          <w:color w:val="000000"/>
        </w:rPr>
      </w:pPr>
      <w:ins w:id="1116" w:author="Juan Montojo" w:date="2024-09-01T16:28:00Z">
        <w:r w:rsidRPr="00BF7D7F">
          <w:rPr>
            <w:rFonts w:cs="Times"/>
            <w:color w:val="000000"/>
            <w:lang w:eastAsia="ko-KR"/>
          </w:rPr>
          <w:t>For 30km/h UE speed and N4=1,</w:t>
        </w:r>
      </w:ins>
    </w:p>
    <w:p w14:paraId="51508F4C" w14:textId="77777777" w:rsidR="006F12D6" w:rsidRPr="00BF7D7F" w:rsidRDefault="006F12D6" w:rsidP="00315E94">
      <w:pPr>
        <w:pStyle w:val="ListParagraph"/>
        <w:numPr>
          <w:ilvl w:val="3"/>
          <w:numId w:val="54"/>
        </w:numPr>
        <w:ind w:left="1888"/>
        <w:contextualSpacing w:val="0"/>
        <w:jc w:val="both"/>
        <w:rPr>
          <w:ins w:id="1117" w:author="Juan Montojo" w:date="2024-09-01T16:28:00Z"/>
          <w:rFonts w:cs="Times"/>
          <w:color w:val="000000"/>
        </w:rPr>
      </w:pPr>
      <w:ins w:id="1118" w:author="Juan Montojo" w:date="2024-09-01T16:28:00Z">
        <w:r w:rsidRPr="00BF7D7F">
          <w:rPr>
            <w:rFonts w:cs="Times"/>
            <w:color w:val="000000"/>
          </w:rPr>
          <w:t>1 source observes -5.5% gain.</w:t>
        </w:r>
      </w:ins>
    </w:p>
    <w:p w14:paraId="1A963193" w14:textId="77777777" w:rsidR="006F12D6" w:rsidRPr="00BF7D7F" w:rsidRDefault="006F12D6" w:rsidP="00315E94">
      <w:pPr>
        <w:pStyle w:val="ListParagraph"/>
        <w:numPr>
          <w:ilvl w:val="2"/>
          <w:numId w:val="54"/>
        </w:numPr>
        <w:ind w:left="1488"/>
        <w:contextualSpacing w:val="0"/>
        <w:jc w:val="both"/>
        <w:rPr>
          <w:ins w:id="1119" w:author="Juan Montojo" w:date="2024-09-01T16:28:00Z"/>
          <w:rFonts w:cs="Times"/>
          <w:color w:val="000000"/>
          <w:lang w:eastAsia="ko-KR"/>
        </w:rPr>
      </w:pPr>
      <w:ins w:id="1120" w:author="Juan Montojo" w:date="2024-09-01T16:28:00Z">
        <w:r w:rsidRPr="00BF7D7F">
          <w:rPr>
            <w:rFonts w:cs="Times"/>
            <w:color w:val="000000"/>
            <w:lang w:eastAsia="ko-KR"/>
          </w:rPr>
          <w:t xml:space="preserve">For 60km/h UE speed, and N4=1 </w:t>
        </w:r>
      </w:ins>
    </w:p>
    <w:p w14:paraId="0EF89B83" w14:textId="77777777" w:rsidR="006F12D6" w:rsidRPr="00BF7D7F" w:rsidRDefault="006F12D6" w:rsidP="00315E94">
      <w:pPr>
        <w:pStyle w:val="ListParagraph"/>
        <w:numPr>
          <w:ilvl w:val="3"/>
          <w:numId w:val="54"/>
        </w:numPr>
        <w:ind w:left="1888"/>
        <w:contextualSpacing w:val="0"/>
        <w:jc w:val="both"/>
        <w:rPr>
          <w:ins w:id="1121" w:author="Juan Montojo" w:date="2024-09-01T16:28:00Z"/>
          <w:rFonts w:cs="Times"/>
          <w:color w:val="000000"/>
        </w:rPr>
      </w:pPr>
      <w:ins w:id="1122" w:author="Juan Montojo" w:date="2024-09-01T16:28:00Z">
        <w:r w:rsidRPr="00BF7D7F">
          <w:rPr>
            <w:rFonts w:cs="Times"/>
            <w:color w:val="000000"/>
          </w:rPr>
          <w:t>2 sources observe 4%~4.3% gain</w:t>
        </w:r>
      </w:ins>
    </w:p>
    <w:p w14:paraId="7272B286" w14:textId="77777777" w:rsidR="006F12D6" w:rsidRPr="00BF7D7F" w:rsidRDefault="006F12D6" w:rsidP="00315E94">
      <w:pPr>
        <w:pStyle w:val="ListParagraph"/>
        <w:numPr>
          <w:ilvl w:val="2"/>
          <w:numId w:val="54"/>
        </w:numPr>
        <w:ind w:left="1488"/>
        <w:contextualSpacing w:val="0"/>
        <w:jc w:val="both"/>
        <w:rPr>
          <w:ins w:id="1123" w:author="Juan Montojo" w:date="2024-09-01T16:28:00Z"/>
          <w:rFonts w:cs="Times"/>
          <w:color w:val="000000"/>
        </w:rPr>
      </w:pPr>
      <w:ins w:id="1124" w:author="Juan Montojo" w:date="2024-09-01T16:28:00Z">
        <w:r w:rsidRPr="00BF7D7F">
          <w:rPr>
            <w:rFonts w:cs="Times"/>
            <w:color w:val="000000"/>
            <w:lang w:eastAsia="ko-KR"/>
          </w:rPr>
          <w:t>For 30km/h UE speed and N4=4,</w:t>
        </w:r>
      </w:ins>
    </w:p>
    <w:p w14:paraId="3537B8E4" w14:textId="77777777" w:rsidR="006F12D6" w:rsidRPr="00BF7D7F" w:rsidRDefault="006F12D6" w:rsidP="00315E94">
      <w:pPr>
        <w:pStyle w:val="ListParagraph"/>
        <w:numPr>
          <w:ilvl w:val="3"/>
          <w:numId w:val="54"/>
        </w:numPr>
        <w:ind w:left="1888"/>
        <w:contextualSpacing w:val="0"/>
        <w:jc w:val="both"/>
        <w:rPr>
          <w:ins w:id="1125" w:author="Juan Montojo" w:date="2024-09-01T16:28:00Z"/>
          <w:rFonts w:cs="Times"/>
          <w:color w:val="000000"/>
        </w:rPr>
      </w:pPr>
      <w:ins w:id="1126" w:author="Juan Montojo" w:date="2024-09-01T16:28:00Z">
        <w:r w:rsidRPr="00BF7D7F">
          <w:rPr>
            <w:rFonts w:cs="Times"/>
            <w:color w:val="000000"/>
          </w:rPr>
          <w:t>1 source observes -3.7% gain.</w:t>
        </w:r>
      </w:ins>
    </w:p>
    <w:p w14:paraId="35BCC032" w14:textId="77777777" w:rsidR="006F12D6" w:rsidRPr="00BF7D7F" w:rsidRDefault="006F12D6" w:rsidP="00315E94">
      <w:pPr>
        <w:pStyle w:val="ListParagraph"/>
        <w:numPr>
          <w:ilvl w:val="1"/>
          <w:numId w:val="54"/>
        </w:numPr>
        <w:suppressAutoHyphens/>
        <w:ind w:left="1088"/>
        <w:contextualSpacing w:val="0"/>
        <w:jc w:val="both"/>
        <w:rPr>
          <w:ins w:id="1127" w:author="Juan Montojo" w:date="2024-09-01T16:28:00Z"/>
          <w:rFonts w:cs="Times"/>
          <w:color w:val="000000"/>
          <w:lang w:eastAsia="ko-KR"/>
        </w:rPr>
      </w:pPr>
      <w:ins w:id="1128" w:author="Juan Montojo" w:date="2024-09-01T16:28:00Z">
        <w:r w:rsidRPr="00BF7D7F">
          <w:rPr>
            <w:rFonts w:cs="Times"/>
            <w:color w:val="000000"/>
            <w:lang w:eastAsia="ko-KR"/>
          </w:rPr>
          <w:t>With realistic channel estimation</w:t>
        </w:r>
      </w:ins>
    </w:p>
    <w:p w14:paraId="25260EF0" w14:textId="77777777" w:rsidR="006F12D6" w:rsidRPr="00BF7D7F" w:rsidRDefault="006F12D6" w:rsidP="00315E94">
      <w:pPr>
        <w:pStyle w:val="ListParagraph"/>
        <w:numPr>
          <w:ilvl w:val="2"/>
          <w:numId w:val="54"/>
        </w:numPr>
        <w:ind w:left="1488"/>
        <w:contextualSpacing w:val="0"/>
        <w:jc w:val="both"/>
        <w:rPr>
          <w:ins w:id="1129" w:author="Juan Montojo" w:date="2024-09-01T16:28:00Z"/>
          <w:rFonts w:cs="Times"/>
          <w:color w:val="000000"/>
        </w:rPr>
      </w:pPr>
      <w:ins w:id="1130" w:author="Juan Montojo" w:date="2024-09-01T16:28:00Z">
        <w:r w:rsidRPr="00BF7D7F">
          <w:rPr>
            <w:rFonts w:cs="Times"/>
            <w:color w:val="000000"/>
            <w:lang w:eastAsia="ko-KR"/>
          </w:rPr>
          <w:t>For 30km/h UE speed and N4=1,</w:t>
        </w:r>
      </w:ins>
    </w:p>
    <w:p w14:paraId="4017DFAF" w14:textId="77777777" w:rsidR="006F12D6" w:rsidRPr="00BF7D7F" w:rsidRDefault="006F12D6" w:rsidP="00315E94">
      <w:pPr>
        <w:pStyle w:val="ListParagraph"/>
        <w:numPr>
          <w:ilvl w:val="3"/>
          <w:numId w:val="54"/>
        </w:numPr>
        <w:ind w:left="1888"/>
        <w:contextualSpacing w:val="0"/>
        <w:jc w:val="both"/>
        <w:rPr>
          <w:ins w:id="1131" w:author="Juan Montojo" w:date="2024-09-01T16:28:00Z"/>
          <w:rFonts w:cs="Times"/>
          <w:color w:val="000000"/>
        </w:rPr>
      </w:pPr>
      <w:ins w:id="1132" w:author="Juan Montojo" w:date="2024-09-01T16:28:00Z">
        <w:r w:rsidRPr="00BF7D7F">
          <w:rPr>
            <w:rFonts w:cs="Times"/>
            <w:color w:val="000000"/>
          </w:rPr>
          <w:t>2 sources observe 17% gain.</w:t>
        </w:r>
      </w:ins>
    </w:p>
    <w:p w14:paraId="6EED15E3" w14:textId="77777777" w:rsidR="006F12D6" w:rsidRPr="00BF7D7F" w:rsidRDefault="006F12D6" w:rsidP="00315E94">
      <w:pPr>
        <w:pStyle w:val="ListParagraph"/>
        <w:numPr>
          <w:ilvl w:val="3"/>
          <w:numId w:val="54"/>
        </w:numPr>
        <w:ind w:left="1888"/>
        <w:contextualSpacing w:val="0"/>
        <w:jc w:val="both"/>
        <w:rPr>
          <w:ins w:id="1133" w:author="Juan Montojo" w:date="2024-09-01T16:28:00Z"/>
          <w:rFonts w:cs="Times"/>
          <w:color w:val="000000"/>
        </w:rPr>
      </w:pPr>
      <w:ins w:id="1134" w:author="Juan Montojo" w:date="2024-09-01T16:28:00Z">
        <w:r w:rsidRPr="00BF7D7F">
          <w:rPr>
            <w:rFonts w:cs="Times"/>
            <w:color w:val="000000"/>
          </w:rPr>
          <w:t>2 sources observe 0%~4% gain.</w:t>
        </w:r>
      </w:ins>
    </w:p>
    <w:p w14:paraId="186D9316" w14:textId="77777777" w:rsidR="006F12D6" w:rsidRPr="00BF7D7F" w:rsidRDefault="006F12D6" w:rsidP="00315E94">
      <w:pPr>
        <w:pStyle w:val="ListParagraph"/>
        <w:numPr>
          <w:ilvl w:val="2"/>
          <w:numId w:val="54"/>
        </w:numPr>
        <w:ind w:left="1488"/>
        <w:contextualSpacing w:val="0"/>
        <w:jc w:val="both"/>
        <w:rPr>
          <w:ins w:id="1135" w:author="Juan Montojo" w:date="2024-09-01T16:28:00Z"/>
          <w:rFonts w:cs="Times"/>
          <w:color w:val="000000"/>
          <w:lang w:eastAsia="ko-KR"/>
        </w:rPr>
      </w:pPr>
      <w:ins w:id="1136" w:author="Juan Montojo" w:date="2024-09-01T16:28:00Z">
        <w:r w:rsidRPr="00BF7D7F">
          <w:rPr>
            <w:rFonts w:cs="Times"/>
            <w:color w:val="000000"/>
            <w:lang w:eastAsia="ko-KR"/>
          </w:rPr>
          <w:t xml:space="preserve">For 60km/h UE speed, and N4=1 </w:t>
        </w:r>
      </w:ins>
    </w:p>
    <w:p w14:paraId="3EB082F1" w14:textId="77777777" w:rsidR="006F12D6" w:rsidRPr="00BF7D7F" w:rsidRDefault="006F12D6" w:rsidP="00315E94">
      <w:pPr>
        <w:pStyle w:val="ListParagraph"/>
        <w:numPr>
          <w:ilvl w:val="3"/>
          <w:numId w:val="54"/>
        </w:numPr>
        <w:ind w:left="1888"/>
        <w:contextualSpacing w:val="0"/>
        <w:jc w:val="both"/>
        <w:rPr>
          <w:ins w:id="1137" w:author="Juan Montojo" w:date="2024-09-01T16:28:00Z"/>
          <w:rFonts w:cs="Times"/>
          <w:color w:val="000000"/>
        </w:rPr>
      </w:pPr>
      <w:ins w:id="1138" w:author="Juan Montojo" w:date="2024-09-01T16:28:00Z">
        <w:r w:rsidRPr="00BF7D7F">
          <w:rPr>
            <w:rFonts w:cs="Times"/>
            <w:color w:val="000000"/>
          </w:rPr>
          <w:t>1 source observes 1.9% gain</w:t>
        </w:r>
      </w:ins>
    </w:p>
    <w:p w14:paraId="149C2A20" w14:textId="77777777" w:rsidR="006F12D6" w:rsidRPr="00BF7D7F" w:rsidRDefault="006F12D6" w:rsidP="00315E94">
      <w:pPr>
        <w:pStyle w:val="ListParagraph"/>
        <w:numPr>
          <w:ilvl w:val="3"/>
          <w:numId w:val="54"/>
        </w:numPr>
        <w:ind w:left="1888"/>
        <w:contextualSpacing w:val="0"/>
        <w:jc w:val="both"/>
        <w:rPr>
          <w:ins w:id="1139" w:author="Juan Montojo" w:date="2024-09-01T16:28:00Z"/>
          <w:rFonts w:cs="Times"/>
          <w:color w:val="000000"/>
        </w:rPr>
      </w:pPr>
      <w:ins w:id="1140" w:author="Juan Montojo" w:date="2024-09-01T16:28:00Z">
        <w:r w:rsidRPr="00BF7D7F">
          <w:rPr>
            <w:rFonts w:cs="Times"/>
            <w:color w:val="000000"/>
          </w:rPr>
          <w:t>1 source observes 17% gain.</w:t>
        </w:r>
      </w:ins>
    </w:p>
    <w:p w14:paraId="4608C78B" w14:textId="77777777" w:rsidR="006F12D6" w:rsidRPr="00BF7D7F" w:rsidRDefault="006F12D6" w:rsidP="00315E94">
      <w:pPr>
        <w:pStyle w:val="ListParagraph"/>
        <w:numPr>
          <w:ilvl w:val="2"/>
          <w:numId w:val="54"/>
        </w:numPr>
        <w:ind w:left="1488"/>
        <w:contextualSpacing w:val="0"/>
        <w:jc w:val="both"/>
        <w:rPr>
          <w:ins w:id="1141" w:author="Juan Montojo" w:date="2024-09-01T16:28:00Z"/>
          <w:rFonts w:cs="Times"/>
          <w:color w:val="000000"/>
        </w:rPr>
      </w:pPr>
      <w:ins w:id="1142" w:author="Juan Montojo" w:date="2024-09-01T16:28:00Z">
        <w:r w:rsidRPr="00BF7D7F">
          <w:rPr>
            <w:rFonts w:cs="Times"/>
            <w:color w:val="000000"/>
            <w:lang w:eastAsia="ko-KR"/>
          </w:rPr>
          <w:t>For 30km/h UE speed and N4=4,</w:t>
        </w:r>
      </w:ins>
    </w:p>
    <w:p w14:paraId="59DC08FE" w14:textId="77777777" w:rsidR="006F12D6" w:rsidRPr="00BF7D7F" w:rsidRDefault="006F12D6" w:rsidP="00315E94">
      <w:pPr>
        <w:pStyle w:val="ListParagraph"/>
        <w:numPr>
          <w:ilvl w:val="3"/>
          <w:numId w:val="54"/>
        </w:numPr>
        <w:ind w:left="1888"/>
        <w:contextualSpacing w:val="0"/>
        <w:jc w:val="both"/>
        <w:rPr>
          <w:ins w:id="1143" w:author="Juan Montojo" w:date="2024-09-01T16:28:00Z"/>
          <w:rFonts w:cs="Times"/>
          <w:color w:val="000000"/>
        </w:rPr>
      </w:pPr>
      <w:ins w:id="1144" w:author="Juan Montojo" w:date="2024-09-01T16:28:00Z">
        <w:r w:rsidRPr="00BF7D7F">
          <w:rPr>
            <w:rFonts w:cs="Times"/>
            <w:color w:val="000000"/>
          </w:rPr>
          <w:t>1 source observes 23% gain.</w:t>
        </w:r>
      </w:ins>
    </w:p>
    <w:p w14:paraId="6951EEE2" w14:textId="77777777" w:rsidR="006F12D6" w:rsidRPr="00BF7D7F" w:rsidRDefault="006F12D6" w:rsidP="00315E94">
      <w:pPr>
        <w:pStyle w:val="ListParagraph"/>
        <w:numPr>
          <w:ilvl w:val="2"/>
          <w:numId w:val="31"/>
        </w:numPr>
        <w:tabs>
          <w:tab w:val="clear" w:pos="-112"/>
          <w:tab w:val="left" w:pos="-400"/>
          <w:tab w:val="num" w:pos="176"/>
        </w:tabs>
        <w:ind w:left="1776"/>
        <w:contextualSpacing w:val="0"/>
        <w:jc w:val="both"/>
        <w:rPr>
          <w:ins w:id="1145" w:author="Juan Montojo" w:date="2024-09-01T16:28:00Z"/>
          <w:rFonts w:cs="Times"/>
          <w:color w:val="000000"/>
          <w:lang w:eastAsia="ko-KR"/>
        </w:rPr>
      </w:pPr>
      <w:ins w:id="1146" w:author="Juan Montojo" w:date="2024-09-01T16:28:00Z">
        <w:r w:rsidRPr="00BF7D7F">
          <w:rPr>
            <w:rFonts w:cs="Times"/>
            <w:color w:val="000000"/>
            <w:lang w:eastAsia="ko-KR"/>
          </w:rPr>
          <w:t xml:space="preserve">For 60km/h UE speed, and N4=4 </w:t>
        </w:r>
      </w:ins>
    </w:p>
    <w:p w14:paraId="0746428D" w14:textId="77777777" w:rsidR="006F12D6" w:rsidRPr="00BF7D7F" w:rsidRDefault="006F12D6" w:rsidP="00315E94">
      <w:pPr>
        <w:pStyle w:val="ListParagraph"/>
        <w:numPr>
          <w:ilvl w:val="3"/>
          <w:numId w:val="54"/>
        </w:numPr>
        <w:ind w:left="1888"/>
        <w:contextualSpacing w:val="0"/>
        <w:jc w:val="both"/>
        <w:rPr>
          <w:ins w:id="1147" w:author="Juan Montojo" w:date="2024-09-01T16:28:00Z"/>
          <w:rFonts w:cs="Times"/>
          <w:color w:val="000000"/>
        </w:rPr>
      </w:pPr>
      <w:ins w:id="1148" w:author="Juan Montojo" w:date="2024-09-01T16:28:00Z">
        <w:r w:rsidRPr="00BF7D7F">
          <w:rPr>
            <w:rFonts w:cs="Times"/>
            <w:color w:val="000000"/>
          </w:rPr>
          <w:t xml:space="preserve">1 source observes 19% </w:t>
        </w:r>
      </w:ins>
    </w:p>
    <w:p w14:paraId="2D73C4A9" w14:textId="77777777" w:rsidR="006F12D6" w:rsidRPr="00BF7D7F" w:rsidRDefault="006F12D6" w:rsidP="00315E94">
      <w:pPr>
        <w:pStyle w:val="ListParagraph"/>
        <w:numPr>
          <w:ilvl w:val="0"/>
          <w:numId w:val="54"/>
        </w:numPr>
        <w:ind w:left="688"/>
        <w:contextualSpacing w:val="0"/>
        <w:jc w:val="both"/>
        <w:rPr>
          <w:ins w:id="1149" w:author="Juan Montojo" w:date="2024-09-01T16:28:00Z"/>
          <w:rFonts w:cs="Times"/>
          <w:color w:val="000000"/>
        </w:rPr>
      </w:pPr>
      <w:ins w:id="1150" w:author="Juan Montojo" w:date="2024-09-01T16:28:00Z">
        <w:r w:rsidRPr="00BF7D7F">
          <w:rPr>
            <w:rFonts w:cs="Times"/>
            <w:color w:val="000000"/>
          </w:rPr>
          <w:lastRenderedPageBreak/>
          <w:t>For FTP traffic, with mid RU (40&lt;=RU&lt;=69%)</w:t>
        </w:r>
      </w:ins>
    </w:p>
    <w:p w14:paraId="4D4C4C07" w14:textId="77777777" w:rsidR="006F12D6" w:rsidRPr="00BF7D7F" w:rsidRDefault="006F12D6" w:rsidP="00315E94">
      <w:pPr>
        <w:pStyle w:val="ListParagraph"/>
        <w:numPr>
          <w:ilvl w:val="1"/>
          <w:numId w:val="54"/>
        </w:numPr>
        <w:suppressAutoHyphens/>
        <w:ind w:left="1088"/>
        <w:contextualSpacing w:val="0"/>
        <w:jc w:val="both"/>
        <w:rPr>
          <w:ins w:id="1151" w:author="Juan Montojo" w:date="2024-09-01T16:28:00Z"/>
          <w:rFonts w:cs="Times"/>
          <w:color w:val="000000"/>
          <w:lang w:eastAsia="ko-KR"/>
        </w:rPr>
      </w:pPr>
      <w:ins w:id="1152" w:author="Juan Montojo" w:date="2024-09-01T16:28:00Z">
        <w:r w:rsidRPr="00BF7D7F">
          <w:rPr>
            <w:rFonts w:cs="Times"/>
            <w:color w:val="000000"/>
            <w:lang w:eastAsia="ko-KR"/>
          </w:rPr>
          <w:t>With ideal channel estimation</w:t>
        </w:r>
      </w:ins>
    </w:p>
    <w:p w14:paraId="030D9112" w14:textId="77777777" w:rsidR="006F12D6" w:rsidRPr="00BF7D7F" w:rsidRDefault="006F12D6" w:rsidP="00315E94">
      <w:pPr>
        <w:pStyle w:val="ListParagraph"/>
        <w:numPr>
          <w:ilvl w:val="2"/>
          <w:numId w:val="54"/>
        </w:numPr>
        <w:ind w:left="1488"/>
        <w:contextualSpacing w:val="0"/>
        <w:jc w:val="both"/>
        <w:rPr>
          <w:ins w:id="1153" w:author="Juan Montojo" w:date="2024-09-01T16:28:00Z"/>
          <w:rFonts w:cs="Times"/>
          <w:color w:val="000000"/>
        </w:rPr>
      </w:pPr>
      <w:ins w:id="1154" w:author="Juan Montojo" w:date="2024-09-01T16:28:00Z">
        <w:r w:rsidRPr="00BF7D7F">
          <w:rPr>
            <w:rFonts w:cs="Times"/>
            <w:color w:val="000000"/>
            <w:lang w:eastAsia="ko-KR"/>
          </w:rPr>
          <w:t>For 30km/h UE speed and N4=1,</w:t>
        </w:r>
      </w:ins>
    </w:p>
    <w:p w14:paraId="3A8321ED" w14:textId="77777777" w:rsidR="006F12D6" w:rsidRPr="00BF7D7F" w:rsidRDefault="006F12D6" w:rsidP="00315E94">
      <w:pPr>
        <w:pStyle w:val="ListParagraph"/>
        <w:numPr>
          <w:ilvl w:val="3"/>
          <w:numId w:val="54"/>
        </w:numPr>
        <w:ind w:left="1888"/>
        <w:contextualSpacing w:val="0"/>
        <w:jc w:val="both"/>
        <w:rPr>
          <w:ins w:id="1155" w:author="Juan Montojo" w:date="2024-09-01T16:28:00Z"/>
          <w:rFonts w:cs="Times"/>
          <w:color w:val="000000"/>
        </w:rPr>
      </w:pPr>
      <w:ins w:id="1156" w:author="Juan Montojo" w:date="2024-09-01T16:28:00Z">
        <w:r w:rsidRPr="00BF7D7F">
          <w:rPr>
            <w:rFonts w:cs="Times"/>
            <w:color w:val="000000"/>
          </w:rPr>
          <w:t>1 source observes -12.9% gain.</w:t>
        </w:r>
      </w:ins>
    </w:p>
    <w:p w14:paraId="53B95864" w14:textId="77777777" w:rsidR="006F12D6" w:rsidRPr="00BF7D7F" w:rsidRDefault="006F12D6" w:rsidP="00315E94">
      <w:pPr>
        <w:pStyle w:val="ListParagraph"/>
        <w:numPr>
          <w:ilvl w:val="2"/>
          <w:numId w:val="54"/>
        </w:numPr>
        <w:ind w:left="1488"/>
        <w:contextualSpacing w:val="0"/>
        <w:jc w:val="both"/>
        <w:rPr>
          <w:ins w:id="1157" w:author="Juan Montojo" w:date="2024-09-01T16:28:00Z"/>
          <w:rFonts w:cs="Times"/>
          <w:color w:val="000000"/>
          <w:lang w:eastAsia="ko-KR"/>
        </w:rPr>
      </w:pPr>
      <w:ins w:id="1158" w:author="Juan Montojo" w:date="2024-09-01T16:28:00Z">
        <w:r w:rsidRPr="00BF7D7F">
          <w:rPr>
            <w:rFonts w:cs="Times"/>
            <w:color w:val="000000"/>
            <w:lang w:eastAsia="ko-KR"/>
          </w:rPr>
          <w:t xml:space="preserve">For 60km/h UE speed, and N4=1 </w:t>
        </w:r>
      </w:ins>
    </w:p>
    <w:p w14:paraId="0880D643" w14:textId="77777777" w:rsidR="006F12D6" w:rsidRPr="00BF7D7F" w:rsidRDefault="006F12D6" w:rsidP="00315E94">
      <w:pPr>
        <w:pStyle w:val="ListParagraph"/>
        <w:numPr>
          <w:ilvl w:val="3"/>
          <w:numId w:val="54"/>
        </w:numPr>
        <w:ind w:left="1888"/>
        <w:contextualSpacing w:val="0"/>
        <w:jc w:val="both"/>
        <w:rPr>
          <w:ins w:id="1159" w:author="Juan Montojo" w:date="2024-09-01T16:28:00Z"/>
          <w:rFonts w:cs="Times"/>
          <w:color w:val="000000"/>
        </w:rPr>
      </w:pPr>
      <w:ins w:id="1160" w:author="Juan Montojo" w:date="2024-09-01T16:28:00Z">
        <w:r w:rsidRPr="00BF7D7F">
          <w:rPr>
            <w:rFonts w:cs="Times"/>
            <w:color w:val="000000"/>
          </w:rPr>
          <w:t>1 source observes 2.6% gain</w:t>
        </w:r>
      </w:ins>
    </w:p>
    <w:p w14:paraId="51A88B53" w14:textId="77777777" w:rsidR="006F12D6" w:rsidRPr="00BF7D7F" w:rsidRDefault="006F12D6" w:rsidP="00315E94">
      <w:pPr>
        <w:pStyle w:val="ListParagraph"/>
        <w:numPr>
          <w:ilvl w:val="3"/>
          <w:numId w:val="54"/>
        </w:numPr>
        <w:ind w:left="1888"/>
        <w:contextualSpacing w:val="0"/>
        <w:jc w:val="both"/>
        <w:rPr>
          <w:ins w:id="1161" w:author="Juan Montojo" w:date="2024-09-01T16:28:00Z"/>
          <w:rFonts w:cs="Times"/>
          <w:color w:val="000000"/>
        </w:rPr>
      </w:pPr>
      <w:ins w:id="1162" w:author="Juan Montojo" w:date="2024-09-01T16:28:00Z">
        <w:r w:rsidRPr="00BF7D7F">
          <w:rPr>
            <w:rFonts w:cs="Times"/>
            <w:color w:val="000000"/>
          </w:rPr>
          <w:t>1 source observes 8.6% gain</w:t>
        </w:r>
      </w:ins>
    </w:p>
    <w:p w14:paraId="49F5D7D4" w14:textId="77777777" w:rsidR="006F12D6" w:rsidRPr="00BF7D7F" w:rsidRDefault="006F12D6" w:rsidP="00315E94">
      <w:pPr>
        <w:pStyle w:val="ListParagraph"/>
        <w:numPr>
          <w:ilvl w:val="2"/>
          <w:numId w:val="54"/>
        </w:numPr>
        <w:ind w:left="1488"/>
        <w:contextualSpacing w:val="0"/>
        <w:jc w:val="both"/>
        <w:rPr>
          <w:ins w:id="1163" w:author="Juan Montojo" w:date="2024-09-01T16:28:00Z"/>
          <w:rFonts w:cs="Times"/>
          <w:color w:val="000000"/>
        </w:rPr>
      </w:pPr>
      <w:ins w:id="1164" w:author="Juan Montojo" w:date="2024-09-01T16:28:00Z">
        <w:r w:rsidRPr="00BF7D7F">
          <w:rPr>
            <w:rFonts w:cs="Times"/>
            <w:color w:val="000000"/>
            <w:lang w:eastAsia="ko-KR"/>
          </w:rPr>
          <w:t>For 30km/h UE speed and N4=4,</w:t>
        </w:r>
      </w:ins>
    </w:p>
    <w:p w14:paraId="7765B056" w14:textId="77777777" w:rsidR="006F12D6" w:rsidRPr="00BF7D7F" w:rsidRDefault="006F12D6" w:rsidP="00315E94">
      <w:pPr>
        <w:pStyle w:val="ListParagraph"/>
        <w:numPr>
          <w:ilvl w:val="3"/>
          <w:numId w:val="54"/>
        </w:numPr>
        <w:ind w:left="1888"/>
        <w:contextualSpacing w:val="0"/>
        <w:jc w:val="both"/>
        <w:rPr>
          <w:ins w:id="1165" w:author="Juan Montojo" w:date="2024-09-01T16:28:00Z"/>
          <w:rFonts w:cs="Times"/>
          <w:color w:val="000000"/>
        </w:rPr>
      </w:pPr>
      <w:ins w:id="1166" w:author="Juan Montojo" w:date="2024-09-01T16:28:00Z">
        <w:r w:rsidRPr="00BF7D7F">
          <w:rPr>
            <w:rFonts w:cs="Times"/>
            <w:color w:val="000000"/>
          </w:rPr>
          <w:t>1 source observes -9% gain.</w:t>
        </w:r>
      </w:ins>
    </w:p>
    <w:p w14:paraId="132AC8A8" w14:textId="77777777" w:rsidR="006F12D6" w:rsidRPr="00BF7D7F" w:rsidRDefault="006F12D6" w:rsidP="00315E94">
      <w:pPr>
        <w:pStyle w:val="ListParagraph"/>
        <w:numPr>
          <w:ilvl w:val="1"/>
          <w:numId w:val="54"/>
        </w:numPr>
        <w:suppressAutoHyphens/>
        <w:ind w:left="1088"/>
        <w:contextualSpacing w:val="0"/>
        <w:jc w:val="both"/>
        <w:rPr>
          <w:ins w:id="1167" w:author="Juan Montojo" w:date="2024-09-01T16:28:00Z"/>
          <w:rFonts w:cs="Times"/>
          <w:color w:val="000000"/>
          <w:lang w:eastAsia="ko-KR"/>
        </w:rPr>
      </w:pPr>
      <w:ins w:id="1168" w:author="Juan Montojo" w:date="2024-09-01T16:28:00Z">
        <w:r w:rsidRPr="00BF7D7F">
          <w:rPr>
            <w:rFonts w:cs="Times"/>
            <w:color w:val="000000"/>
            <w:lang w:eastAsia="ko-KR"/>
          </w:rPr>
          <w:t>With realistic channel estimation</w:t>
        </w:r>
      </w:ins>
    </w:p>
    <w:p w14:paraId="6B60A0C8" w14:textId="77777777" w:rsidR="006F12D6" w:rsidRPr="00BF7D7F" w:rsidRDefault="006F12D6" w:rsidP="00315E94">
      <w:pPr>
        <w:pStyle w:val="ListParagraph"/>
        <w:numPr>
          <w:ilvl w:val="2"/>
          <w:numId w:val="54"/>
        </w:numPr>
        <w:ind w:left="1488"/>
        <w:contextualSpacing w:val="0"/>
        <w:jc w:val="both"/>
        <w:rPr>
          <w:ins w:id="1169" w:author="Juan Montojo" w:date="2024-09-01T16:28:00Z"/>
          <w:rFonts w:cs="Times"/>
          <w:color w:val="000000"/>
        </w:rPr>
      </w:pPr>
      <w:ins w:id="1170" w:author="Juan Montojo" w:date="2024-09-01T16:28:00Z">
        <w:r w:rsidRPr="00BF7D7F">
          <w:rPr>
            <w:rFonts w:cs="Times"/>
            <w:color w:val="000000"/>
            <w:lang w:eastAsia="ko-KR"/>
          </w:rPr>
          <w:t>For 30km/h UE speed and N4=1,</w:t>
        </w:r>
      </w:ins>
    </w:p>
    <w:p w14:paraId="75050AFE" w14:textId="77777777" w:rsidR="006F12D6" w:rsidRPr="00BF7D7F" w:rsidRDefault="006F12D6" w:rsidP="00315E94">
      <w:pPr>
        <w:pStyle w:val="ListParagraph"/>
        <w:numPr>
          <w:ilvl w:val="3"/>
          <w:numId w:val="54"/>
        </w:numPr>
        <w:ind w:left="1888"/>
        <w:contextualSpacing w:val="0"/>
        <w:jc w:val="both"/>
        <w:rPr>
          <w:ins w:id="1171" w:author="Juan Montojo" w:date="2024-09-01T16:28:00Z"/>
          <w:rFonts w:cs="Times"/>
          <w:color w:val="000000"/>
        </w:rPr>
      </w:pPr>
      <w:ins w:id="1172" w:author="Juan Montojo" w:date="2024-09-01T16:28:00Z">
        <w:r w:rsidRPr="00BF7D7F">
          <w:rPr>
            <w:rFonts w:cs="Times"/>
            <w:color w:val="000000"/>
          </w:rPr>
          <w:t>2 sources observe 4%~6.6% gain.</w:t>
        </w:r>
      </w:ins>
    </w:p>
    <w:p w14:paraId="5D83B9AB" w14:textId="77777777" w:rsidR="006F12D6" w:rsidRPr="00BF7D7F" w:rsidRDefault="006F12D6" w:rsidP="00315E94">
      <w:pPr>
        <w:pStyle w:val="ListParagraph"/>
        <w:numPr>
          <w:ilvl w:val="3"/>
          <w:numId w:val="54"/>
        </w:numPr>
        <w:ind w:left="1888"/>
        <w:contextualSpacing w:val="0"/>
        <w:jc w:val="both"/>
        <w:rPr>
          <w:ins w:id="1173" w:author="Juan Montojo" w:date="2024-09-01T16:28:00Z"/>
          <w:rFonts w:cs="Times"/>
          <w:color w:val="000000"/>
        </w:rPr>
      </w:pPr>
      <w:ins w:id="1174" w:author="Juan Montojo" w:date="2024-09-01T16:28:00Z">
        <w:r w:rsidRPr="00BF7D7F">
          <w:rPr>
            <w:rFonts w:cs="Times"/>
            <w:color w:val="000000"/>
          </w:rPr>
          <w:t>1 source observes 18.7% gain.</w:t>
        </w:r>
      </w:ins>
    </w:p>
    <w:p w14:paraId="2176B7A7" w14:textId="77777777" w:rsidR="006F12D6" w:rsidRPr="00BF7D7F" w:rsidRDefault="006F12D6" w:rsidP="00315E94">
      <w:pPr>
        <w:pStyle w:val="ListParagraph"/>
        <w:numPr>
          <w:ilvl w:val="3"/>
          <w:numId w:val="54"/>
        </w:numPr>
        <w:ind w:left="1888"/>
        <w:contextualSpacing w:val="0"/>
        <w:jc w:val="both"/>
        <w:rPr>
          <w:ins w:id="1175" w:author="Juan Montojo" w:date="2024-09-01T16:28:00Z"/>
          <w:rFonts w:cs="Times"/>
          <w:color w:val="000000"/>
        </w:rPr>
      </w:pPr>
      <w:ins w:id="1176" w:author="Juan Montojo" w:date="2024-09-01T16:28:00Z">
        <w:r w:rsidRPr="00BF7D7F">
          <w:rPr>
            <w:rFonts w:cs="Times"/>
            <w:color w:val="000000"/>
          </w:rPr>
          <w:t>1 source observes 46% gain.</w:t>
        </w:r>
      </w:ins>
    </w:p>
    <w:p w14:paraId="62705609" w14:textId="77777777" w:rsidR="006F12D6" w:rsidRPr="00BF7D7F" w:rsidRDefault="006F12D6" w:rsidP="00315E94">
      <w:pPr>
        <w:pStyle w:val="ListParagraph"/>
        <w:numPr>
          <w:ilvl w:val="2"/>
          <w:numId w:val="54"/>
        </w:numPr>
        <w:ind w:left="1488"/>
        <w:contextualSpacing w:val="0"/>
        <w:jc w:val="both"/>
        <w:rPr>
          <w:ins w:id="1177" w:author="Juan Montojo" w:date="2024-09-01T16:28:00Z"/>
          <w:rFonts w:cs="Times"/>
          <w:color w:val="000000"/>
          <w:lang w:eastAsia="ko-KR"/>
        </w:rPr>
      </w:pPr>
      <w:ins w:id="1178" w:author="Juan Montojo" w:date="2024-09-01T16:28:00Z">
        <w:r w:rsidRPr="00BF7D7F">
          <w:rPr>
            <w:rFonts w:cs="Times"/>
            <w:color w:val="000000"/>
            <w:lang w:eastAsia="ko-KR"/>
          </w:rPr>
          <w:t xml:space="preserve">For 60km/h UE speed, and N4=1 </w:t>
        </w:r>
      </w:ins>
    </w:p>
    <w:p w14:paraId="0AA18558" w14:textId="77777777" w:rsidR="006F12D6" w:rsidRPr="00BF7D7F" w:rsidRDefault="006F12D6" w:rsidP="00315E94">
      <w:pPr>
        <w:pStyle w:val="ListParagraph"/>
        <w:numPr>
          <w:ilvl w:val="3"/>
          <w:numId w:val="54"/>
        </w:numPr>
        <w:ind w:left="1888"/>
        <w:contextualSpacing w:val="0"/>
        <w:jc w:val="both"/>
        <w:rPr>
          <w:ins w:id="1179" w:author="Juan Montojo" w:date="2024-09-01T16:28:00Z"/>
          <w:rFonts w:cs="Times"/>
          <w:color w:val="000000"/>
        </w:rPr>
      </w:pPr>
      <w:ins w:id="1180" w:author="Juan Montojo" w:date="2024-09-01T16:28:00Z">
        <w:r w:rsidRPr="00BF7D7F">
          <w:rPr>
            <w:rFonts w:cs="Times"/>
            <w:color w:val="000000"/>
          </w:rPr>
          <w:t>1 source observes 66% gain</w:t>
        </w:r>
      </w:ins>
    </w:p>
    <w:p w14:paraId="71852DEC" w14:textId="77777777" w:rsidR="006F12D6" w:rsidRPr="00BF7D7F" w:rsidRDefault="006F12D6" w:rsidP="00315E94">
      <w:pPr>
        <w:pStyle w:val="ListParagraph"/>
        <w:numPr>
          <w:ilvl w:val="3"/>
          <w:numId w:val="54"/>
        </w:numPr>
        <w:ind w:left="1888"/>
        <w:contextualSpacing w:val="0"/>
        <w:jc w:val="both"/>
        <w:rPr>
          <w:ins w:id="1181" w:author="Juan Montojo" w:date="2024-09-01T16:28:00Z"/>
          <w:rFonts w:cs="Times"/>
          <w:color w:val="000000"/>
        </w:rPr>
      </w:pPr>
      <w:ins w:id="1182" w:author="Juan Montojo" w:date="2024-09-01T16:28:00Z">
        <w:r w:rsidRPr="00BF7D7F">
          <w:rPr>
            <w:rFonts w:cs="Times"/>
            <w:color w:val="000000"/>
          </w:rPr>
          <w:t>1 source observes 2.6% gain</w:t>
        </w:r>
      </w:ins>
    </w:p>
    <w:p w14:paraId="1D3FB657" w14:textId="77777777" w:rsidR="006F12D6" w:rsidRPr="00BF7D7F" w:rsidRDefault="006F12D6" w:rsidP="00315E94">
      <w:pPr>
        <w:pStyle w:val="ListParagraph"/>
        <w:numPr>
          <w:ilvl w:val="2"/>
          <w:numId w:val="54"/>
        </w:numPr>
        <w:ind w:left="1488"/>
        <w:contextualSpacing w:val="0"/>
        <w:jc w:val="both"/>
        <w:rPr>
          <w:ins w:id="1183" w:author="Juan Montojo" w:date="2024-09-01T16:28:00Z"/>
          <w:rFonts w:cs="Times"/>
          <w:color w:val="000000"/>
        </w:rPr>
      </w:pPr>
      <w:ins w:id="1184" w:author="Juan Montojo" w:date="2024-09-01T16:28:00Z">
        <w:r w:rsidRPr="00BF7D7F">
          <w:rPr>
            <w:rFonts w:cs="Times"/>
            <w:color w:val="000000"/>
            <w:lang w:eastAsia="ko-KR"/>
          </w:rPr>
          <w:t>For 30km/h UE speed and N4=4,</w:t>
        </w:r>
      </w:ins>
    </w:p>
    <w:p w14:paraId="3042E7F8" w14:textId="77777777" w:rsidR="006F12D6" w:rsidRPr="00BF7D7F" w:rsidRDefault="006F12D6" w:rsidP="00315E94">
      <w:pPr>
        <w:pStyle w:val="ListParagraph"/>
        <w:numPr>
          <w:ilvl w:val="3"/>
          <w:numId w:val="54"/>
        </w:numPr>
        <w:ind w:left="1888"/>
        <w:contextualSpacing w:val="0"/>
        <w:jc w:val="both"/>
        <w:rPr>
          <w:ins w:id="1185" w:author="Juan Montojo" w:date="2024-09-01T16:28:00Z"/>
          <w:rFonts w:cs="Times"/>
          <w:color w:val="000000"/>
        </w:rPr>
      </w:pPr>
      <w:ins w:id="1186" w:author="Juan Montojo" w:date="2024-09-01T16:28:00Z">
        <w:r w:rsidRPr="00BF7D7F">
          <w:rPr>
            <w:rFonts w:cs="Times"/>
            <w:color w:val="000000"/>
          </w:rPr>
          <w:t>1 source observes 73% gain.</w:t>
        </w:r>
      </w:ins>
    </w:p>
    <w:p w14:paraId="11C9F00F" w14:textId="77777777" w:rsidR="006F12D6" w:rsidRPr="00BF7D7F" w:rsidRDefault="006F12D6" w:rsidP="00315E94">
      <w:pPr>
        <w:pStyle w:val="ListParagraph"/>
        <w:numPr>
          <w:ilvl w:val="3"/>
          <w:numId w:val="54"/>
        </w:numPr>
        <w:ind w:left="1888"/>
        <w:contextualSpacing w:val="0"/>
        <w:jc w:val="both"/>
        <w:rPr>
          <w:ins w:id="1187" w:author="Juan Montojo" w:date="2024-09-01T16:28:00Z"/>
          <w:rFonts w:cs="Times"/>
          <w:color w:val="000000"/>
        </w:rPr>
      </w:pPr>
      <w:ins w:id="1188" w:author="Juan Montojo" w:date="2024-09-01T16:28:00Z">
        <w:r w:rsidRPr="00BF7D7F">
          <w:rPr>
            <w:rFonts w:cs="Times"/>
            <w:color w:val="000000"/>
          </w:rPr>
          <w:t>1 source observes 18.7% gain</w:t>
        </w:r>
      </w:ins>
    </w:p>
    <w:p w14:paraId="0B0B368F" w14:textId="77777777" w:rsidR="006F12D6" w:rsidRPr="00BF7D7F" w:rsidRDefault="006F12D6" w:rsidP="00315E94">
      <w:pPr>
        <w:pStyle w:val="ListParagraph"/>
        <w:numPr>
          <w:ilvl w:val="2"/>
          <w:numId w:val="54"/>
        </w:numPr>
        <w:ind w:left="1488"/>
        <w:contextualSpacing w:val="0"/>
        <w:jc w:val="both"/>
        <w:rPr>
          <w:ins w:id="1189" w:author="Juan Montojo" w:date="2024-09-01T16:28:00Z"/>
          <w:rFonts w:cs="Times"/>
          <w:color w:val="000000"/>
          <w:lang w:eastAsia="ko-KR"/>
        </w:rPr>
      </w:pPr>
      <w:ins w:id="1190" w:author="Juan Montojo" w:date="2024-09-01T16:28:00Z">
        <w:r w:rsidRPr="00BF7D7F">
          <w:rPr>
            <w:rFonts w:cs="Times"/>
            <w:color w:val="000000"/>
            <w:lang w:eastAsia="ko-KR"/>
          </w:rPr>
          <w:t xml:space="preserve">For 60km/h UE speed, and N4=4 </w:t>
        </w:r>
      </w:ins>
    </w:p>
    <w:p w14:paraId="4838CDE3" w14:textId="77777777" w:rsidR="006F12D6" w:rsidRPr="00BF7D7F" w:rsidRDefault="006F12D6" w:rsidP="00315E94">
      <w:pPr>
        <w:pStyle w:val="ListParagraph"/>
        <w:numPr>
          <w:ilvl w:val="3"/>
          <w:numId w:val="54"/>
        </w:numPr>
        <w:ind w:left="1888"/>
        <w:contextualSpacing w:val="0"/>
        <w:jc w:val="both"/>
        <w:rPr>
          <w:ins w:id="1191" w:author="Juan Montojo" w:date="2024-09-01T16:28:00Z"/>
          <w:rFonts w:cs="Times"/>
          <w:color w:val="000000"/>
        </w:rPr>
      </w:pPr>
      <w:ins w:id="1192" w:author="Juan Montojo" w:date="2024-09-01T16:28:00Z">
        <w:r w:rsidRPr="00BF7D7F">
          <w:rPr>
            <w:rFonts w:cs="Times"/>
            <w:color w:val="000000"/>
          </w:rPr>
          <w:t xml:space="preserve">1 source observes 56% </w:t>
        </w:r>
      </w:ins>
    </w:p>
    <w:p w14:paraId="463F514F" w14:textId="77777777" w:rsidR="006F12D6" w:rsidRPr="00BF7D7F" w:rsidRDefault="006F12D6" w:rsidP="00315E94">
      <w:pPr>
        <w:pStyle w:val="ListParagraph"/>
        <w:numPr>
          <w:ilvl w:val="0"/>
          <w:numId w:val="54"/>
        </w:numPr>
        <w:ind w:left="688"/>
        <w:contextualSpacing w:val="0"/>
        <w:jc w:val="both"/>
        <w:rPr>
          <w:ins w:id="1193" w:author="Juan Montojo" w:date="2024-09-01T16:28:00Z"/>
          <w:rFonts w:cs="Times"/>
          <w:color w:val="000000"/>
        </w:rPr>
      </w:pPr>
      <w:ins w:id="1194" w:author="Juan Montojo" w:date="2024-09-01T16:28:00Z">
        <w:r w:rsidRPr="00BF7D7F">
          <w:rPr>
            <w:rFonts w:cs="Times"/>
            <w:color w:val="000000"/>
          </w:rPr>
          <w:t>For FTP traffic, with high RU (RU&gt;=70%)</w:t>
        </w:r>
      </w:ins>
    </w:p>
    <w:p w14:paraId="061F275C" w14:textId="77777777" w:rsidR="006F12D6" w:rsidRPr="00BF7D7F" w:rsidRDefault="006F12D6" w:rsidP="00315E94">
      <w:pPr>
        <w:pStyle w:val="ListParagraph"/>
        <w:numPr>
          <w:ilvl w:val="1"/>
          <w:numId w:val="54"/>
        </w:numPr>
        <w:suppressAutoHyphens/>
        <w:ind w:left="1088"/>
        <w:contextualSpacing w:val="0"/>
        <w:jc w:val="both"/>
        <w:rPr>
          <w:ins w:id="1195" w:author="Juan Montojo" w:date="2024-09-01T16:28:00Z"/>
          <w:rFonts w:cs="Times"/>
          <w:color w:val="000000"/>
          <w:lang w:eastAsia="ko-KR"/>
        </w:rPr>
      </w:pPr>
      <w:ins w:id="1196" w:author="Juan Montojo" w:date="2024-09-01T16:28:00Z">
        <w:r w:rsidRPr="00BF7D7F">
          <w:rPr>
            <w:rFonts w:cs="Times"/>
            <w:color w:val="000000"/>
            <w:lang w:eastAsia="ko-KR"/>
          </w:rPr>
          <w:t>With ideal channel estimation</w:t>
        </w:r>
      </w:ins>
    </w:p>
    <w:p w14:paraId="743597DC" w14:textId="77777777" w:rsidR="006F12D6" w:rsidRPr="00BF7D7F" w:rsidRDefault="006F12D6" w:rsidP="00315E94">
      <w:pPr>
        <w:pStyle w:val="ListParagraph"/>
        <w:numPr>
          <w:ilvl w:val="2"/>
          <w:numId w:val="54"/>
        </w:numPr>
        <w:ind w:left="1488"/>
        <w:contextualSpacing w:val="0"/>
        <w:jc w:val="both"/>
        <w:rPr>
          <w:ins w:id="1197" w:author="Juan Montojo" w:date="2024-09-01T16:28:00Z"/>
          <w:rFonts w:cs="Times"/>
          <w:color w:val="000000"/>
        </w:rPr>
      </w:pPr>
      <w:ins w:id="1198" w:author="Juan Montojo" w:date="2024-09-01T16:28:00Z">
        <w:r w:rsidRPr="00BF7D7F">
          <w:rPr>
            <w:rFonts w:cs="Times"/>
            <w:color w:val="000000"/>
            <w:lang w:eastAsia="ko-KR"/>
          </w:rPr>
          <w:t>For 30km/h UE speed and N4=1,</w:t>
        </w:r>
      </w:ins>
    </w:p>
    <w:p w14:paraId="470FCFE7" w14:textId="77777777" w:rsidR="006F12D6" w:rsidRPr="00BF7D7F" w:rsidRDefault="006F12D6" w:rsidP="00315E94">
      <w:pPr>
        <w:pStyle w:val="ListParagraph"/>
        <w:numPr>
          <w:ilvl w:val="3"/>
          <w:numId w:val="54"/>
        </w:numPr>
        <w:ind w:left="1888"/>
        <w:contextualSpacing w:val="0"/>
        <w:jc w:val="both"/>
        <w:rPr>
          <w:ins w:id="1199" w:author="Juan Montojo" w:date="2024-09-01T16:28:00Z"/>
          <w:rFonts w:cs="Times"/>
          <w:color w:val="000000"/>
        </w:rPr>
      </w:pPr>
      <w:ins w:id="1200" w:author="Juan Montojo" w:date="2024-09-01T16:28:00Z">
        <w:r w:rsidRPr="00BF7D7F">
          <w:rPr>
            <w:rFonts w:cs="Times"/>
            <w:color w:val="000000"/>
          </w:rPr>
          <w:t>1 source observes 3.6% gain</w:t>
        </w:r>
      </w:ins>
    </w:p>
    <w:p w14:paraId="44A7A9DC" w14:textId="77777777" w:rsidR="006F12D6" w:rsidRPr="00BF7D7F" w:rsidRDefault="006F12D6" w:rsidP="00315E94">
      <w:pPr>
        <w:pStyle w:val="ListParagraph"/>
        <w:numPr>
          <w:ilvl w:val="2"/>
          <w:numId w:val="54"/>
        </w:numPr>
        <w:ind w:left="1488"/>
        <w:contextualSpacing w:val="0"/>
        <w:jc w:val="both"/>
        <w:rPr>
          <w:ins w:id="1201" w:author="Juan Montojo" w:date="2024-09-01T16:28:00Z"/>
          <w:rFonts w:cs="Times"/>
          <w:color w:val="000000"/>
          <w:lang w:eastAsia="ko-KR"/>
        </w:rPr>
      </w:pPr>
      <w:ins w:id="1202" w:author="Juan Montojo" w:date="2024-09-01T16:28:00Z">
        <w:r w:rsidRPr="00BF7D7F">
          <w:rPr>
            <w:rFonts w:cs="Times"/>
            <w:color w:val="000000"/>
            <w:lang w:eastAsia="ko-KR"/>
          </w:rPr>
          <w:t xml:space="preserve">For 60km/h UE speed, and N4=1 </w:t>
        </w:r>
      </w:ins>
    </w:p>
    <w:p w14:paraId="6F2C27B3" w14:textId="77777777" w:rsidR="006F12D6" w:rsidRPr="00BF7D7F" w:rsidRDefault="006F12D6" w:rsidP="00315E94">
      <w:pPr>
        <w:pStyle w:val="ListParagraph"/>
        <w:numPr>
          <w:ilvl w:val="3"/>
          <w:numId w:val="54"/>
        </w:numPr>
        <w:ind w:left="1888"/>
        <w:contextualSpacing w:val="0"/>
        <w:jc w:val="both"/>
        <w:rPr>
          <w:ins w:id="1203" w:author="Juan Montojo" w:date="2024-09-01T16:28:00Z"/>
          <w:rFonts w:cs="Times"/>
          <w:color w:val="000000"/>
        </w:rPr>
      </w:pPr>
      <w:ins w:id="1204" w:author="Juan Montojo" w:date="2024-09-01T16:28:00Z">
        <w:r w:rsidRPr="00BF7D7F">
          <w:rPr>
            <w:rFonts w:cs="Times"/>
            <w:color w:val="000000"/>
          </w:rPr>
          <w:t>1 source observes -10.7% gain</w:t>
        </w:r>
      </w:ins>
    </w:p>
    <w:p w14:paraId="0BFBE282" w14:textId="77777777" w:rsidR="006F12D6" w:rsidRPr="00BF7D7F" w:rsidRDefault="006F12D6" w:rsidP="00315E94">
      <w:pPr>
        <w:pStyle w:val="ListParagraph"/>
        <w:numPr>
          <w:ilvl w:val="3"/>
          <w:numId w:val="54"/>
        </w:numPr>
        <w:ind w:left="1888"/>
        <w:contextualSpacing w:val="0"/>
        <w:jc w:val="both"/>
        <w:rPr>
          <w:ins w:id="1205" w:author="Juan Montojo" w:date="2024-09-01T16:28:00Z"/>
          <w:rFonts w:cs="Times"/>
          <w:color w:val="000000"/>
        </w:rPr>
      </w:pPr>
      <w:ins w:id="1206" w:author="Juan Montojo" w:date="2024-09-01T16:28:00Z">
        <w:r w:rsidRPr="00BF7D7F">
          <w:rPr>
            <w:rFonts w:cs="Times"/>
            <w:color w:val="000000"/>
          </w:rPr>
          <w:t>1 source observes 14.8% gain</w:t>
        </w:r>
      </w:ins>
    </w:p>
    <w:p w14:paraId="592D5F08" w14:textId="77777777" w:rsidR="006F12D6" w:rsidRPr="00BF7D7F" w:rsidRDefault="006F12D6" w:rsidP="00315E94">
      <w:pPr>
        <w:pStyle w:val="ListParagraph"/>
        <w:numPr>
          <w:ilvl w:val="2"/>
          <w:numId w:val="54"/>
        </w:numPr>
        <w:ind w:left="1488"/>
        <w:contextualSpacing w:val="0"/>
        <w:jc w:val="both"/>
        <w:rPr>
          <w:ins w:id="1207" w:author="Juan Montojo" w:date="2024-09-01T16:28:00Z"/>
          <w:rFonts w:cs="Times"/>
          <w:color w:val="000000"/>
        </w:rPr>
      </w:pPr>
      <w:ins w:id="1208" w:author="Juan Montojo" w:date="2024-09-01T16:28:00Z">
        <w:r w:rsidRPr="00BF7D7F">
          <w:rPr>
            <w:rFonts w:cs="Times"/>
            <w:color w:val="000000"/>
            <w:lang w:eastAsia="ko-KR"/>
          </w:rPr>
          <w:t>For 30km/h UE speed and N4=4,</w:t>
        </w:r>
      </w:ins>
    </w:p>
    <w:p w14:paraId="3CA38C86" w14:textId="77777777" w:rsidR="006F12D6" w:rsidRPr="00BF7D7F" w:rsidRDefault="006F12D6" w:rsidP="00315E94">
      <w:pPr>
        <w:pStyle w:val="ListParagraph"/>
        <w:numPr>
          <w:ilvl w:val="3"/>
          <w:numId w:val="54"/>
        </w:numPr>
        <w:ind w:left="1888"/>
        <w:contextualSpacing w:val="0"/>
        <w:jc w:val="both"/>
        <w:rPr>
          <w:ins w:id="1209" w:author="Juan Montojo" w:date="2024-09-01T16:28:00Z"/>
          <w:rFonts w:cs="Times"/>
          <w:color w:val="000000"/>
        </w:rPr>
      </w:pPr>
      <w:ins w:id="1210" w:author="Juan Montojo" w:date="2024-09-01T16:28:00Z">
        <w:r w:rsidRPr="00BF7D7F">
          <w:rPr>
            <w:rFonts w:cs="Times"/>
            <w:color w:val="000000"/>
          </w:rPr>
          <w:t>1 source observes 0.9% gain.</w:t>
        </w:r>
      </w:ins>
    </w:p>
    <w:p w14:paraId="6952C99E" w14:textId="77777777" w:rsidR="006F12D6" w:rsidRPr="00BF7D7F" w:rsidRDefault="006F12D6" w:rsidP="00315E94">
      <w:pPr>
        <w:pStyle w:val="ListParagraph"/>
        <w:numPr>
          <w:ilvl w:val="1"/>
          <w:numId w:val="54"/>
        </w:numPr>
        <w:suppressAutoHyphens/>
        <w:ind w:left="1088"/>
        <w:contextualSpacing w:val="0"/>
        <w:jc w:val="both"/>
        <w:rPr>
          <w:ins w:id="1211" w:author="Juan Montojo" w:date="2024-09-01T16:28:00Z"/>
          <w:rFonts w:cs="Times"/>
          <w:color w:val="000000"/>
          <w:lang w:eastAsia="ko-KR"/>
        </w:rPr>
      </w:pPr>
      <w:ins w:id="1212" w:author="Juan Montojo" w:date="2024-09-01T16:28:00Z">
        <w:r w:rsidRPr="00BF7D7F">
          <w:rPr>
            <w:rFonts w:cs="Times"/>
            <w:color w:val="000000"/>
            <w:lang w:eastAsia="ko-KR"/>
          </w:rPr>
          <w:t>With realistic channel estimation</w:t>
        </w:r>
      </w:ins>
    </w:p>
    <w:p w14:paraId="280DA38B" w14:textId="77777777" w:rsidR="006F12D6" w:rsidRPr="00BF7D7F" w:rsidRDefault="006F12D6" w:rsidP="00315E94">
      <w:pPr>
        <w:pStyle w:val="ListParagraph"/>
        <w:numPr>
          <w:ilvl w:val="2"/>
          <w:numId w:val="54"/>
        </w:numPr>
        <w:ind w:left="1488"/>
        <w:contextualSpacing w:val="0"/>
        <w:jc w:val="both"/>
        <w:rPr>
          <w:ins w:id="1213" w:author="Juan Montojo" w:date="2024-09-01T16:28:00Z"/>
          <w:rFonts w:cs="Times"/>
          <w:color w:val="000000"/>
        </w:rPr>
      </w:pPr>
      <w:ins w:id="1214" w:author="Juan Montojo" w:date="2024-09-01T16:28:00Z">
        <w:r w:rsidRPr="00BF7D7F">
          <w:rPr>
            <w:rFonts w:cs="Times"/>
            <w:color w:val="000000"/>
            <w:lang w:eastAsia="ko-KR"/>
          </w:rPr>
          <w:t>For 30km/h UE speed and N4=1,</w:t>
        </w:r>
      </w:ins>
    </w:p>
    <w:p w14:paraId="2E47C99D" w14:textId="77777777" w:rsidR="006F12D6" w:rsidRPr="00BF7D7F" w:rsidRDefault="006F12D6" w:rsidP="00315E94">
      <w:pPr>
        <w:pStyle w:val="ListParagraph"/>
        <w:numPr>
          <w:ilvl w:val="3"/>
          <w:numId w:val="54"/>
        </w:numPr>
        <w:ind w:left="1888"/>
        <w:contextualSpacing w:val="0"/>
        <w:jc w:val="both"/>
        <w:rPr>
          <w:ins w:id="1215" w:author="Juan Montojo" w:date="2024-09-01T16:28:00Z"/>
          <w:rFonts w:cs="Times"/>
          <w:color w:val="000000"/>
        </w:rPr>
      </w:pPr>
      <w:ins w:id="1216" w:author="Juan Montojo" w:date="2024-09-01T16:28:00Z">
        <w:r w:rsidRPr="00BF7D7F">
          <w:rPr>
            <w:rFonts w:cs="Times"/>
            <w:color w:val="000000"/>
          </w:rPr>
          <w:t>2 sources observe</w:t>
        </w:r>
        <w:del w:id="1217" w:author="Park Haewook/5G Wireless Connect Standard Task(haewook.park@lge.com)" w:date="2024-08-29T23:08:00Z">
          <w:r w:rsidRPr="00BF7D7F" w:rsidDel="0027492C">
            <w:rPr>
              <w:rFonts w:cs="Times"/>
              <w:color w:val="000000"/>
            </w:rPr>
            <w:delText>s</w:delText>
          </w:r>
        </w:del>
        <w:r w:rsidRPr="00BF7D7F">
          <w:rPr>
            <w:rFonts w:cs="Times"/>
            <w:color w:val="000000"/>
          </w:rPr>
          <w:t xml:space="preserve"> 20.7%~26.3%</w:t>
        </w:r>
      </w:ins>
    </w:p>
    <w:p w14:paraId="130E55C5" w14:textId="77777777" w:rsidR="006F12D6" w:rsidRPr="00BF7D7F" w:rsidRDefault="006F12D6" w:rsidP="00315E94">
      <w:pPr>
        <w:pStyle w:val="ListParagraph"/>
        <w:numPr>
          <w:ilvl w:val="3"/>
          <w:numId w:val="54"/>
        </w:numPr>
        <w:ind w:left="1888"/>
        <w:contextualSpacing w:val="0"/>
        <w:jc w:val="both"/>
        <w:rPr>
          <w:ins w:id="1218" w:author="Juan Montojo" w:date="2024-09-01T16:28:00Z"/>
          <w:rFonts w:cs="Times"/>
          <w:color w:val="000000"/>
        </w:rPr>
      </w:pPr>
      <w:ins w:id="1219" w:author="Juan Montojo" w:date="2024-09-01T16:28:00Z">
        <w:r w:rsidRPr="00BF7D7F">
          <w:rPr>
            <w:rFonts w:cs="Times"/>
            <w:color w:val="000000"/>
          </w:rPr>
          <w:t>1 source observes 1.9% gain.</w:t>
        </w:r>
      </w:ins>
    </w:p>
    <w:p w14:paraId="27FD0FDB" w14:textId="77777777" w:rsidR="006F12D6" w:rsidRPr="00BF7D7F" w:rsidRDefault="006F12D6" w:rsidP="00315E94">
      <w:pPr>
        <w:pStyle w:val="ListParagraph"/>
        <w:numPr>
          <w:ilvl w:val="2"/>
          <w:numId w:val="54"/>
        </w:numPr>
        <w:ind w:left="1488"/>
        <w:contextualSpacing w:val="0"/>
        <w:jc w:val="both"/>
        <w:rPr>
          <w:ins w:id="1220" w:author="Juan Montojo" w:date="2024-09-01T16:28:00Z"/>
          <w:rFonts w:cs="Times"/>
          <w:color w:val="000000"/>
          <w:lang w:eastAsia="ko-KR"/>
        </w:rPr>
      </w:pPr>
      <w:ins w:id="1221" w:author="Juan Montojo" w:date="2024-09-01T16:28:00Z">
        <w:r w:rsidRPr="00BF7D7F">
          <w:rPr>
            <w:rFonts w:cs="Times"/>
            <w:color w:val="000000"/>
            <w:lang w:eastAsia="ko-KR"/>
          </w:rPr>
          <w:lastRenderedPageBreak/>
          <w:t xml:space="preserve">For 60km/h UE speed, and N4=1 </w:t>
        </w:r>
      </w:ins>
    </w:p>
    <w:p w14:paraId="3255FB42" w14:textId="77777777" w:rsidR="006F12D6" w:rsidRPr="00BF7D7F" w:rsidRDefault="006F12D6" w:rsidP="00315E94">
      <w:pPr>
        <w:pStyle w:val="ListParagraph"/>
        <w:numPr>
          <w:ilvl w:val="3"/>
          <w:numId w:val="54"/>
        </w:numPr>
        <w:ind w:left="1888"/>
        <w:contextualSpacing w:val="0"/>
        <w:jc w:val="both"/>
        <w:rPr>
          <w:ins w:id="1222" w:author="Juan Montojo" w:date="2024-09-01T16:28:00Z"/>
          <w:rFonts w:cs="Times"/>
          <w:color w:val="000000"/>
        </w:rPr>
      </w:pPr>
      <w:ins w:id="1223" w:author="Juan Montojo" w:date="2024-09-01T16:28:00Z">
        <w:r w:rsidRPr="00BF7D7F">
          <w:rPr>
            <w:rFonts w:cs="Times"/>
            <w:color w:val="000000"/>
          </w:rPr>
          <w:t>1 source observes 3.6% gain</w:t>
        </w:r>
      </w:ins>
    </w:p>
    <w:p w14:paraId="2794DD62" w14:textId="77777777" w:rsidR="006F12D6" w:rsidRPr="00BF7D7F" w:rsidRDefault="006F12D6" w:rsidP="00315E94">
      <w:pPr>
        <w:pStyle w:val="ListParagraph"/>
        <w:numPr>
          <w:ilvl w:val="2"/>
          <w:numId w:val="54"/>
        </w:numPr>
        <w:ind w:left="1488"/>
        <w:contextualSpacing w:val="0"/>
        <w:jc w:val="both"/>
        <w:rPr>
          <w:ins w:id="1224" w:author="Juan Montojo" w:date="2024-09-01T16:28:00Z"/>
          <w:rFonts w:cs="Times"/>
          <w:color w:val="000000"/>
        </w:rPr>
      </w:pPr>
      <w:ins w:id="1225" w:author="Juan Montojo" w:date="2024-09-01T16:28:00Z">
        <w:r w:rsidRPr="00BF7D7F">
          <w:rPr>
            <w:rFonts w:cs="Times"/>
            <w:color w:val="000000"/>
            <w:lang w:eastAsia="ko-KR"/>
          </w:rPr>
          <w:t>For 30km/h UE speed and N4=4,</w:t>
        </w:r>
      </w:ins>
    </w:p>
    <w:p w14:paraId="14FDBA3E" w14:textId="77777777" w:rsidR="006F12D6" w:rsidRPr="00BF7D7F" w:rsidRDefault="006F12D6" w:rsidP="00315E94">
      <w:pPr>
        <w:pStyle w:val="ListParagraph"/>
        <w:numPr>
          <w:ilvl w:val="3"/>
          <w:numId w:val="54"/>
        </w:numPr>
        <w:ind w:left="1888"/>
        <w:contextualSpacing w:val="0"/>
        <w:jc w:val="both"/>
        <w:rPr>
          <w:ins w:id="1226" w:author="Juan Montojo" w:date="2024-09-01T16:28:00Z"/>
          <w:rFonts w:cs="Times"/>
          <w:color w:val="000000"/>
        </w:rPr>
      </w:pPr>
      <w:ins w:id="1227" w:author="Juan Montojo" w:date="2024-09-01T16:28:00Z">
        <w:r w:rsidRPr="00BF7D7F">
          <w:rPr>
            <w:rFonts w:cs="Times"/>
            <w:color w:val="000000"/>
          </w:rPr>
          <w:t>1 source observes 0.9% gain</w:t>
        </w:r>
      </w:ins>
    </w:p>
    <w:p w14:paraId="64DE947E" w14:textId="77777777" w:rsidR="006F12D6" w:rsidRPr="00BF7D7F" w:rsidRDefault="006F12D6" w:rsidP="00315E94">
      <w:pPr>
        <w:pStyle w:val="ListParagraph"/>
        <w:numPr>
          <w:ilvl w:val="0"/>
          <w:numId w:val="54"/>
        </w:numPr>
        <w:ind w:left="688"/>
        <w:contextualSpacing w:val="0"/>
        <w:jc w:val="both"/>
        <w:rPr>
          <w:ins w:id="1228" w:author="Juan Montojo" w:date="2024-09-01T16:28:00Z"/>
          <w:rFonts w:cs="Times"/>
          <w:color w:val="000000"/>
        </w:rPr>
      </w:pPr>
      <w:ins w:id="1229" w:author="Juan Montojo" w:date="2024-09-01T16:28:00Z">
        <w:r w:rsidRPr="00BF7D7F">
          <w:rPr>
            <w:rFonts w:cs="Times"/>
            <w:color w:val="000000"/>
          </w:rPr>
          <w:t xml:space="preserve">For full buffer model, </w:t>
        </w:r>
      </w:ins>
    </w:p>
    <w:p w14:paraId="49F399E9" w14:textId="77777777" w:rsidR="006F12D6" w:rsidRPr="00BF7D7F" w:rsidRDefault="006F12D6" w:rsidP="00315E94">
      <w:pPr>
        <w:pStyle w:val="ListParagraph"/>
        <w:numPr>
          <w:ilvl w:val="1"/>
          <w:numId w:val="54"/>
        </w:numPr>
        <w:suppressAutoHyphens/>
        <w:ind w:left="1088"/>
        <w:contextualSpacing w:val="0"/>
        <w:jc w:val="both"/>
        <w:rPr>
          <w:ins w:id="1230" w:author="Juan Montojo" w:date="2024-09-01T16:28:00Z"/>
          <w:rFonts w:cs="Times"/>
          <w:color w:val="000000"/>
          <w:lang w:eastAsia="ko-KR"/>
        </w:rPr>
      </w:pPr>
      <w:ins w:id="1231" w:author="Juan Montojo" w:date="2024-09-01T16:28:00Z">
        <w:r w:rsidRPr="00BF7D7F">
          <w:rPr>
            <w:rFonts w:cs="Times"/>
            <w:color w:val="000000"/>
            <w:lang w:eastAsia="ko-KR"/>
          </w:rPr>
          <w:t>With ideal channel estimation</w:t>
        </w:r>
      </w:ins>
    </w:p>
    <w:p w14:paraId="21646E51" w14:textId="77777777" w:rsidR="006F12D6" w:rsidRPr="00BF7D7F" w:rsidRDefault="006F12D6" w:rsidP="00315E94">
      <w:pPr>
        <w:pStyle w:val="ListParagraph"/>
        <w:numPr>
          <w:ilvl w:val="2"/>
          <w:numId w:val="54"/>
        </w:numPr>
        <w:ind w:left="1488"/>
        <w:contextualSpacing w:val="0"/>
        <w:jc w:val="both"/>
        <w:rPr>
          <w:ins w:id="1232" w:author="Juan Montojo" w:date="2024-09-01T16:28:00Z"/>
          <w:rFonts w:cs="Times"/>
          <w:color w:val="000000"/>
        </w:rPr>
      </w:pPr>
      <w:ins w:id="1233" w:author="Juan Montojo" w:date="2024-09-01T16:28:00Z">
        <w:r w:rsidRPr="00BF7D7F">
          <w:rPr>
            <w:rFonts w:cs="Times"/>
            <w:color w:val="000000"/>
            <w:lang w:eastAsia="ko-KR"/>
          </w:rPr>
          <w:t>For 30km/h UE speed and N4=1,</w:t>
        </w:r>
      </w:ins>
    </w:p>
    <w:p w14:paraId="24E8D7C5" w14:textId="77777777" w:rsidR="006F12D6" w:rsidRPr="00BF7D7F" w:rsidRDefault="006F12D6" w:rsidP="00315E94">
      <w:pPr>
        <w:pStyle w:val="ListParagraph"/>
        <w:numPr>
          <w:ilvl w:val="3"/>
          <w:numId w:val="54"/>
        </w:numPr>
        <w:ind w:left="1888"/>
        <w:contextualSpacing w:val="0"/>
        <w:jc w:val="both"/>
        <w:rPr>
          <w:ins w:id="1234" w:author="Juan Montojo" w:date="2024-09-01T16:28:00Z"/>
          <w:rFonts w:cs="Times"/>
          <w:color w:val="000000"/>
        </w:rPr>
      </w:pPr>
      <w:ins w:id="1235" w:author="Juan Montojo" w:date="2024-09-01T16:28:00Z">
        <w:r w:rsidRPr="00BF7D7F">
          <w:rPr>
            <w:rFonts w:cs="Times"/>
            <w:color w:val="000000"/>
            <w:lang w:eastAsia="ko-KR"/>
          </w:rPr>
          <w:t>1</w:t>
        </w:r>
        <w:r w:rsidRPr="00BF7D7F">
          <w:rPr>
            <w:rFonts w:cs="Times"/>
            <w:color w:val="000000"/>
          </w:rPr>
          <w:t xml:space="preserve"> source observes 0.2%</w:t>
        </w:r>
      </w:ins>
    </w:p>
    <w:p w14:paraId="13AA58D7" w14:textId="77777777" w:rsidR="006F12D6" w:rsidRPr="00BF7D7F" w:rsidRDefault="006F12D6" w:rsidP="00315E94">
      <w:pPr>
        <w:pStyle w:val="ListParagraph"/>
        <w:numPr>
          <w:ilvl w:val="1"/>
          <w:numId w:val="54"/>
        </w:numPr>
        <w:suppressAutoHyphens/>
        <w:ind w:left="1088"/>
        <w:contextualSpacing w:val="0"/>
        <w:jc w:val="both"/>
        <w:rPr>
          <w:ins w:id="1236" w:author="Juan Montojo" w:date="2024-09-01T16:28:00Z"/>
          <w:rFonts w:cs="Times"/>
          <w:color w:val="000000"/>
          <w:lang w:eastAsia="ko-KR"/>
        </w:rPr>
      </w:pPr>
      <w:ins w:id="1237" w:author="Juan Montojo" w:date="2024-09-01T16:28:00Z">
        <w:r w:rsidRPr="00BF7D7F">
          <w:rPr>
            <w:rFonts w:cs="Times"/>
            <w:color w:val="000000"/>
            <w:lang w:eastAsia="ko-KR"/>
          </w:rPr>
          <w:t>With realistic channel estimation</w:t>
        </w:r>
      </w:ins>
    </w:p>
    <w:p w14:paraId="091EF365" w14:textId="77777777" w:rsidR="006F12D6" w:rsidRPr="00BF7D7F" w:rsidRDefault="006F12D6" w:rsidP="00315E94">
      <w:pPr>
        <w:pStyle w:val="ListParagraph"/>
        <w:numPr>
          <w:ilvl w:val="2"/>
          <w:numId w:val="54"/>
        </w:numPr>
        <w:snapToGrid w:val="0"/>
        <w:ind w:left="1488"/>
        <w:contextualSpacing w:val="0"/>
        <w:jc w:val="both"/>
        <w:rPr>
          <w:ins w:id="1238" w:author="Juan Montojo" w:date="2024-09-01T16:28:00Z"/>
          <w:color w:val="000000"/>
        </w:rPr>
      </w:pPr>
      <w:ins w:id="1239" w:author="Juan Montojo" w:date="2024-09-01T16:28:00Z">
        <w:r w:rsidRPr="00BF7D7F">
          <w:rPr>
            <w:color w:val="000000"/>
            <w:lang w:eastAsia="ko-KR"/>
          </w:rPr>
          <w:t>For 30km/h UE speed and N4=1</w:t>
        </w:r>
      </w:ins>
    </w:p>
    <w:p w14:paraId="036C2184" w14:textId="77777777" w:rsidR="006F12D6" w:rsidRPr="00BF7D7F" w:rsidRDefault="006F12D6" w:rsidP="00315E94">
      <w:pPr>
        <w:pStyle w:val="ListParagraph"/>
        <w:numPr>
          <w:ilvl w:val="3"/>
          <w:numId w:val="54"/>
        </w:numPr>
        <w:snapToGrid w:val="0"/>
        <w:ind w:left="1888"/>
        <w:contextualSpacing w:val="0"/>
        <w:jc w:val="both"/>
        <w:rPr>
          <w:ins w:id="1240" w:author="Juan Montojo" w:date="2024-09-01T16:28:00Z"/>
          <w:color w:val="000000"/>
        </w:rPr>
      </w:pPr>
      <w:ins w:id="1241" w:author="Juan Montojo" w:date="2024-09-01T16:28:00Z">
        <w:r w:rsidRPr="00BF7D7F">
          <w:rPr>
            <w:color w:val="000000"/>
          </w:rPr>
          <w:t>2 sources observe 15.7%~16.1% gain.</w:t>
        </w:r>
      </w:ins>
    </w:p>
    <w:p w14:paraId="664E84CA" w14:textId="77777777" w:rsidR="006F12D6" w:rsidRPr="00BF7D7F" w:rsidRDefault="006F12D6" w:rsidP="00315E94">
      <w:pPr>
        <w:pStyle w:val="ListParagraph"/>
        <w:numPr>
          <w:ilvl w:val="3"/>
          <w:numId w:val="54"/>
        </w:numPr>
        <w:snapToGrid w:val="0"/>
        <w:ind w:left="1888"/>
        <w:contextualSpacing w:val="0"/>
        <w:jc w:val="both"/>
        <w:rPr>
          <w:ins w:id="1242" w:author="Juan Montojo" w:date="2024-09-01T16:28:00Z"/>
          <w:color w:val="000000"/>
        </w:rPr>
      </w:pPr>
      <w:ins w:id="1243" w:author="Juan Montojo" w:date="2024-09-01T16:28:00Z">
        <w:r w:rsidRPr="00BF7D7F">
          <w:rPr>
            <w:color w:val="000000"/>
          </w:rPr>
          <w:t>3 sources observe 2.6%~7.7% gain.</w:t>
        </w:r>
      </w:ins>
    </w:p>
    <w:p w14:paraId="6D49304B" w14:textId="77777777" w:rsidR="006F12D6" w:rsidRPr="00BF7D7F" w:rsidRDefault="006F12D6" w:rsidP="00315E94">
      <w:pPr>
        <w:pStyle w:val="ListParagraph"/>
        <w:numPr>
          <w:ilvl w:val="3"/>
          <w:numId w:val="54"/>
        </w:numPr>
        <w:snapToGrid w:val="0"/>
        <w:ind w:left="1888"/>
        <w:contextualSpacing w:val="0"/>
        <w:jc w:val="both"/>
        <w:rPr>
          <w:ins w:id="1244" w:author="Juan Montojo" w:date="2024-09-01T16:28:00Z"/>
          <w:color w:val="000000"/>
        </w:rPr>
      </w:pPr>
      <w:ins w:id="1245" w:author="Juan Montojo" w:date="2024-09-01T16:28:00Z">
        <w:r w:rsidRPr="00BF7D7F">
          <w:rPr>
            <w:color w:val="000000"/>
          </w:rPr>
          <w:t>1 source observes -2% gain.</w:t>
        </w:r>
      </w:ins>
    </w:p>
    <w:p w14:paraId="2BCE9134" w14:textId="77777777" w:rsidR="006F12D6" w:rsidRPr="00BF7D7F" w:rsidRDefault="006F12D6" w:rsidP="00315E94">
      <w:pPr>
        <w:pStyle w:val="ListParagraph"/>
        <w:numPr>
          <w:ilvl w:val="2"/>
          <w:numId w:val="54"/>
        </w:numPr>
        <w:snapToGrid w:val="0"/>
        <w:ind w:left="1488"/>
        <w:contextualSpacing w:val="0"/>
        <w:jc w:val="both"/>
        <w:rPr>
          <w:ins w:id="1246" w:author="Juan Montojo" w:date="2024-09-01T16:28:00Z"/>
          <w:color w:val="000000"/>
          <w:lang w:eastAsia="ko-KR"/>
        </w:rPr>
      </w:pPr>
      <w:ins w:id="1247" w:author="Juan Montojo" w:date="2024-09-01T16:28:00Z">
        <w:r w:rsidRPr="00BF7D7F">
          <w:rPr>
            <w:color w:val="000000"/>
            <w:lang w:eastAsia="ko-KR"/>
          </w:rPr>
          <w:t xml:space="preserve">For 60km/h UE speed, and N4=1 </w:t>
        </w:r>
      </w:ins>
    </w:p>
    <w:p w14:paraId="2EA5375B" w14:textId="77777777" w:rsidR="006F12D6" w:rsidRPr="00BF7D7F" w:rsidRDefault="006F12D6" w:rsidP="00315E94">
      <w:pPr>
        <w:pStyle w:val="ListParagraph"/>
        <w:numPr>
          <w:ilvl w:val="3"/>
          <w:numId w:val="54"/>
        </w:numPr>
        <w:snapToGrid w:val="0"/>
        <w:ind w:left="1888"/>
        <w:contextualSpacing w:val="0"/>
        <w:jc w:val="both"/>
        <w:rPr>
          <w:ins w:id="1248" w:author="Juan Montojo" w:date="2024-09-01T16:28:00Z"/>
          <w:color w:val="000000"/>
        </w:rPr>
      </w:pPr>
      <w:ins w:id="1249" w:author="Juan Montojo" w:date="2024-09-01T16:28:00Z">
        <w:r w:rsidRPr="00BF7D7F">
          <w:rPr>
            <w:color w:val="000000"/>
          </w:rPr>
          <w:t xml:space="preserve">1 source observes 0.4% gain </w:t>
        </w:r>
      </w:ins>
    </w:p>
    <w:p w14:paraId="13497222" w14:textId="77777777" w:rsidR="006F12D6" w:rsidRPr="00BF7D7F" w:rsidRDefault="006F12D6" w:rsidP="00315E94">
      <w:pPr>
        <w:pStyle w:val="ListParagraph"/>
        <w:numPr>
          <w:ilvl w:val="3"/>
          <w:numId w:val="54"/>
        </w:numPr>
        <w:snapToGrid w:val="0"/>
        <w:ind w:left="1888"/>
        <w:contextualSpacing w:val="0"/>
        <w:jc w:val="both"/>
        <w:rPr>
          <w:ins w:id="1250" w:author="Juan Montojo" w:date="2024-09-01T16:28:00Z"/>
          <w:color w:val="000000"/>
        </w:rPr>
      </w:pPr>
      <w:ins w:id="1251" w:author="Juan Montojo" w:date="2024-09-01T16:28:00Z">
        <w:r w:rsidRPr="00BF7D7F">
          <w:rPr>
            <w:color w:val="000000"/>
          </w:rPr>
          <w:t xml:space="preserve">1 source observes 11.6% gain </w:t>
        </w:r>
      </w:ins>
    </w:p>
    <w:p w14:paraId="03AC2E30" w14:textId="77777777" w:rsidR="006F12D6" w:rsidRPr="00BF7D7F" w:rsidRDefault="006F12D6" w:rsidP="00315E94">
      <w:pPr>
        <w:pStyle w:val="ListParagraph"/>
        <w:numPr>
          <w:ilvl w:val="2"/>
          <w:numId w:val="54"/>
        </w:numPr>
        <w:snapToGrid w:val="0"/>
        <w:ind w:left="1488"/>
        <w:contextualSpacing w:val="0"/>
        <w:jc w:val="both"/>
        <w:rPr>
          <w:ins w:id="1252" w:author="Juan Montojo" w:date="2024-09-01T16:28:00Z"/>
          <w:color w:val="000000"/>
        </w:rPr>
      </w:pPr>
      <w:ins w:id="1253" w:author="Juan Montojo" w:date="2024-09-01T16:28:00Z">
        <w:r w:rsidRPr="00BF7D7F">
          <w:rPr>
            <w:color w:val="000000"/>
            <w:lang w:eastAsia="ko-KR"/>
          </w:rPr>
          <w:t>For 30km/h UE speed and N4= 4</w:t>
        </w:r>
      </w:ins>
    </w:p>
    <w:p w14:paraId="7F74A4E0" w14:textId="77777777" w:rsidR="006F12D6" w:rsidRPr="00BF7D7F" w:rsidRDefault="006F12D6" w:rsidP="00315E94">
      <w:pPr>
        <w:pStyle w:val="ListParagraph"/>
        <w:numPr>
          <w:ilvl w:val="3"/>
          <w:numId w:val="54"/>
        </w:numPr>
        <w:snapToGrid w:val="0"/>
        <w:ind w:left="1888"/>
        <w:contextualSpacing w:val="0"/>
        <w:jc w:val="both"/>
        <w:rPr>
          <w:ins w:id="1254" w:author="Juan Montojo" w:date="2024-09-01T16:28:00Z"/>
          <w:color w:val="000000"/>
        </w:rPr>
      </w:pPr>
      <w:ins w:id="1255" w:author="Juan Montojo" w:date="2024-09-01T16:28:00Z">
        <w:r w:rsidRPr="00BF7D7F">
          <w:rPr>
            <w:color w:val="000000"/>
          </w:rPr>
          <w:t>1 source observes 6.3% gain.</w:t>
        </w:r>
      </w:ins>
    </w:p>
    <w:p w14:paraId="38E6237B" w14:textId="77777777" w:rsidR="006F12D6" w:rsidRPr="00BF7D7F" w:rsidRDefault="006F12D6" w:rsidP="00315E94">
      <w:pPr>
        <w:pStyle w:val="ListParagraph"/>
        <w:numPr>
          <w:ilvl w:val="3"/>
          <w:numId w:val="54"/>
        </w:numPr>
        <w:snapToGrid w:val="0"/>
        <w:ind w:left="1888"/>
        <w:contextualSpacing w:val="0"/>
        <w:jc w:val="both"/>
        <w:rPr>
          <w:ins w:id="1256" w:author="Juan Montojo" w:date="2024-09-01T16:28:00Z"/>
          <w:color w:val="000000"/>
        </w:rPr>
      </w:pPr>
      <w:ins w:id="1257" w:author="Juan Montojo" w:date="2024-09-01T16:28:00Z">
        <w:r w:rsidRPr="00BF7D7F">
          <w:rPr>
            <w:color w:val="000000"/>
          </w:rPr>
          <w:t>1 source observes 21% gain</w:t>
        </w:r>
      </w:ins>
    </w:p>
    <w:p w14:paraId="6FEBF422" w14:textId="77777777" w:rsidR="006F12D6" w:rsidRPr="00BF7D7F" w:rsidRDefault="006F12D6" w:rsidP="00315E94">
      <w:pPr>
        <w:pStyle w:val="ListParagraph"/>
        <w:numPr>
          <w:ilvl w:val="2"/>
          <w:numId w:val="54"/>
        </w:numPr>
        <w:snapToGrid w:val="0"/>
        <w:ind w:left="1488"/>
        <w:contextualSpacing w:val="0"/>
        <w:jc w:val="both"/>
        <w:rPr>
          <w:ins w:id="1258" w:author="Juan Montojo" w:date="2024-09-01T16:28:00Z"/>
          <w:color w:val="000000"/>
        </w:rPr>
      </w:pPr>
      <w:ins w:id="1259" w:author="Juan Montojo" w:date="2024-09-01T16:28:00Z">
        <w:r w:rsidRPr="00BF7D7F">
          <w:rPr>
            <w:color w:val="000000"/>
            <w:lang w:eastAsia="ko-KR"/>
          </w:rPr>
          <w:t xml:space="preserve">For 60km/h UE speed and N4=4 </w:t>
        </w:r>
      </w:ins>
    </w:p>
    <w:p w14:paraId="4A019D02" w14:textId="77777777" w:rsidR="006F12D6" w:rsidRPr="00BF7D7F" w:rsidRDefault="006F12D6" w:rsidP="00315E94">
      <w:pPr>
        <w:pStyle w:val="ListParagraph"/>
        <w:numPr>
          <w:ilvl w:val="3"/>
          <w:numId w:val="54"/>
        </w:numPr>
        <w:snapToGrid w:val="0"/>
        <w:ind w:left="1888"/>
        <w:contextualSpacing w:val="0"/>
        <w:jc w:val="both"/>
        <w:rPr>
          <w:ins w:id="1260" w:author="Juan Montojo" w:date="2024-09-01T16:28:00Z"/>
          <w:color w:val="000000"/>
        </w:rPr>
      </w:pPr>
      <w:ins w:id="1261" w:author="Juan Montojo" w:date="2024-09-01T16:28:00Z">
        <w:r w:rsidRPr="00BF7D7F">
          <w:rPr>
            <w:color w:val="000000"/>
          </w:rPr>
          <w:t>1 source observes 26.7% gain</w:t>
        </w:r>
      </w:ins>
    </w:p>
    <w:p w14:paraId="3AF13BDB" w14:textId="77777777" w:rsidR="006F12D6" w:rsidRPr="00BF7D7F" w:rsidRDefault="006F12D6" w:rsidP="003F70FC">
      <w:pPr>
        <w:snapToGrid w:val="0"/>
        <w:jc w:val="both"/>
        <w:rPr>
          <w:ins w:id="1262" w:author="Juan Montojo" w:date="2024-09-01T16:28:00Z"/>
          <w:color w:val="000000"/>
        </w:rPr>
      </w:pPr>
      <w:ins w:id="1263" w:author="Juan Montojo" w:date="2024-09-01T16:28:00Z">
        <w:r w:rsidRPr="00BF7D7F">
          <w:rPr>
            <w:color w:val="000000"/>
          </w:rPr>
          <w:t>Note: the above results are based on the following assumptions</w:t>
        </w:r>
      </w:ins>
    </w:p>
    <w:p w14:paraId="53920A23" w14:textId="77777777" w:rsidR="006F12D6" w:rsidRPr="00BF7D7F" w:rsidRDefault="006F12D6" w:rsidP="003F70FC">
      <w:pPr>
        <w:pStyle w:val="ListParagraph"/>
        <w:numPr>
          <w:ilvl w:val="1"/>
          <w:numId w:val="54"/>
        </w:numPr>
        <w:snapToGrid w:val="0"/>
        <w:contextualSpacing w:val="0"/>
        <w:jc w:val="both"/>
        <w:rPr>
          <w:ins w:id="1264" w:author="Juan Montojo" w:date="2024-09-01T16:28:00Z"/>
          <w:color w:val="000000"/>
        </w:rPr>
      </w:pPr>
      <w:ins w:id="1265" w:author="Juan Montojo" w:date="2024-09-01T16:28:00Z">
        <w:r w:rsidRPr="00BF7D7F">
          <w:rPr>
            <w:color w:val="000000"/>
          </w:rPr>
          <w:t>The observation window considers to start as early as 15ms~50ms.</w:t>
        </w:r>
      </w:ins>
    </w:p>
    <w:p w14:paraId="249BC8CB" w14:textId="77777777" w:rsidR="006F12D6" w:rsidRPr="00BF7D7F" w:rsidRDefault="006F12D6" w:rsidP="003F70FC">
      <w:pPr>
        <w:pStyle w:val="ListParagraph"/>
        <w:numPr>
          <w:ilvl w:val="1"/>
          <w:numId w:val="54"/>
        </w:numPr>
        <w:snapToGrid w:val="0"/>
        <w:contextualSpacing w:val="0"/>
        <w:jc w:val="both"/>
        <w:rPr>
          <w:ins w:id="1266" w:author="Juan Montojo" w:date="2024-09-01T16:28:00Z"/>
          <w:color w:val="000000"/>
        </w:rPr>
      </w:pPr>
      <w:ins w:id="1267" w:author="Juan Montojo" w:date="2024-09-01T16:28:00Z">
        <w:r w:rsidRPr="00BF7D7F">
          <w:rPr>
            <w:color w:val="000000"/>
          </w:rPr>
          <w:t>A future 4ms ~ 20ms instance from the prediction output is considered for calculating the metric.</w:t>
        </w:r>
      </w:ins>
    </w:p>
    <w:p w14:paraId="0772D2B1" w14:textId="77777777" w:rsidR="006F12D6" w:rsidRPr="00BF7D7F" w:rsidRDefault="006F12D6" w:rsidP="003F70FC">
      <w:pPr>
        <w:pStyle w:val="ListParagraph"/>
        <w:numPr>
          <w:ilvl w:val="1"/>
          <w:numId w:val="54"/>
        </w:numPr>
        <w:snapToGrid w:val="0"/>
        <w:contextualSpacing w:val="0"/>
        <w:jc w:val="both"/>
        <w:rPr>
          <w:ins w:id="1268" w:author="Juan Montojo" w:date="2024-09-01T16:28:00Z"/>
          <w:color w:val="000000"/>
        </w:rPr>
      </w:pPr>
      <w:ins w:id="1269" w:author="Juan Montojo" w:date="2024-09-01T16:28:00Z">
        <w:r w:rsidRPr="00BF7D7F">
          <w:rPr>
            <w:color w:val="000000"/>
          </w:rPr>
          <w:t>Raw channel matrix is considered as model input</w:t>
        </w:r>
      </w:ins>
    </w:p>
    <w:p w14:paraId="5B097397" w14:textId="77777777" w:rsidR="006F12D6" w:rsidRPr="00BF7D7F" w:rsidRDefault="006F12D6" w:rsidP="003F70FC">
      <w:pPr>
        <w:pStyle w:val="ListParagraph"/>
        <w:numPr>
          <w:ilvl w:val="1"/>
          <w:numId w:val="54"/>
        </w:numPr>
        <w:snapToGrid w:val="0"/>
        <w:contextualSpacing w:val="0"/>
        <w:jc w:val="both"/>
        <w:rPr>
          <w:ins w:id="1270" w:author="Juan Montojo" w:date="2024-09-01T16:28:00Z"/>
          <w:color w:val="000000"/>
        </w:rPr>
      </w:pPr>
      <w:ins w:id="1271" w:author="Juan Montojo" w:date="2024-09-01T16:28:00Z">
        <w:r w:rsidRPr="00BF7D7F">
          <w:rPr>
            <w:color w:val="000000"/>
            <w:lang w:eastAsia="ko-KR"/>
          </w:rPr>
          <w:t xml:space="preserve">2 sources consider beam-delay domain transformation/antenna-frequency domain transformation as pre/post processing, 1 source considered antenna(port)-delay domain transformation/ antenna(port)-frequency domain transformation as pre/post processing, and other sources considers no pre/post processing. </w:t>
        </w:r>
      </w:ins>
    </w:p>
    <w:p w14:paraId="14A456E7" w14:textId="77777777" w:rsidR="006F12D6" w:rsidRPr="00BF7D7F" w:rsidRDefault="006F12D6" w:rsidP="003F70FC">
      <w:pPr>
        <w:pStyle w:val="ListParagraph"/>
        <w:numPr>
          <w:ilvl w:val="1"/>
          <w:numId w:val="54"/>
        </w:numPr>
        <w:snapToGrid w:val="0"/>
        <w:contextualSpacing w:val="0"/>
        <w:jc w:val="both"/>
        <w:rPr>
          <w:ins w:id="1272" w:author="Juan Montojo" w:date="2024-09-01T16:28:00Z"/>
          <w:color w:val="000000"/>
        </w:rPr>
      </w:pPr>
      <w:ins w:id="1273" w:author="Juan Montojo" w:date="2024-09-01T16:28:00Z">
        <w:r w:rsidRPr="00BF7D7F">
          <w:rPr>
            <w:color w:val="000000"/>
          </w:rPr>
          <w:t xml:space="preserve">3 sources consider spatial consistency, and other sources do not consider spatial consistency. </w:t>
        </w:r>
      </w:ins>
    </w:p>
    <w:p w14:paraId="7FA696BC" w14:textId="77777777" w:rsidR="006F12D6" w:rsidRPr="00BF7D7F" w:rsidRDefault="006F12D6" w:rsidP="003F70FC">
      <w:pPr>
        <w:pStyle w:val="ListParagraph"/>
        <w:numPr>
          <w:ilvl w:val="1"/>
          <w:numId w:val="54"/>
        </w:numPr>
        <w:suppressAutoHyphens/>
        <w:contextualSpacing w:val="0"/>
        <w:jc w:val="both"/>
        <w:rPr>
          <w:ins w:id="1274" w:author="Juan Montojo" w:date="2024-09-01T16:28:00Z"/>
          <w:color w:val="000000"/>
          <w:lang w:eastAsia="ko-KR"/>
        </w:rPr>
      </w:pPr>
      <w:ins w:id="1275" w:author="Juan Montojo" w:date="2024-09-01T16:28:00Z">
        <w:r w:rsidRPr="00BF7D7F">
          <w:rPr>
            <w:color w:val="000000"/>
            <w:lang w:eastAsia="ko-KR"/>
          </w:rPr>
          <w:t>1 source considers 100% in car UE distribution and other sources consider 100% outdoor UE distribution.</w:t>
        </w:r>
      </w:ins>
    </w:p>
    <w:p w14:paraId="34F19AB1" w14:textId="77777777" w:rsidR="006F12D6" w:rsidRPr="00BF7D7F" w:rsidRDefault="006F12D6" w:rsidP="003F70FC">
      <w:pPr>
        <w:suppressAutoHyphens/>
        <w:jc w:val="both"/>
        <w:rPr>
          <w:ins w:id="1276" w:author="Juan Montojo" w:date="2024-09-01T16:28:00Z"/>
          <w:rFonts w:cs="Times"/>
          <w:color w:val="000000"/>
          <w:lang w:eastAsia="ko-KR"/>
        </w:rPr>
      </w:pPr>
      <w:ins w:id="1277" w:author="Juan Montojo" w:date="2024-09-01T16:28:00Z">
        <w:r w:rsidRPr="00BF7D7F">
          <w:rPr>
            <w:color w:val="000000"/>
          </w:rPr>
          <w:t>Note: N4 refers to the number of predicted CSI instances</w:t>
        </w:r>
      </w:ins>
    </w:p>
    <w:p w14:paraId="33C83D76" w14:textId="77777777" w:rsidR="006F12D6" w:rsidRPr="00BF7D7F" w:rsidRDefault="006F12D6" w:rsidP="003F70FC">
      <w:pPr>
        <w:suppressAutoHyphens/>
        <w:jc w:val="both"/>
        <w:rPr>
          <w:ins w:id="1278" w:author="Juan Montojo" w:date="2024-09-01T16:28:00Z"/>
          <w:rFonts w:cs="Times"/>
          <w:color w:val="000000"/>
          <w:lang w:eastAsia="ko-KR"/>
        </w:rPr>
      </w:pPr>
      <w:ins w:id="1279" w:author="Juan Montojo" w:date="2024-09-01T16:28:00Z">
        <w:r w:rsidRPr="00BF7D7F">
          <w:rPr>
            <w:color w:val="000000"/>
          </w:rPr>
          <w:t>Note: Results refer to Table 2-6/2-8 of R1-2407340</w:t>
        </w:r>
      </w:ins>
    </w:p>
    <w:p w14:paraId="23EAA472" w14:textId="77777777" w:rsidR="006F12D6" w:rsidRPr="00BF7D7F" w:rsidRDefault="006F12D6" w:rsidP="006F12D6">
      <w:pPr>
        <w:rPr>
          <w:ins w:id="1280" w:author="Juan Montojo" w:date="2024-09-01T16:28:00Z"/>
          <w:rFonts w:eastAsia="SimSun"/>
          <w:lang w:eastAsia="zh-CN"/>
        </w:rPr>
      </w:pPr>
    </w:p>
    <w:p w14:paraId="7BB37550" w14:textId="77777777" w:rsidR="006F12D6" w:rsidRPr="00BF7D7F" w:rsidRDefault="006F12D6" w:rsidP="006F12D6">
      <w:pPr>
        <w:rPr>
          <w:ins w:id="1281" w:author="Juan Montojo" w:date="2024-09-01T16:28:00Z"/>
          <w:rFonts w:eastAsia="DengXian"/>
          <w:b/>
          <w:bCs/>
          <w:i/>
          <w:lang w:eastAsia="zh-CN"/>
        </w:rPr>
      </w:pPr>
      <w:ins w:id="1282" w:author="Juan Montojo" w:date="2024-09-01T16:28:00Z">
        <w:r w:rsidRPr="00BF7D7F">
          <w:rPr>
            <w:rFonts w:eastAsia="DengXian"/>
            <w:b/>
            <w:bCs/>
            <w:i/>
            <w:lang w:eastAsia="zh-CN"/>
          </w:rPr>
          <w:t>SGCS performance over benchmark 2 of non-AI based CSI prediction, impact of phase discontinuity</w:t>
        </w:r>
      </w:ins>
    </w:p>
    <w:p w14:paraId="2EA87E57" w14:textId="77777777" w:rsidR="006F12D6" w:rsidRPr="00BF7D7F" w:rsidRDefault="006F12D6" w:rsidP="006F12D6">
      <w:pPr>
        <w:jc w:val="both"/>
        <w:rPr>
          <w:ins w:id="1283" w:author="Juan Montojo" w:date="2024-09-01T16:28:00Z"/>
          <w:color w:val="000000" w:themeColor="text1"/>
          <w:lang w:eastAsia="ko-KR"/>
        </w:rPr>
      </w:pPr>
      <w:ins w:id="1284" w:author="Juan Montojo" w:date="2024-09-01T16:28:00Z">
        <w:r w:rsidRPr="00BF7D7F">
          <w:rPr>
            <w:color w:val="000000" w:themeColor="text1"/>
            <w:lang w:eastAsia="ko-KR"/>
          </w:rPr>
          <w:t>For the CSI prediction using UE-sided model, compared to the Benchmark 2 of non-AI based CSI prediction, in terms of SGCS, from perspective of phase discontinuity modelling</w:t>
        </w:r>
      </w:ins>
    </w:p>
    <w:p w14:paraId="1103A840" w14:textId="77777777" w:rsidR="006F12D6" w:rsidRPr="00BF7D7F" w:rsidRDefault="006F12D6" w:rsidP="003F70FC">
      <w:pPr>
        <w:pStyle w:val="ListParagraph"/>
        <w:numPr>
          <w:ilvl w:val="0"/>
          <w:numId w:val="38"/>
        </w:numPr>
        <w:suppressAutoHyphens/>
        <w:contextualSpacing w:val="0"/>
        <w:jc w:val="both"/>
        <w:rPr>
          <w:ins w:id="1285" w:author="Juan Montojo" w:date="2024-09-01T16:28:00Z"/>
          <w:color w:val="000000" w:themeColor="text1"/>
          <w:lang w:eastAsia="ko-KR"/>
        </w:rPr>
      </w:pPr>
      <w:ins w:id="1286" w:author="Juan Montojo" w:date="2024-09-01T16:28:00Z">
        <w:r w:rsidRPr="00BF7D7F">
          <w:rPr>
            <w:color w:val="000000" w:themeColor="text1"/>
            <w:lang w:eastAsia="ko-KR"/>
          </w:rPr>
          <w:lastRenderedPageBreak/>
          <w:t>If phase discontinuity modelling is not adopted</w:t>
        </w:r>
      </w:ins>
    </w:p>
    <w:p w14:paraId="545A4E27" w14:textId="77777777" w:rsidR="006F12D6" w:rsidRPr="00BF7D7F" w:rsidRDefault="006F12D6" w:rsidP="003F70FC">
      <w:pPr>
        <w:pStyle w:val="ListParagraph"/>
        <w:numPr>
          <w:ilvl w:val="1"/>
          <w:numId w:val="39"/>
        </w:numPr>
        <w:suppressAutoHyphens/>
        <w:contextualSpacing w:val="0"/>
        <w:jc w:val="both"/>
        <w:rPr>
          <w:ins w:id="1287" w:author="Juan Montojo" w:date="2024-09-01T16:28:00Z"/>
          <w:color w:val="000000" w:themeColor="text1"/>
          <w:lang w:eastAsia="ko-KR"/>
        </w:rPr>
      </w:pPr>
      <w:ins w:id="1288" w:author="Juan Montojo" w:date="2024-09-01T16:28:00Z">
        <w:r w:rsidRPr="00BF7D7F">
          <w:rPr>
            <w:color w:val="000000" w:themeColor="text1"/>
            <w:lang w:eastAsia="ko-KR"/>
          </w:rPr>
          <w:t xml:space="preserve">For 30km/h UE speed, </w:t>
        </w:r>
      </w:ins>
    </w:p>
    <w:p w14:paraId="27752322" w14:textId="77777777" w:rsidR="006F12D6" w:rsidRPr="00BF7D7F" w:rsidRDefault="006F12D6" w:rsidP="003F70FC">
      <w:pPr>
        <w:pStyle w:val="ListParagraph"/>
        <w:numPr>
          <w:ilvl w:val="2"/>
          <w:numId w:val="41"/>
        </w:numPr>
        <w:suppressAutoHyphens/>
        <w:contextualSpacing w:val="0"/>
        <w:jc w:val="both"/>
        <w:rPr>
          <w:ins w:id="1289" w:author="Juan Montojo" w:date="2024-09-01T16:28:00Z"/>
          <w:color w:val="000000" w:themeColor="text1"/>
          <w:lang w:eastAsia="ko-KR"/>
        </w:rPr>
      </w:pPr>
      <w:ins w:id="1290" w:author="Juan Montojo" w:date="2024-09-01T16:28:00Z">
        <w:r w:rsidRPr="00BF7D7F">
          <w:rPr>
            <w:color w:val="000000" w:themeColor="text1"/>
            <w:lang w:eastAsia="ko-KR"/>
          </w:rPr>
          <w:t>2 sources observe 4.24%~4.3% gain with N4=1</w:t>
        </w:r>
      </w:ins>
    </w:p>
    <w:p w14:paraId="53D19795" w14:textId="77777777" w:rsidR="006F12D6" w:rsidRPr="00BF7D7F" w:rsidRDefault="006F12D6" w:rsidP="003F70FC">
      <w:pPr>
        <w:pStyle w:val="ListParagraph"/>
        <w:numPr>
          <w:ilvl w:val="2"/>
          <w:numId w:val="41"/>
        </w:numPr>
        <w:suppressAutoHyphens/>
        <w:contextualSpacing w:val="0"/>
        <w:jc w:val="both"/>
        <w:rPr>
          <w:ins w:id="1291" w:author="Juan Montojo" w:date="2024-09-01T16:28:00Z"/>
          <w:color w:val="000000" w:themeColor="text1"/>
          <w:lang w:eastAsia="ko-KR"/>
        </w:rPr>
      </w:pPr>
      <w:ins w:id="1292" w:author="Juan Montojo" w:date="2024-09-01T16:28:00Z">
        <w:r w:rsidRPr="00BF7D7F">
          <w:rPr>
            <w:color w:val="000000" w:themeColor="text1"/>
            <w:lang w:eastAsia="ko-KR"/>
          </w:rPr>
          <w:t xml:space="preserve">1 source observes </w:t>
        </w:r>
        <w:r w:rsidRPr="00BF7D7F">
          <w:rPr>
            <w:snapToGrid w:val="0"/>
            <w:color w:val="000000" w:themeColor="text1"/>
            <w:lang w:eastAsia="ko-KR"/>
          </w:rPr>
          <w:t>3.1% ~ 40.5% with N4=4</w:t>
        </w:r>
      </w:ins>
    </w:p>
    <w:p w14:paraId="2AB10CDE" w14:textId="77777777" w:rsidR="006F12D6" w:rsidRPr="00BF7D7F" w:rsidRDefault="006F12D6" w:rsidP="003F70FC">
      <w:pPr>
        <w:pStyle w:val="ListParagraph"/>
        <w:numPr>
          <w:ilvl w:val="2"/>
          <w:numId w:val="41"/>
        </w:numPr>
        <w:suppressAutoHyphens/>
        <w:contextualSpacing w:val="0"/>
        <w:jc w:val="both"/>
        <w:rPr>
          <w:ins w:id="1293" w:author="Juan Montojo" w:date="2024-09-01T16:28:00Z"/>
          <w:color w:val="000000" w:themeColor="text1"/>
          <w:lang w:eastAsia="ko-KR"/>
        </w:rPr>
      </w:pPr>
      <w:ins w:id="1294" w:author="Juan Montojo" w:date="2024-09-01T16:28:00Z">
        <w:r w:rsidRPr="00BF7D7F">
          <w:rPr>
            <w:color w:val="000000" w:themeColor="text1"/>
            <w:lang w:eastAsia="ko-KR"/>
          </w:rPr>
          <w:t>1 source observes -1.2%~6.3% with N4=1 depending on filter updates between 10 and 70 learning window</w:t>
        </w:r>
        <w:r w:rsidRPr="00BF7D7F">
          <w:rPr>
            <w:rFonts w:eastAsia="DengXian"/>
            <w:color w:val="000000" w:themeColor="text1"/>
          </w:rPr>
          <w:t xml:space="preserve"> size</w:t>
        </w:r>
      </w:ins>
    </w:p>
    <w:p w14:paraId="65475D0A" w14:textId="77777777" w:rsidR="006F12D6" w:rsidRPr="00BF7D7F" w:rsidRDefault="006F12D6" w:rsidP="003F70FC">
      <w:pPr>
        <w:pStyle w:val="ListParagraph"/>
        <w:numPr>
          <w:ilvl w:val="1"/>
          <w:numId w:val="40"/>
        </w:numPr>
        <w:suppressAutoHyphens/>
        <w:contextualSpacing w:val="0"/>
        <w:jc w:val="both"/>
        <w:rPr>
          <w:ins w:id="1295" w:author="Juan Montojo" w:date="2024-09-01T16:28:00Z"/>
          <w:color w:val="000000" w:themeColor="text1"/>
          <w:lang w:eastAsia="ko-KR"/>
        </w:rPr>
      </w:pPr>
      <w:ins w:id="1296" w:author="Juan Montojo" w:date="2024-09-01T16:28:00Z">
        <w:r w:rsidRPr="00BF7D7F">
          <w:rPr>
            <w:color w:val="000000" w:themeColor="text1"/>
            <w:lang w:eastAsia="ko-KR"/>
          </w:rPr>
          <w:t xml:space="preserve">For 60km/h UE speed, </w:t>
        </w:r>
      </w:ins>
    </w:p>
    <w:p w14:paraId="7DC931E7" w14:textId="77777777" w:rsidR="006F12D6" w:rsidRPr="00BF7D7F" w:rsidRDefault="006F12D6" w:rsidP="003F70FC">
      <w:pPr>
        <w:pStyle w:val="ListParagraph"/>
        <w:numPr>
          <w:ilvl w:val="2"/>
          <w:numId w:val="42"/>
        </w:numPr>
        <w:suppressAutoHyphens/>
        <w:contextualSpacing w:val="0"/>
        <w:jc w:val="both"/>
        <w:rPr>
          <w:ins w:id="1297" w:author="Juan Montojo" w:date="2024-09-01T16:28:00Z"/>
          <w:color w:val="000000" w:themeColor="text1"/>
          <w:lang w:eastAsia="ko-KR"/>
        </w:rPr>
      </w:pPr>
      <w:ins w:id="1298" w:author="Juan Montojo" w:date="2024-09-01T16:28:00Z">
        <w:r w:rsidRPr="00BF7D7F">
          <w:rPr>
            <w:color w:val="000000" w:themeColor="text1"/>
            <w:lang w:eastAsia="ko-KR"/>
          </w:rPr>
          <w:t>1 source observes 13.5% gain with N4=1, and 1 source observes 8.2%~34.6% gain with N4=4</w:t>
        </w:r>
      </w:ins>
    </w:p>
    <w:p w14:paraId="2A8C72FD" w14:textId="77777777" w:rsidR="006F12D6" w:rsidRPr="00BF7D7F" w:rsidRDefault="006F12D6" w:rsidP="003F70FC">
      <w:pPr>
        <w:pStyle w:val="ListParagraph"/>
        <w:numPr>
          <w:ilvl w:val="2"/>
          <w:numId w:val="42"/>
        </w:numPr>
        <w:suppressAutoHyphens/>
        <w:contextualSpacing w:val="0"/>
        <w:jc w:val="both"/>
        <w:rPr>
          <w:ins w:id="1299" w:author="Juan Montojo" w:date="2024-09-01T16:28:00Z"/>
          <w:color w:val="000000" w:themeColor="text1"/>
          <w:lang w:eastAsia="ko-KR"/>
        </w:rPr>
      </w:pPr>
      <w:ins w:id="1300" w:author="Juan Montojo" w:date="2024-09-01T16:28:00Z">
        <w:r w:rsidRPr="00BF7D7F">
          <w:rPr>
            <w:color w:val="000000" w:themeColor="text1"/>
            <w:lang w:eastAsia="ko-KR"/>
          </w:rPr>
          <w:t>1 source observes 0%~8% with N4=1 depending on filter updates between 10 and 70 learning window</w:t>
        </w:r>
        <w:r w:rsidRPr="00BF7D7F">
          <w:rPr>
            <w:rFonts w:eastAsia="DengXian"/>
            <w:color w:val="000000" w:themeColor="text1"/>
          </w:rPr>
          <w:t xml:space="preserve"> size</w:t>
        </w:r>
      </w:ins>
    </w:p>
    <w:p w14:paraId="6924285A" w14:textId="77777777" w:rsidR="006F12D6" w:rsidRPr="00BF7D7F" w:rsidRDefault="006F12D6" w:rsidP="003F70FC">
      <w:pPr>
        <w:pStyle w:val="ListParagraph"/>
        <w:numPr>
          <w:ilvl w:val="0"/>
          <w:numId w:val="38"/>
        </w:numPr>
        <w:suppressAutoHyphens/>
        <w:contextualSpacing w:val="0"/>
        <w:jc w:val="both"/>
        <w:rPr>
          <w:ins w:id="1301" w:author="Juan Montojo" w:date="2024-09-01T16:28:00Z"/>
          <w:color w:val="000000" w:themeColor="text1"/>
          <w:lang w:eastAsia="ko-KR"/>
        </w:rPr>
      </w:pPr>
      <w:ins w:id="1302" w:author="Juan Montojo" w:date="2024-09-01T16:28:00Z">
        <w:r w:rsidRPr="00BF7D7F">
          <w:rPr>
            <w:color w:val="000000" w:themeColor="text1"/>
            <w:lang w:eastAsia="ko-KR"/>
          </w:rPr>
          <w:t>If phase discontinuity modelling is adopted,</w:t>
        </w:r>
      </w:ins>
    </w:p>
    <w:p w14:paraId="2B2CF9BC" w14:textId="77777777" w:rsidR="006F12D6" w:rsidRPr="00BF7D7F" w:rsidRDefault="006F12D6" w:rsidP="003F70FC">
      <w:pPr>
        <w:pStyle w:val="ListParagraph"/>
        <w:numPr>
          <w:ilvl w:val="1"/>
          <w:numId w:val="43"/>
        </w:numPr>
        <w:suppressAutoHyphens/>
        <w:contextualSpacing w:val="0"/>
        <w:jc w:val="both"/>
        <w:rPr>
          <w:ins w:id="1303" w:author="Juan Montojo" w:date="2024-09-01T16:28:00Z"/>
          <w:color w:val="000000" w:themeColor="text1"/>
          <w:lang w:eastAsia="ko-KR"/>
        </w:rPr>
      </w:pPr>
      <w:ins w:id="1304" w:author="Juan Montojo" w:date="2024-09-01T16:28:00Z">
        <w:r w:rsidRPr="00BF7D7F">
          <w:rPr>
            <w:color w:val="000000" w:themeColor="text1"/>
            <w:lang w:eastAsia="ko-KR"/>
          </w:rPr>
          <w:t xml:space="preserve">For 30km/h UE speed, </w:t>
        </w:r>
      </w:ins>
    </w:p>
    <w:p w14:paraId="7775707E" w14:textId="77777777" w:rsidR="006F12D6" w:rsidRPr="00BF7D7F" w:rsidRDefault="006F12D6" w:rsidP="003F70FC">
      <w:pPr>
        <w:pStyle w:val="ListParagraph"/>
        <w:numPr>
          <w:ilvl w:val="2"/>
          <w:numId w:val="37"/>
        </w:numPr>
        <w:suppressAutoHyphens/>
        <w:contextualSpacing w:val="0"/>
        <w:jc w:val="both"/>
        <w:rPr>
          <w:ins w:id="1305" w:author="Juan Montojo" w:date="2024-09-01T16:28:00Z"/>
          <w:color w:val="000000" w:themeColor="text1"/>
          <w:lang w:eastAsia="ko-KR"/>
        </w:rPr>
      </w:pPr>
      <w:ins w:id="1306" w:author="Juan Montojo" w:date="2024-09-01T16:28:00Z">
        <w:r w:rsidRPr="00BF7D7F">
          <w:rPr>
            <w:color w:val="000000" w:themeColor="text1"/>
            <w:lang w:eastAsia="ko-KR"/>
          </w:rPr>
          <w:t>Without phase adjustment,</w:t>
        </w:r>
      </w:ins>
    </w:p>
    <w:p w14:paraId="6F6991C0" w14:textId="77777777" w:rsidR="006F12D6" w:rsidRPr="00BF7D7F" w:rsidRDefault="006F12D6" w:rsidP="003F70FC">
      <w:pPr>
        <w:pStyle w:val="ListParagraph"/>
        <w:numPr>
          <w:ilvl w:val="3"/>
          <w:numId w:val="35"/>
        </w:numPr>
        <w:suppressAutoHyphens/>
        <w:contextualSpacing w:val="0"/>
        <w:jc w:val="both"/>
        <w:rPr>
          <w:ins w:id="1307" w:author="Juan Montojo" w:date="2024-09-01T16:28:00Z"/>
          <w:color w:val="000000" w:themeColor="text1"/>
          <w:lang w:eastAsia="ko-KR"/>
        </w:rPr>
      </w:pPr>
      <w:ins w:id="1308" w:author="Juan Montojo" w:date="2024-09-01T16:28:00Z">
        <w:r w:rsidRPr="00BF7D7F">
          <w:rPr>
            <w:color w:val="000000" w:themeColor="text1"/>
            <w:lang w:eastAsia="ko-KR"/>
          </w:rPr>
          <w:t>2 sources observe 7.26%~7.8% gain with N4=1</w:t>
        </w:r>
      </w:ins>
    </w:p>
    <w:p w14:paraId="400955E1" w14:textId="77777777" w:rsidR="006F12D6" w:rsidRPr="00BF7D7F" w:rsidRDefault="006F12D6" w:rsidP="003F70FC">
      <w:pPr>
        <w:pStyle w:val="ListParagraph"/>
        <w:numPr>
          <w:ilvl w:val="3"/>
          <w:numId w:val="35"/>
        </w:numPr>
        <w:suppressAutoHyphens/>
        <w:contextualSpacing w:val="0"/>
        <w:jc w:val="both"/>
        <w:rPr>
          <w:ins w:id="1309" w:author="Juan Montojo" w:date="2024-09-01T16:28:00Z"/>
          <w:color w:val="000000" w:themeColor="text1"/>
          <w:lang w:eastAsia="ko-KR"/>
        </w:rPr>
      </w:pPr>
      <w:ins w:id="1310" w:author="Juan Montojo" w:date="2024-09-01T16:28:00Z">
        <w:r w:rsidRPr="00BF7D7F">
          <w:rPr>
            <w:color w:val="000000" w:themeColor="text1"/>
            <w:lang w:eastAsia="ko-KR"/>
          </w:rPr>
          <w:t>1 source observes 6.5%~23.5% gain with N4=4</w:t>
        </w:r>
      </w:ins>
    </w:p>
    <w:p w14:paraId="41307E91" w14:textId="77777777" w:rsidR="006F12D6" w:rsidRPr="00BF7D7F" w:rsidRDefault="006F12D6" w:rsidP="003F70FC">
      <w:pPr>
        <w:pStyle w:val="ListParagraph"/>
        <w:numPr>
          <w:ilvl w:val="3"/>
          <w:numId w:val="35"/>
        </w:numPr>
        <w:suppressAutoHyphens/>
        <w:contextualSpacing w:val="0"/>
        <w:jc w:val="both"/>
        <w:rPr>
          <w:ins w:id="1311" w:author="Juan Montojo" w:date="2024-09-01T16:28:00Z"/>
          <w:color w:val="000000" w:themeColor="text1"/>
          <w:lang w:eastAsia="ko-KR"/>
        </w:rPr>
      </w:pPr>
      <w:ins w:id="1312" w:author="Juan Montojo" w:date="2024-09-01T16:28:00Z">
        <w:r w:rsidRPr="00BF7D7F">
          <w:rPr>
            <w:color w:val="000000" w:themeColor="text1"/>
            <w:lang w:eastAsia="ko-KR"/>
          </w:rPr>
          <w:t>1 source observes -0.8%~8% with N4=1 depending on filter updates between 10 and 70 learning window</w:t>
        </w:r>
        <w:r w:rsidRPr="00BF7D7F">
          <w:rPr>
            <w:rFonts w:eastAsia="DengXian"/>
            <w:color w:val="000000" w:themeColor="text1"/>
          </w:rPr>
          <w:t xml:space="preserve"> size</w:t>
        </w:r>
      </w:ins>
    </w:p>
    <w:p w14:paraId="7C7454BE" w14:textId="77777777" w:rsidR="006F12D6" w:rsidRPr="00BF7D7F" w:rsidRDefault="006F12D6" w:rsidP="003F70FC">
      <w:pPr>
        <w:pStyle w:val="ListParagraph"/>
        <w:numPr>
          <w:ilvl w:val="2"/>
          <w:numId w:val="44"/>
        </w:numPr>
        <w:suppressAutoHyphens/>
        <w:contextualSpacing w:val="0"/>
        <w:jc w:val="both"/>
        <w:rPr>
          <w:ins w:id="1313" w:author="Juan Montojo" w:date="2024-09-01T16:28:00Z"/>
          <w:color w:val="000000" w:themeColor="text1"/>
          <w:lang w:eastAsia="ko-KR"/>
        </w:rPr>
      </w:pPr>
      <w:ins w:id="1314" w:author="Juan Montojo" w:date="2024-09-01T16:28:00Z">
        <w:r w:rsidRPr="00BF7D7F">
          <w:rPr>
            <w:color w:val="000000" w:themeColor="text1"/>
            <w:lang w:eastAsia="ko-KR"/>
          </w:rPr>
          <w:t xml:space="preserve">With phase adjustment, </w:t>
        </w:r>
      </w:ins>
    </w:p>
    <w:p w14:paraId="15E3F596" w14:textId="77777777" w:rsidR="006F12D6" w:rsidRPr="00BF7D7F" w:rsidRDefault="006F12D6" w:rsidP="003F70FC">
      <w:pPr>
        <w:pStyle w:val="ListParagraph"/>
        <w:numPr>
          <w:ilvl w:val="3"/>
          <w:numId w:val="36"/>
        </w:numPr>
        <w:suppressAutoHyphens/>
        <w:contextualSpacing w:val="0"/>
        <w:jc w:val="both"/>
        <w:rPr>
          <w:ins w:id="1315" w:author="Juan Montojo" w:date="2024-09-01T16:28:00Z"/>
          <w:color w:val="000000" w:themeColor="text1"/>
          <w:lang w:eastAsia="ko-KR"/>
        </w:rPr>
      </w:pPr>
      <w:ins w:id="1316" w:author="Juan Montojo" w:date="2024-09-01T16:28:00Z">
        <w:r w:rsidRPr="00BF7D7F">
          <w:rPr>
            <w:color w:val="000000" w:themeColor="text1"/>
            <w:lang w:eastAsia="ko-KR"/>
          </w:rPr>
          <w:t>1 source observes 1.2%~7.7% gain with N4=1 depending on filter updates between 10 and 70 learning window</w:t>
        </w:r>
        <w:r w:rsidRPr="00BF7D7F">
          <w:rPr>
            <w:rFonts w:eastAsia="DengXian"/>
            <w:color w:val="000000" w:themeColor="text1"/>
          </w:rPr>
          <w:t xml:space="preserve"> size</w:t>
        </w:r>
      </w:ins>
    </w:p>
    <w:p w14:paraId="65513902" w14:textId="77777777" w:rsidR="006F12D6" w:rsidRPr="00BF7D7F" w:rsidRDefault="006F12D6" w:rsidP="003F70FC">
      <w:pPr>
        <w:pStyle w:val="ListParagraph"/>
        <w:numPr>
          <w:ilvl w:val="3"/>
          <w:numId w:val="36"/>
        </w:numPr>
        <w:suppressAutoHyphens/>
        <w:contextualSpacing w:val="0"/>
        <w:jc w:val="both"/>
        <w:rPr>
          <w:ins w:id="1317" w:author="Juan Montojo" w:date="2024-09-01T16:28:00Z"/>
          <w:color w:val="000000" w:themeColor="text1"/>
          <w:lang w:eastAsia="ko-KR"/>
        </w:rPr>
      </w:pPr>
      <w:ins w:id="1318" w:author="Juan Montojo" w:date="2024-09-01T16:28:00Z">
        <w:r w:rsidRPr="00BF7D7F">
          <w:rPr>
            <w:color w:val="000000" w:themeColor="text1"/>
            <w:lang w:eastAsia="ko-KR"/>
          </w:rPr>
          <w:t xml:space="preserve">1 source observes 25.6% gain </w:t>
        </w:r>
      </w:ins>
    </w:p>
    <w:p w14:paraId="7804E06F" w14:textId="77777777" w:rsidR="006F12D6" w:rsidRPr="00BF7D7F" w:rsidRDefault="006F12D6" w:rsidP="003F70FC">
      <w:pPr>
        <w:pStyle w:val="ListParagraph"/>
        <w:numPr>
          <w:ilvl w:val="1"/>
          <w:numId w:val="45"/>
        </w:numPr>
        <w:suppressAutoHyphens/>
        <w:contextualSpacing w:val="0"/>
        <w:jc w:val="both"/>
        <w:rPr>
          <w:ins w:id="1319" w:author="Juan Montojo" w:date="2024-09-01T16:28:00Z"/>
          <w:color w:val="000000" w:themeColor="text1"/>
          <w:lang w:eastAsia="ko-KR"/>
        </w:rPr>
      </w:pPr>
      <w:ins w:id="1320" w:author="Juan Montojo" w:date="2024-09-01T16:28:00Z">
        <w:r w:rsidRPr="00BF7D7F">
          <w:rPr>
            <w:color w:val="000000" w:themeColor="text1"/>
            <w:lang w:eastAsia="ko-KR"/>
          </w:rPr>
          <w:t xml:space="preserve">For 60km/h UE speed, </w:t>
        </w:r>
      </w:ins>
    </w:p>
    <w:p w14:paraId="6E22F2F0" w14:textId="77777777" w:rsidR="006F12D6" w:rsidRPr="00BF7D7F" w:rsidRDefault="006F12D6" w:rsidP="003F70FC">
      <w:pPr>
        <w:pStyle w:val="ListParagraph"/>
        <w:numPr>
          <w:ilvl w:val="2"/>
          <w:numId w:val="46"/>
        </w:numPr>
        <w:suppressAutoHyphens/>
        <w:contextualSpacing w:val="0"/>
        <w:jc w:val="both"/>
        <w:rPr>
          <w:ins w:id="1321" w:author="Juan Montojo" w:date="2024-09-01T16:28:00Z"/>
          <w:color w:val="000000" w:themeColor="text1"/>
          <w:lang w:eastAsia="ko-KR"/>
        </w:rPr>
      </w:pPr>
      <w:ins w:id="1322" w:author="Juan Montojo" w:date="2024-09-01T16:28:00Z">
        <w:r w:rsidRPr="00BF7D7F">
          <w:rPr>
            <w:color w:val="000000" w:themeColor="text1"/>
            <w:lang w:eastAsia="ko-KR"/>
          </w:rPr>
          <w:t>Without phase adjustment,</w:t>
        </w:r>
      </w:ins>
    </w:p>
    <w:p w14:paraId="4DCEE1B0" w14:textId="77777777" w:rsidR="006F12D6" w:rsidRPr="00BF7D7F" w:rsidRDefault="006F12D6" w:rsidP="003F70FC">
      <w:pPr>
        <w:pStyle w:val="ListParagraph"/>
        <w:numPr>
          <w:ilvl w:val="3"/>
          <w:numId w:val="47"/>
        </w:numPr>
        <w:suppressAutoHyphens/>
        <w:contextualSpacing w:val="0"/>
        <w:jc w:val="both"/>
        <w:rPr>
          <w:ins w:id="1323" w:author="Juan Montojo" w:date="2024-09-01T16:28:00Z"/>
          <w:color w:val="000000" w:themeColor="text1"/>
          <w:lang w:eastAsia="ko-KR"/>
        </w:rPr>
      </w:pPr>
      <w:ins w:id="1324" w:author="Juan Montojo" w:date="2024-09-01T16:28:00Z">
        <w:r w:rsidRPr="00BF7D7F">
          <w:rPr>
            <w:color w:val="000000" w:themeColor="text1"/>
            <w:lang w:eastAsia="ko-KR"/>
          </w:rPr>
          <w:t>1 source observes 6.6% gain with N4=1 and 6.4%~55% with N4=4</w:t>
        </w:r>
      </w:ins>
    </w:p>
    <w:p w14:paraId="14B50A90" w14:textId="77777777" w:rsidR="006F12D6" w:rsidRPr="00BF7D7F" w:rsidRDefault="006F12D6" w:rsidP="003F70FC">
      <w:pPr>
        <w:pStyle w:val="ListParagraph"/>
        <w:numPr>
          <w:ilvl w:val="3"/>
          <w:numId w:val="47"/>
        </w:numPr>
        <w:suppressAutoHyphens/>
        <w:contextualSpacing w:val="0"/>
        <w:jc w:val="both"/>
        <w:rPr>
          <w:ins w:id="1325" w:author="Juan Montojo" w:date="2024-09-01T16:28:00Z"/>
          <w:color w:val="000000" w:themeColor="text1"/>
          <w:lang w:eastAsia="ko-KR"/>
        </w:rPr>
      </w:pPr>
      <w:ins w:id="1326" w:author="Juan Montojo" w:date="2024-09-01T16:28:00Z">
        <w:r w:rsidRPr="00BF7D7F">
          <w:rPr>
            <w:color w:val="000000" w:themeColor="text1"/>
            <w:lang w:eastAsia="ko-KR"/>
          </w:rPr>
          <w:t>1 source observes 5.7%~17.5% gain with N4=1 depending on filter updates between 10 and 70 learning window</w:t>
        </w:r>
        <w:r w:rsidRPr="00BF7D7F">
          <w:rPr>
            <w:rFonts w:eastAsia="DengXian"/>
            <w:color w:val="000000" w:themeColor="text1"/>
          </w:rPr>
          <w:t xml:space="preserve"> size</w:t>
        </w:r>
      </w:ins>
    </w:p>
    <w:p w14:paraId="0062DFD4" w14:textId="77777777" w:rsidR="006F12D6" w:rsidRPr="00BF7D7F" w:rsidRDefault="006F12D6" w:rsidP="003F70FC">
      <w:pPr>
        <w:pStyle w:val="ListParagraph"/>
        <w:numPr>
          <w:ilvl w:val="2"/>
          <w:numId w:val="48"/>
        </w:numPr>
        <w:suppressAutoHyphens/>
        <w:contextualSpacing w:val="0"/>
        <w:jc w:val="both"/>
        <w:rPr>
          <w:ins w:id="1327" w:author="Juan Montojo" w:date="2024-09-01T16:28:00Z"/>
          <w:color w:val="000000" w:themeColor="text1"/>
          <w:lang w:eastAsia="ko-KR"/>
        </w:rPr>
      </w:pPr>
      <w:ins w:id="1328" w:author="Juan Montojo" w:date="2024-09-01T16:28:00Z">
        <w:r w:rsidRPr="00BF7D7F">
          <w:rPr>
            <w:color w:val="000000" w:themeColor="text1"/>
            <w:lang w:eastAsia="ko-KR"/>
          </w:rPr>
          <w:t>With phase adjustment, 1 source observes 4.2%~11.9% gain with N4=1 depending on filter updates between 10 and 70 learning window</w:t>
        </w:r>
        <w:r w:rsidRPr="00BF7D7F">
          <w:rPr>
            <w:rFonts w:eastAsia="DengXian"/>
            <w:color w:val="000000" w:themeColor="text1"/>
          </w:rPr>
          <w:t xml:space="preserve"> size</w:t>
        </w:r>
      </w:ins>
    </w:p>
    <w:p w14:paraId="6C316D41" w14:textId="77777777" w:rsidR="006F12D6" w:rsidRPr="00BF7D7F" w:rsidRDefault="006F12D6" w:rsidP="003F70FC">
      <w:pPr>
        <w:pStyle w:val="ListParagraph"/>
        <w:numPr>
          <w:ilvl w:val="0"/>
          <w:numId w:val="34"/>
        </w:numPr>
        <w:suppressAutoHyphens/>
        <w:contextualSpacing w:val="0"/>
        <w:jc w:val="both"/>
        <w:rPr>
          <w:ins w:id="1329" w:author="Juan Montojo" w:date="2024-09-01T16:28:00Z"/>
          <w:color w:val="000000" w:themeColor="text1"/>
          <w:lang w:eastAsia="ko-KR"/>
        </w:rPr>
      </w:pPr>
      <w:ins w:id="1330" w:author="Juan Montojo" w:date="2024-09-01T16:28:00Z">
        <w:r w:rsidRPr="00BF7D7F">
          <w:rPr>
            <w:color w:val="000000" w:themeColor="text1"/>
            <w:lang w:eastAsia="ko-KR"/>
          </w:rPr>
          <w:t>Note: the above results are based on the following assumptions</w:t>
        </w:r>
      </w:ins>
    </w:p>
    <w:p w14:paraId="3F393B05" w14:textId="77777777" w:rsidR="006F12D6" w:rsidRPr="00BF7D7F" w:rsidRDefault="006F12D6" w:rsidP="003F70FC">
      <w:pPr>
        <w:pStyle w:val="ListParagraph"/>
        <w:numPr>
          <w:ilvl w:val="1"/>
          <w:numId w:val="33"/>
        </w:numPr>
        <w:suppressAutoHyphens/>
        <w:contextualSpacing w:val="0"/>
        <w:jc w:val="both"/>
        <w:rPr>
          <w:ins w:id="1331" w:author="Juan Montojo" w:date="2024-09-01T16:28:00Z"/>
          <w:color w:val="000000" w:themeColor="text1"/>
          <w:lang w:eastAsia="ko-KR"/>
        </w:rPr>
      </w:pPr>
      <w:ins w:id="1332" w:author="Juan Montojo" w:date="2024-09-01T16:28:00Z">
        <w:r w:rsidRPr="00BF7D7F">
          <w:rPr>
            <w:color w:val="000000" w:themeColor="text1"/>
            <w:lang w:eastAsia="ko-KR"/>
          </w:rPr>
          <w:t>The observation window considers to start as early as 15ms~50ms.</w:t>
        </w:r>
      </w:ins>
    </w:p>
    <w:p w14:paraId="1199FFF8" w14:textId="77777777" w:rsidR="006F12D6" w:rsidRPr="00BF7D7F" w:rsidRDefault="006F12D6" w:rsidP="003F70FC">
      <w:pPr>
        <w:pStyle w:val="ListParagraph"/>
        <w:numPr>
          <w:ilvl w:val="1"/>
          <w:numId w:val="33"/>
        </w:numPr>
        <w:suppressAutoHyphens/>
        <w:contextualSpacing w:val="0"/>
        <w:jc w:val="both"/>
        <w:rPr>
          <w:ins w:id="1333" w:author="Juan Montojo" w:date="2024-09-01T16:28:00Z"/>
          <w:color w:val="000000" w:themeColor="text1"/>
          <w:lang w:eastAsia="ko-KR"/>
        </w:rPr>
      </w:pPr>
      <w:ins w:id="1334" w:author="Juan Montojo" w:date="2024-09-01T16:28:00Z">
        <w:r w:rsidRPr="00BF7D7F">
          <w:rPr>
            <w:color w:val="000000" w:themeColor="text1"/>
            <w:lang w:eastAsia="ko-KR"/>
          </w:rPr>
          <w:t>A future 4ms or 5ms instance from the prediction output is considered for calculating the metric.</w:t>
        </w:r>
      </w:ins>
    </w:p>
    <w:p w14:paraId="5BFD75B4" w14:textId="77777777" w:rsidR="006F12D6" w:rsidRPr="00BF7D7F" w:rsidRDefault="006F12D6" w:rsidP="003F70FC">
      <w:pPr>
        <w:pStyle w:val="ListParagraph"/>
        <w:numPr>
          <w:ilvl w:val="1"/>
          <w:numId w:val="33"/>
        </w:numPr>
        <w:suppressAutoHyphens/>
        <w:contextualSpacing w:val="0"/>
        <w:jc w:val="both"/>
        <w:rPr>
          <w:ins w:id="1335" w:author="Juan Montojo" w:date="2024-09-01T16:28:00Z"/>
          <w:color w:val="000000" w:themeColor="text1"/>
          <w:lang w:eastAsia="ko-KR"/>
        </w:rPr>
      </w:pPr>
      <w:ins w:id="1336" w:author="Juan Montojo" w:date="2024-09-01T16:28:00Z">
        <w:r w:rsidRPr="00BF7D7F">
          <w:rPr>
            <w:color w:val="000000" w:themeColor="text1"/>
            <w:lang w:eastAsia="ko-KR"/>
          </w:rPr>
          <w:t>Raw channel matrix as model input is assumed.</w:t>
        </w:r>
      </w:ins>
    </w:p>
    <w:p w14:paraId="25996577" w14:textId="77777777" w:rsidR="006F12D6" w:rsidRPr="00BF7D7F" w:rsidRDefault="006F12D6" w:rsidP="003F70FC">
      <w:pPr>
        <w:pStyle w:val="ListParagraph"/>
        <w:numPr>
          <w:ilvl w:val="1"/>
          <w:numId w:val="33"/>
        </w:numPr>
        <w:suppressAutoHyphens/>
        <w:contextualSpacing w:val="0"/>
        <w:jc w:val="both"/>
        <w:rPr>
          <w:ins w:id="1337" w:author="Juan Montojo" w:date="2024-09-01T16:28:00Z"/>
          <w:color w:val="000000" w:themeColor="text1"/>
        </w:rPr>
      </w:pPr>
      <w:ins w:id="1338" w:author="Juan Montojo" w:date="2024-09-01T16:28:00Z">
        <w:r w:rsidRPr="00BF7D7F">
          <w:rPr>
            <w:color w:val="000000" w:themeColor="text1"/>
            <w:lang w:eastAsia="ko-KR"/>
          </w:rPr>
          <w:t>The performance metric is SGCS in linear value for layer 1.</w:t>
        </w:r>
      </w:ins>
    </w:p>
    <w:p w14:paraId="08D64F5D" w14:textId="77777777" w:rsidR="006F12D6" w:rsidRPr="00BF7D7F" w:rsidRDefault="006F12D6" w:rsidP="003F70FC">
      <w:pPr>
        <w:pStyle w:val="ListParagraph"/>
        <w:numPr>
          <w:ilvl w:val="0"/>
          <w:numId w:val="32"/>
        </w:numPr>
        <w:suppressAutoHyphens/>
        <w:contextualSpacing w:val="0"/>
        <w:jc w:val="both"/>
        <w:rPr>
          <w:ins w:id="1339" w:author="Juan Montojo" w:date="2024-09-01T16:28:00Z"/>
          <w:color w:val="000000" w:themeColor="text1"/>
          <w:lang w:eastAsia="ko-KR"/>
        </w:rPr>
      </w:pPr>
      <w:ins w:id="1340" w:author="Juan Montojo" w:date="2024-09-01T16:28:00Z">
        <w:r w:rsidRPr="00BF7D7F">
          <w:rPr>
            <w:color w:val="000000" w:themeColor="text1"/>
            <w:lang w:eastAsia="ko-KR"/>
          </w:rPr>
          <w:t>Note: Results refer to Table 2-12 of R1-2407338</w:t>
        </w:r>
      </w:ins>
    </w:p>
    <w:p w14:paraId="20AF610E" w14:textId="77777777" w:rsidR="006F12D6" w:rsidRPr="00BF7D7F" w:rsidRDefault="006F12D6" w:rsidP="003F70FC">
      <w:pPr>
        <w:pStyle w:val="ListParagraph"/>
        <w:numPr>
          <w:ilvl w:val="0"/>
          <w:numId w:val="32"/>
        </w:numPr>
        <w:suppressAutoHyphens/>
        <w:contextualSpacing w:val="0"/>
        <w:jc w:val="both"/>
        <w:rPr>
          <w:ins w:id="1341" w:author="Juan Montojo" w:date="2024-09-01T16:28:00Z"/>
          <w:color w:val="000000" w:themeColor="text1"/>
          <w:lang w:eastAsia="ko-KR"/>
        </w:rPr>
      </w:pPr>
      <w:ins w:id="1342" w:author="Juan Montojo" w:date="2024-09-01T16:28:00Z">
        <w:r w:rsidRPr="00BF7D7F">
          <w:rPr>
            <w:color w:val="000000" w:themeColor="text1"/>
            <w:lang w:eastAsia="ko-KR"/>
          </w:rPr>
          <w:t>Note: N4 refers to the number of predicted CSI instances</w:t>
        </w:r>
      </w:ins>
    </w:p>
    <w:p w14:paraId="24C74EBD" w14:textId="77777777" w:rsidR="006F12D6" w:rsidRPr="00BF7D7F" w:rsidRDefault="006F12D6" w:rsidP="006F12D6">
      <w:pPr>
        <w:rPr>
          <w:ins w:id="1343" w:author="Juan Montojo" w:date="2024-09-01T16:28:00Z"/>
          <w:rFonts w:eastAsia="SimSun"/>
          <w:lang w:eastAsia="zh-CN"/>
        </w:rPr>
      </w:pPr>
    </w:p>
    <w:p w14:paraId="0D24601D" w14:textId="77777777" w:rsidR="006F12D6" w:rsidRPr="00BF7D7F" w:rsidRDefault="006F12D6" w:rsidP="006F12D6">
      <w:pPr>
        <w:rPr>
          <w:ins w:id="1344" w:author="Juan Montojo" w:date="2024-09-01T16:28:00Z"/>
          <w:rFonts w:eastAsia="DengXian"/>
          <w:b/>
          <w:bCs/>
          <w:i/>
          <w:lang w:eastAsia="zh-CN"/>
        </w:rPr>
      </w:pPr>
      <w:ins w:id="1345" w:author="Juan Montojo" w:date="2024-09-01T16:28:00Z">
        <w:r w:rsidRPr="00BF7D7F">
          <w:rPr>
            <w:rFonts w:eastAsia="DengXian"/>
            <w:b/>
            <w:bCs/>
            <w:i/>
            <w:lang w:eastAsia="zh-CN"/>
          </w:rPr>
          <w:t xml:space="preserve">UPT performance with 20ms CSI-RS periodicity </w:t>
        </w:r>
      </w:ins>
    </w:p>
    <w:p w14:paraId="4787EC89" w14:textId="77777777" w:rsidR="006F12D6" w:rsidRPr="00BF7D7F" w:rsidRDefault="006F12D6" w:rsidP="006F12D6">
      <w:pPr>
        <w:widowControl w:val="0"/>
        <w:jc w:val="both"/>
        <w:rPr>
          <w:ins w:id="1346" w:author="Juan Montojo" w:date="2024-09-01T16:28:00Z"/>
          <w:color w:val="000000"/>
        </w:rPr>
      </w:pPr>
      <w:ins w:id="1347" w:author="Juan Montojo" w:date="2024-09-01T16:28:00Z">
        <w:r w:rsidRPr="00BF7D7F">
          <w:rPr>
            <w:color w:val="000000"/>
            <w:lang w:eastAsia="ko-KR"/>
          </w:rPr>
          <w:lastRenderedPageBreak/>
          <w:t>For the CSI prediction using CSI-RS with 20ms periodicity</w:t>
        </w:r>
        <w:r w:rsidRPr="00BF7D7F">
          <w:rPr>
            <w:color w:val="000000"/>
          </w:rPr>
          <w:t>, till the RAN1#118 meeting,</w:t>
        </w:r>
        <w:r w:rsidRPr="00BF7D7F">
          <w:rPr>
            <w:color w:val="000000"/>
            <w:lang w:eastAsia="ko-KR"/>
          </w:rPr>
          <w:t xml:space="preserve"> in terms of mean and 5% UE UPT, </w:t>
        </w:r>
        <w:r w:rsidRPr="00BF7D7F">
          <w:rPr>
            <w:color w:val="000000"/>
          </w:rPr>
          <w:t xml:space="preserve">gains are observed </w:t>
        </w:r>
        <w:r w:rsidRPr="00BF7D7F">
          <w:rPr>
            <w:color w:val="000000"/>
            <w:lang w:eastAsia="ko-KR"/>
          </w:rPr>
          <w:t xml:space="preserve">compared to Benchmark #1 of the </w:t>
        </w:r>
        <w:r w:rsidRPr="00BF7D7F">
          <w:rPr>
            <w:color w:val="000000"/>
          </w:rPr>
          <w:t>nearest historical CSI and</w:t>
        </w:r>
        <w:r w:rsidRPr="00BF7D7F">
          <w:rPr>
            <w:color w:val="000000"/>
            <w:lang w:eastAsia="ko-KR"/>
          </w:rPr>
          <w:t xml:space="preserve"> Benchmark #2 of non-AI/ML based CSI prediction, </w:t>
        </w:r>
      </w:ins>
    </w:p>
    <w:p w14:paraId="448A1FDB" w14:textId="77777777" w:rsidR="006F12D6" w:rsidRPr="00BF7D7F" w:rsidRDefault="006F12D6" w:rsidP="003F70FC">
      <w:pPr>
        <w:pStyle w:val="ListParagraph"/>
        <w:numPr>
          <w:ilvl w:val="0"/>
          <w:numId w:val="55"/>
        </w:numPr>
        <w:suppressAutoHyphens/>
        <w:contextualSpacing w:val="0"/>
        <w:rPr>
          <w:ins w:id="1348" w:author="Juan Montojo" w:date="2024-09-01T16:28:00Z"/>
          <w:color w:val="000000"/>
          <w:lang w:eastAsia="ko-KR"/>
        </w:rPr>
      </w:pPr>
      <w:ins w:id="1349" w:author="Juan Montojo" w:date="2024-09-01T16:28:00Z">
        <w:r w:rsidRPr="00BF7D7F">
          <w:rPr>
            <w:color w:val="000000"/>
            <w:lang w:eastAsia="ko-KR"/>
          </w:rPr>
          <w:t>Compared to Benchmark 1</w:t>
        </w:r>
      </w:ins>
    </w:p>
    <w:p w14:paraId="01F4F778" w14:textId="77777777" w:rsidR="006F12D6" w:rsidRPr="00BF7D7F" w:rsidRDefault="006F12D6" w:rsidP="003F70FC">
      <w:pPr>
        <w:pStyle w:val="ListParagraph"/>
        <w:numPr>
          <w:ilvl w:val="1"/>
          <w:numId w:val="55"/>
        </w:numPr>
        <w:suppressAutoHyphens/>
        <w:contextualSpacing w:val="0"/>
        <w:rPr>
          <w:ins w:id="1350" w:author="Juan Montojo" w:date="2024-09-01T16:28:00Z"/>
          <w:color w:val="000000"/>
          <w:lang w:eastAsia="ko-KR"/>
        </w:rPr>
      </w:pPr>
      <w:ins w:id="1351" w:author="Juan Montojo" w:date="2024-09-01T16:28:00Z">
        <w:r w:rsidRPr="00BF7D7F">
          <w:rPr>
            <w:color w:val="000000"/>
            <w:lang w:eastAsia="ko-KR"/>
          </w:rPr>
          <w:t>For N4=1 and UE speed of 3km/h, 1 source observes -18%~-7% and -26%~-8% degradation in terms of mean and 5% UE UPT, respectively.</w:t>
        </w:r>
      </w:ins>
    </w:p>
    <w:p w14:paraId="2DC66114" w14:textId="77777777" w:rsidR="006F12D6" w:rsidRPr="00BF7D7F" w:rsidRDefault="006F12D6" w:rsidP="003F70FC">
      <w:pPr>
        <w:pStyle w:val="ListParagraph"/>
        <w:numPr>
          <w:ilvl w:val="1"/>
          <w:numId w:val="55"/>
        </w:numPr>
        <w:suppressAutoHyphens/>
        <w:contextualSpacing w:val="0"/>
        <w:rPr>
          <w:ins w:id="1352" w:author="Juan Montojo" w:date="2024-09-01T16:28:00Z"/>
          <w:color w:val="000000"/>
          <w:lang w:eastAsia="ko-KR"/>
        </w:rPr>
      </w:pPr>
      <w:ins w:id="1353" w:author="Juan Montojo" w:date="2024-09-01T16:28:00Z">
        <w:r w:rsidRPr="00BF7D7F">
          <w:rPr>
            <w:color w:val="000000"/>
            <w:lang w:eastAsia="ko-KR"/>
          </w:rPr>
          <w:t>For N4=4 and UE speed of 3km/h, 1 source observes 1%~6% and 6%~17% gain in terms of mean and 5% UE UPT, respectively.</w:t>
        </w:r>
      </w:ins>
    </w:p>
    <w:p w14:paraId="2E8715BC" w14:textId="77777777" w:rsidR="006F12D6" w:rsidRPr="00BF7D7F" w:rsidRDefault="006F12D6" w:rsidP="003F70FC">
      <w:pPr>
        <w:pStyle w:val="ListParagraph"/>
        <w:numPr>
          <w:ilvl w:val="1"/>
          <w:numId w:val="55"/>
        </w:numPr>
        <w:suppressAutoHyphens/>
        <w:contextualSpacing w:val="0"/>
        <w:rPr>
          <w:ins w:id="1354" w:author="Juan Montojo" w:date="2024-09-01T16:28:00Z"/>
          <w:color w:val="000000"/>
          <w:lang w:eastAsia="ko-KR"/>
        </w:rPr>
      </w:pPr>
      <w:ins w:id="1355" w:author="Juan Montojo" w:date="2024-09-01T16:28:00Z">
        <w:r w:rsidRPr="00BF7D7F">
          <w:rPr>
            <w:color w:val="000000"/>
            <w:lang w:eastAsia="ko-KR"/>
          </w:rPr>
          <w:t>For N4=4 and UE speed of 30km/h, 1 source observes 2%~17% and 13%~19% gain in terms of mean and 5% UE UPT, respectively, by using one 20ms periodic CSI-RS and three aperiodic CSI-RS.</w:t>
        </w:r>
      </w:ins>
    </w:p>
    <w:p w14:paraId="0F599322" w14:textId="77777777" w:rsidR="006F12D6" w:rsidRPr="00BF7D7F" w:rsidRDefault="006F12D6" w:rsidP="003F70FC">
      <w:pPr>
        <w:pStyle w:val="ListParagraph"/>
        <w:numPr>
          <w:ilvl w:val="0"/>
          <w:numId w:val="55"/>
        </w:numPr>
        <w:suppressAutoHyphens/>
        <w:contextualSpacing w:val="0"/>
        <w:rPr>
          <w:ins w:id="1356" w:author="Juan Montojo" w:date="2024-09-01T16:28:00Z"/>
          <w:color w:val="000000"/>
          <w:lang w:eastAsia="ko-KR"/>
        </w:rPr>
      </w:pPr>
      <w:ins w:id="1357" w:author="Juan Montojo" w:date="2024-09-01T16:28:00Z">
        <w:r w:rsidRPr="00BF7D7F">
          <w:rPr>
            <w:color w:val="000000"/>
            <w:lang w:eastAsia="ko-KR"/>
          </w:rPr>
          <w:t>Compared to Benchmark 2</w:t>
        </w:r>
      </w:ins>
    </w:p>
    <w:p w14:paraId="7A6E3DEA" w14:textId="77777777" w:rsidR="006F12D6" w:rsidRPr="00BF7D7F" w:rsidRDefault="006F12D6" w:rsidP="003F70FC">
      <w:pPr>
        <w:pStyle w:val="ListParagraph"/>
        <w:numPr>
          <w:ilvl w:val="1"/>
          <w:numId w:val="55"/>
        </w:numPr>
        <w:suppressAutoHyphens/>
        <w:contextualSpacing w:val="0"/>
        <w:rPr>
          <w:ins w:id="1358" w:author="Juan Montojo" w:date="2024-09-01T16:28:00Z"/>
          <w:color w:val="000000"/>
          <w:lang w:eastAsia="ko-KR"/>
        </w:rPr>
      </w:pPr>
      <w:ins w:id="1359" w:author="Juan Montojo" w:date="2024-09-01T16:28:00Z">
        <w:r w:rsidRPr="00BF7D7F">
          <w:rPr>
            <w:color w:val="000000"/>
            <w:lang w:eastAsia="ko-KR"/>
          </w:rPr>
          <w:t xml:space="preserve">For N4=1 and UE speed of 3km/h, </w:t>
        </w:r>
      </w:ins>
    </w:p>
    <w:p w14:paraId="724A2D8B" w14:textId="77777777" w:rsidR="006F12D6" w:rsidRPr="00BF7D7F" w:rsidRDefault="006F12D6" w:rsidP="003F70FC">
      <w:pPr>
        <w:pStyle w:val="ListParagraph"/>
        <w:numPr>
          <w:ilvl w:val="2"/>
          <w:numId w:val="55"/>
        </w:numPr>
        <w:suppressAutoHyphens/>
        <w:contextualSpacing w:val="0"/>
        <w:rPr>
          <w:ins w:id="1360" w:author="Juan Montojo" w:date="2024-09-01T16:28:00Z"/>
          <w:color w:val="000000"/>
          <w:lang w:eastAsia="ko-KR"/>
        </w:rPr>
      </w:pPr>
      <w:ins w:id="1361" w:author="Juan Montojo" w:date="2024-09-01T16:28:00Z">
        <w:r w:rsidRPr="00BF7D7F">
          <w:rPr>
            <w:color w:val="000000"/>
            <w:lang w:eastAsia="ko-KR"/>
          </w:rPr>
          <w:t xml:space="preserve">1 source observes 10%~19% and 23%~31% </w:t>
        </w:r>
        <w:r w:rsidRPr="00BF7D7F">
          <w:rPr>
            <w:rFonts w:eastAsia="DengXian"/>
            <w:color w:val="000000"/>
          </w:rPr>
          <w:t>gain</w:t>
        </w:r>
        <w:r w:rsidRPr="00BF7D7F">
          <w:rPr>
            <w:color w:val="000000"/>
            <w:lang w:eastAsia="ko-KR"/>
          </w:rPr>
          <w:t xml:space="preserve"> in terms of mean and 5% UE UPT, respectively.</w:t>
        </w:r>
      </w:ins>
    </w:p>
    <w:p w14:paraId="22C2314C" w14:textId="77777777" w:rsidR="006F12D6" w:rsidRPr="00BF7D7F" w:rsidRDefault="006F12D6" w:rsidP="003F70FC">
      <w:pPr>
        <w:pStyle w:val="ListParagraph"/>
        <w:numPr>
          <w:ilvl w:val="2"/>
          <w:numId w:val="55"/>
        </w:numPr>
        <w:suppressAutoHyphens/>
        <w:contextualSpacing w:val="0"/>
        <w:rPr>
          <w:ins w:id="1362" w:author="Juan Montojo" w:date="2024-09-01T16:28:00Z"/>
          <w:color w:val="000000"/>
          <w:lang w:eastAsia="ko-KR"/>
        </w:rPr>
      </w:pPr>
      <w:ins w:id="1363" w:author="Juan Montojo" w:date="2024-09-01T16:28:00Z">
        <w:r w:rsidRPr="00BF7D7F">
          <w:rPr>
            <w:color w:val="000000"/>
            <w:lang w:eastAsia="ko-KR"/>
          </w:rPr>
          <w:t>1 source observes -2.7%~-1% and -10.4%~-4.9% degradation in terms of mean and 5% UE UPT, respectively.</w:t>
        </w:r>
      </w:ins>
    </w:p>
    <w:p w14:paraId="0EE9F792" w14:textId="77777777" w:rsidR="006F12D6" w:rsidRPr="00BF7D7F" w:rsidRDefault="006F12D6" w:rsidP="003F70FC">
      <w:pPr>
        <w:pStyle w:val="ListParagraph"/>
        <w:numPr>
          <w:ilvl w:val="1"/>
          <w:numId w:val="55"/>
        </w:numPr>
        <w:suppressAutoHyphens/>
        <w:contextualSpacing w:val="0"/>
        <w:rPr>
          <w:ins w:id="1364" w:author="Juan Montojo" w:date="2024-09-01T16:28:00Z"/>
          <w:color w:val="000000"/>
          <w:lang w:eastAsia="ko-KR"/>
        </w:rPr>
      </w:pPr>
      <w:ins w:id="1365" w:author="Juan Montojo" w:date="2024-09-01T16:28:00Z">
        <w:r w:rsidRPr="00BF7D7F">
          <w:rPr>
            <w:color w:val="000000"/>
            <w:lang w:eastAsia="ko-KR"/>
          </w:rPr>
          <w:t>For N4=1 and UE speed of 10km/h, 1 source observes 0.6%~1% gain and -14.2%~-8% gain in terms of mean and 5% UE UPT, respectively.</w:t>
        </w:r>
      </w:ins>
    </w:p>
    <w:p w14:paraId="40CB500A" w14:textId="77777777" w:rsidR="006F12D6" w:rsidRPr="00BF7D7F" w:rsidRDefault="006F12D6" w:rsidP="003F70FC">
      <w:pPr>
        <w:pStyle w:val="ListParagraph"/>
        <w:numPr>
          <w:ilvl w:val="1"/>
          <w:numId w:val="55"/>
        </w:numPr>
        <w:suppressAutoHyphens/>
        <w:contextualSpacing w:val="0"/>
        <w:rPr>
          <w:ins w:id="1366" w:author="Juan Montojo" w:date="2024-09-01T16:28:00Z"/>
          <w:color w:val="000000"/>
          <w:lang w:eastAsia="ko-KR"/>
        </w:rPr>
      </w:pPr>
      <w:ins w:id="1367" w:author="Juan Montojo" w:date="2024-09-01T16:28:00Z">
        <w:r w:rsidRPr="00BF7D7F">
          <w:rPr>
            <w:color w:val="000000"/>
            <w:lang w:eastAsia="ko-KR"/>
          </w:rPr>
          <w:t>For N4=4 and UE speed of 3km/h, 1 source observes 14%~30% and 19%~56% gain in terms of mean and 5% UE UPT, respectively.</w:t>
        </w:r>
      </w:ins>
    </w:p>
    <w:p w14:paraId="52CA6BB8" w14:textId="77777777" w:rsidR="006F12D6" w:rsidRPr="00BF7D7F" w:rsidRDefault="006F12D6" w:rsidP="003F70FC">
      <w:pPr>
        <w:pStyle w:val="ListParagraph"/>
        <w:numPr>
          <w:ilvl w:val="1"/>
          <w:numId w:val="55"/>
        </w:numPr>
        <w:suppressAutoHyphens/>
        <w:contextualSpacing w:val="0"/>
        <w:rPr>
          <w:ins w:id="1368" w:author="Juan Montojo" w:date="2024-09-01T16:28:00Z"/>
          <w:color w:val="000000"/>
          <w:lang w:eastAsia="ko-KR"/>
        </w:rPr>
      </w:pPr>
      <w:ins w:id="1369" w:author="Juan Montojo" w:date="2024-09-01T16:28:00Z">
        <w:r w:rsidRPr="00BF7D7F">
          <w:rPr>
            <w:color w:val="000000"/>
            <w:lang w:eastAsia="ko-KR"/>
          </w:rPr>
          <w:t xml:space="preserve">For N4=4 and UE speed of 30km/h, </w:t>
        </w:r>
      </w:ins>
    </w:p>
    <w:p w14:paraId="3A9354C0" w14:textId="77777777" w:rsidR="006F12D6" w:rsidRPr="00BF7D7F" w:rsidRDefault="006F12D6" w:rsidP="003F70FC">
      <w:pPr>
        <w:pStyle w:val="ListParagraph"/>
        <w:numPr>
          <w:ilvl w:val="2"/>
          <w:numId w:val="55"/>
        </w:numPr>
        <w:suppressAutoHyphens/>
        <w:contextualSpacing w:val="0"/>
        <w:rPr>
          <w:ins w:id="1370" w:author="Juan Montojo" w:date="2024-09-01T16:28:00Z"/>
          <w:color w:val="000000"/>
          <w:lang w:eastAsia="ko-KR"/>
        </w:rPr>
      </w:pPr>
      <w:ins w:id="1371" w:author="Juan Montojo" w:date="2024-09-01T16:28:00Z">
        <w:r w:rsidRPr="00BF7D7F">
          <w:rPr>
            <w:color w:val="000000"/>
            <w:lang w:eastAsia="ko-KR"/>
          </w:rPr>
          <w:t>1 source observes 17.3% and 16.1 gain in terms of mean and 5% UE UPT, receptively.</w:t>
        </w:r>
      </w:ins>
    </w:p>
    <w:p w14:paraId="41271A99" w14:textId="77777777" w:rsidR="006F12D6" w:rsidRPr="00BF7D7F" w:rsidRDefault="006F12D6" w:rsidP="003F70FC">
      <w:pPr>
        <w:pStyle w:val="ListParagraph"/>
        <w:numPr>
          <w:ilvl w:val="2"/>
          <w:numId w:val="55"/>
        </w:numPr>
        <w:suppressAutoHyphens/>
        <w:contextualSpacing w:val="0"/>
        <w:rPr>
          <w:ins w:id="1372" w:author="Juan Montojo" w:date="2024-09-01T16:28:00Z"/>
          <w:color w:val="000000"/>
          <w:lang w:eastAsia="ko-KR"/>
        </w:rPr>
      </w:pPr>
      <w:ins w:id="1373" w:author="Juan Montojo" w:date="2024-09-01T16:28:00Z">
        <w:r w:rsidRPr="00BF7D7F">
          <w:rPr>
            <w:color w:val="000000"/>
            <w:lang w:eastAsia="ko-KR"/>
          </w:rPr>
          <w:t xml:space="preserve">1 source observes 5%~19% and 13%~40% gain in terms of mean and 5% UE UPT, respectively, by using </w:t>
        </w:r>
        <w:r w:rsidRPr="00BF7D7F">
          <w:rPr>
            <w:lang w:eastAsia="ko-KR"/>
          </w:rPr>
          <w:t>one 20ms periodic CSI-RS and three aperiodic CSI-RS</w:t>
        </w:r>
        <w:r w:rsidRPr="00BF7D7F">
          <w:rPr>
            <w:color w:val="000000"/>
            <w:lang w:eastAsia="ko-KR"/>
          </w:rPr>
          <w:t>.</w:t>
        </w:r>
      </w:ins>
    </w:p>
    <w:p w14:paraId="1434390D" w14:textId="77777777" w:rsidR="006F12D6" w:rsidRPr="00BF7D7F" w:rsidRDefault="006F12D6" w:rsidP="0088230B">
      <w:pPr>
        <w:pStyle w:val="B3"/>
        <w:suppressAutoHyphens/>
        <w:ind w:left="0" w:firstLine="0"/>
        <w:textAlignment w:val="baseline"/>
        <w:rPr>
          <w:ins w:id="1374" w:author="Juan Montojo" w:date="2024-09-01T16:28:00Z"/>
          <w:color w:val="000000"/>
        </w:rPr>
      </w:pPr>
      <w:ins w:id="1375" w:author="Juan Montojo" w:date="2024-09-01T16:28:00Z">
        <w:r w:rsidRPr="00BF7D7F">
          <w:rPr>
            <w:color w:val="000000"/>
          </w:rPr>
          <w:t>Note: the above results are based on the following assumptions besides the assumptions of the agreed EVM table</w:t>
        </w:r>
        <w:r w:rsidRPr="00BF7D7F">
          <w:t xml:space="preserve"> </w:t>
        </w:r>
      </w:ins>
    </w:p>
    <w:p w14:paraId="327D568E" w14:textId="77777777" w:rsidR="006F12D6" w:rsidRPr="00BF7D7F" w:rsidRDefault="006F12D6" w:rsidP="0088230B">
      <w:pPr>
        <w:pStyle w:val="B3"/>
        <w:numPr>
          <w:ilvl w:val="0"/>
          <w:numId w:val="55"/>
        </w:numPr>
        <w:suppressAutoHyphens/>
        <w:textAlignment w:val="baseline"/>
        <w:rPr>
          <w:ins w:id="1376" w:author="Juan Montojo" w:date="2024-09-01T16:28:00Z"/>
          <w:color w:val="000000"/>
        </w:rPr>
      </w:pPr>
      <w:ins w:id="1377" w:author="Juan Montojo" w:date="2024-09-01T16:28:00Z">
        <w:r w:rsidRPr="00BF7D7F">
          <w:rPr>
            <w:color w:val="000000"/>
            <w:lang w:eastAsia="ko-KR"/>
          </w:rPr>
          <w:t>1 source considers full buffer model, other sources consider FTP traffic model</w:t>
        </w:r>
      </w:ins>
    </w:p>
    <w:p w14:paraId="0D6E4D39" w14:textId="77777777" w:rsidR="006F12D6" w:rsidRPr="00BF7D7F" w:rsidRDefault="006F12D6" w:rsidP="0088230B">
      <w:pPr>
        <w:pStyle w:val="B3"/>
        <w:numPr>
          <w:ilvl w:val="0"/>
          <w:numId w:val="55"/>
        </w:numPr>
        <w:suppressAutoHyphens/>
        <w:textAlignment w:val="baseline"/>
        <w:rPr>
          <w:ins w:id="1378" w:author="Juan Montojo" w:date="2024-09-01T16:28:00Z"/>
          <w:color w:val="000000"/>
        </w:rPr>
      </w:pPr>
      <w:ins w:id="1379" w:author="Juan Montojo" w:date="2024-09-01T16:28:00Z">
        <w:r w:rsidRPr="00BF7D7F">
          <w:rPr>
            <w:color w:val="000000"/>
          </w:rPr>
          <w:t>Raw channel matrix is used as the model input.</w:t>
        </w:r>
      </w:ins>
    </w:p>
    <w:p w14:paraId="5B9529B2" w14:textId="77777777" w:rsidR="006F12D6" w:rsidRPr="00BF7D7F" w:rsidRDefault="006F12D6" w:rsidP="0088230B">
      <w:pPr>
        <w:pStyle w:val="ListParagraph"/>
        <w:numPr>
          <w:ilvl w:val="0"/>
          <w:numId w:val="55"/>
        </w:numPr>
        <w:suppressAutoHyphens/>
        <w:contextualSpacing w:val="0"/>
        <w:jc w:val="both"/>
        <w:rPr>
          <w:ins w:id="1380" w:author="Juan Montojo" w:date="2024-09-01T16:28:00Z"/>
          <w:color w:val="000000"/>
          <w:lang w:eastAsia="ko-KR"/>
        </w:rPr>
      </w:pPr>
      <w:ins w:id="1381" w:author="Juan Montojo" w:date="2024-09-01T16:28:00Z">
        <w:r w:rsidRPr="00BF7D7F">
          <w:rPr>
            <w:color w:val="000000"/>
            <w:lang w:eastAsia="ko-KR"/>
          </w:rPr>
          <w:t>2 sources consider realistic channel estimation, and other sources consider ideal channel estimation.</w:t>
        </w:r>
      </w:ins>
    </w:p>
    <w:p w14:paraId="046D6F07" w14:textId="77777777" w:rsidR="006F12D6" w:rsidRPr="00BF7D7F" w:rsidRDefault="006F12D6" w:rsidP="0088230B">
      <w:pPr>
        <w:pStyle w:val="B3"/>
        <w:numPr>
          <w:ilvl w:val="0"/>
          <w:numId w:val="55"/>
        </w:numPr>
        <w:suppressAutoHyphens/>
        <w:textAlignment w:val="baseline"/>
        <w:rPr>
          <w:ins w:id="1382" w:author="Juan Montojo" w:date="2024-09-01T16:28:00Z"/>
          <w:color w:val="000000"/>
        </w:rPr>
      </w:pPr>
      <w:ins w:id="1383" w:author="Juan Montojo" w:date="2024-09-01T16:28:00Z">
        <w:r w:rsidRPr="00BF7D7F">
          <w:rPr>
            <w:color w:val="000000"/>
          </w:rPr>
          <w:t>The performance metric is SGCS in linear value for layer 1/2/3/4 and mean UPT, 5% UPT.</w:t>
        </w:r>
      </w:ins>
    </w:p>
    <w:p w14:paraId="75491F74" w14:textId="77777777" w:rsidR="006F12D6" w:rsidRPr="00BF7D7F" w:rsidRDefault="006F12D6" w:rsidP="0088230B">
      <w:pPr>
        <w:pStyle w:val="B3"/>
        <w:numPr>
          <w:ilvl w:val="0"/>
          <w:numId w:val="55"/>
        </w:numPr>
        <w:suppressAutoHyphens/>
        <w:textAlignment w:val="baseline"/>
        <w:rPr>
          <w:ins w:id="1384" w:author="Juan Montojo" w:date="2024-09-01T16:28:00Z"/>
          <w:color w:val="000000"/>
        </w:rPr>
      </w:pPr>
      <w:ins w:id="1385" w:author="Juan Montojo" w:date="2024-09-01T16:28:00Z">
        <w:r w:rsidRPr="00BF7D7F">
          <w:rPr>
            <w:color w:val="000000"/>
          </w:rPr>
          <w:t>1 source consider spatial consistency. Other sources do not consider spatial consistency.</w:t>
        </w:r>
      </w:ins>
    </w:p>
    <w:p w14:paraId="1148A306" w14:textId="77777777" w:rsidR="006F12D6" w:rsidRPr="00BF7D7F" w:rsidRDefault="006F12D6" w:rsidP="0088230B">
      <w:pPr>
        <w:pStyle w:val="B3"/>
        <w:numPr>
          <w:ilvl w:val="0"/>
          <w:numId w:val="55"/>
        </w:numPr>
        <w:suppressAutoHyphens/>
        <w:textAlignment w:val="baseline"/>
        <w:rPr>
          <w:ins w:id="1386" w:author="Juan Montojo" w:date="2024-09-01T16:28:00Z"/>
          <w:color w:val="000000"/>
        </w:rPr>
      </w:pPr>
      <w:ins w:id="1387" w:author="Juan Montojo" w:date="2024-09-01T16:28:00Z">
        <w:r w:rsidRPr="00BF7D7F">
          <w:rPr>
            <w:color w:val="000000"/>
          </w:rPr>
          <w:t>Note: Results refer to Table 2-13, 2-14, 2-15, 2-16 of R1-2407339</w:t>
        </w:r>
      </w:ins>
    </w:p>
    <w:p w14:paraId="7795273E" w14:textId="77777777" w:rsidR="00790086" w:rsidRDefault="00790086" w:rsidP="00790086">
      <w:bookmarkStart w:id="1388" w:name="_Toc149657158"/>
      <w:bookmarkStart w:id="1389" w:name="_Toc135002575"/>
      <w:bookmarkEnd w:id="227"/>
    </w:p>
    <w:p w14:paraId="52B35741" w14:textId="2AD990CF" w:rsidR="00EC0E94" w:rsidRPr="00BF7D7F" w:rsidRDefault="00EC0E94" w:rsidP="00EC0E94">
      <w:pPr>
        <w:keepNext/>
        <w:keepLines/>
        <w:spacing w:before="120"/>
        <w:ind w:left="1418" w:hanging="1418"/>
        <w:outlineLvl w:val="3"/>
        <w:rPr>
          <w:ins w:id="1390" w:author="Juan Montojo" w:date="2024-09-01T16:52:00Z"/>
          <w:rFonts w:ascii="Arial" w:hAnsi="Arial"/>
          <w:sz w:val="24"/>
        </w:rPr>
      </w:pPr>
      <w:ins w:id="1391" w:author="Juan Montojo" w:date="2024-09-01T16:52:00Z">
        <w:r w:rsidRPr="00BF7D7F">
          <w:rPr>
            <w:rFonts w:ascii="Arial" w:hAnsi="Arial"/>
            <w:sz w:val="24"/>
          </w:rPr>
          <w:t>6.2.2.7A</w:t>
        </w:r>
        <w:r w:rsidRPr="00BF7D7F">
          <w:rPr>
            <w:rFonts w:ascii="Arial" w:hAnsi="Arial"/>
            <w:sz w:val="24"/>
          </w:rPr>
          <w:tab/>
          <w:t>Generalization evaluations for CSI prediction</w:t>
        </w:r>
      </w:ins>
    </w:p>
    <w:p w14:paraId="452741D0" w14:textId="77777777" w:rsidR="00EC0E94" w:rsidRPr="00BF7D7F" w:rsidRDefault="00EC0E94" w:rsidP="00711B01">
      <w:pPr>
        <w:rPr>
          <w:ins w:id="1392" w:author="Juan Montojo" w:date="2024-09-01T16:52:00Z"/>
          <w:rFonts w:eastAsia="DengXian"/>
          <w:b/>
          <w:bCs/>
          <w:i/>
          <w:lang w:eastAsia="zh-CN"/>
        </w:rPr>
      </w:pPr>
      <w:ins w:id="1393" w:author="Juan Montojo" w:date="2024-09-01T16:52:00Z">
        <w:r w:rsidRPr="00BF7D7F">
          <w:rPr>
            <w:rFonts w:eastAsia="DengXian"/>
            <w:b/>
            <w:bCs/>
            <w:i/>
            <w:lang w:eastAsia="zh-CN"/>
          </w:rPr>
          <w:t>Generalization over UE speeds</w:t>
        </w:r>
      </w:ins>
    </w:p>
    <w:p w14:paraId="0E14A34E" w14:textId="77777777" w:rsidR="00EC0E94" w:rsidRPr="00BF7D7F" w:rsidRDefault="00EC0E94" w:rsidP="00711B01">
      <w:pPr>
        <w:rPr>
          <w:ins w:id="1394" w:author="Juan Montojo" w:date="2024-09-01T16:52:00Z"/>
          <w:color w:val="000000" w:themeColor="text1"/>
        </w:rPr>
      </w:pPr>
      <w:ins w:id="1395" w:author="Juan Montojo" w:date="2024-09-01T16:52:00Z">
        <w:r w:rsidRPr="00BF7D7F">
          <w:rPr>
            <w:color w:val="000000" w:themeColor="text1"/>
          </w:rPr>
          <w:t xml:space="preserve">For the generalization verification of CSI prediction using UE sided model over various UE speeds, compared to the generalization Case 1 where the AI/ML model is trained with dataset subject to a certain UE speed#B and applied for inference with a </w:t>
        </w:r>
        <w:r w:rsidRPr="00BF7D7F">
          <w:rPr>
            <w:color w:val="000000" w:themeColor="text1"/>
            <w:lang w:eastAsia="x-none"/>
          </w:rPr>
          <w:t xml:space="preserve">same </w:t>
        </w:r>
        <w:r w:rsidRPr="00BF7D7F">
          <w:rPr>
            <w:color w:val="000000" w:themeColor="text1"/>
          </w:rPr>
          <w:t>UE speed#B,</w:t>
        </w:r>
      </w:ins>
    </w:p>
    <w:p w14:paraId="48C9998A" w14:textId="77777777" w:rsidR="00EC0E94" w:rsidRPr="00BF7D7F" w:rsidRDefault="00EC0E94" w:rsidP="00711B01">
      <w:pPr>
        <w:pStyle w:val="ListParagraph"/>
        <w:numPr>
          <w:ilvl w:val="0"/>
          <w:numId w:val="57"/>
        </w:numPr>
        <w:contextualSpacing w:val="0"/>
        <w:jc w:val="both"/>
        <w:rPr>
          <w:ins w:id="1396" w:author="Juan Montojo" w:date="2024-09-01T16:52:00Z"/>
          <w:color w:val="000000" w:themeColor="text1"/>
        </w:rPr>
      </w:pPr>
      <w:ins w:id="1397" w:author="Juan Montojo" w:date="2024-09-01T16:52:00Z">
        <w:r w:rsidRPr="00BF7D7F">
          <w:rPr>
            <w:color w:val="000000" w:themeColor="text1"/>
          </w:rPr>
          <w:t>For generalization Case 2, generalized performance may be achieved for some certain combinations of UE speed#A and UE speed#B but not for others:</w:t>
        </w:r>
      </w:ins>
    </w:p>
    <w:p w14:paraId="7914116E" w14:textId="77777777" w:rsidR="00EC0E94" w:rsidRPr="00BF7D7F" w:rsidRDefault="00EC0E94" w:rsidP="00711B01">
      <w:pPr>
        <w:pStyle w:val="ListParagraph"/>
        <w:numPr>
          <w:ilvl w:val="1"/>
          <w:numId w:val="57"/>
        </w:numPr>
        <w:contextualSpacing w:val="0"/>
        <w:jc w:val="both"/>
        <w:rPr>
          <w:ins w:id="1398" w:author="Juan Montojo" w:date="2024-09-01T16:52:00Z"/>
          <w:color w:val="000000" w:themeColor="text1"/>
        </w:rPr>
      </w:pPr>
      <w:ins w:id="1399" w:author="Juan Montojo" w:date="2024-09-01T16:52:00Z">
        <w:r w:rsidRPr="00BF7D7F">
          <w:rPr>
            <w:color w:val="000000" w:themeColor="text1"/>
          </w:rPr>
          <w:t>If UE speed#B is 10 km/h and</w:t>
        </w:r>
      </w:ins>
    </w:p>
    <w:p w14:paraId="11EDA20C" w14:textId="77777777" w:rsidR="00EC0E94" w:rsidRPr="00BF7D7F" w:rsidRDefault="00EC0E94" w:rsidP="00711B01">
      <w:pPr>
        <w:pStyle w:val="ListParagraph"/>
        <w:numPr>
          <w:ilvl w:val="2"/>
          <w:numId w:val="57"/>
        </w:numPr>
        <w:contextualSpacing w:val="0"/>
        <w:jc w:val="both"/>
        <w:rPr>
          <w:ins w:id="1400" w:author="Juan Montojo" w:date="2024-09-01T16:52:00Z"/>
          <w:color w:val="000000" w:themeColor="text1"/>
        </w:rPr>
      </w:pPr>
      <w:ins w:id="1401" w:author="Juan Montojo" w:date="2024-09-01T16:52:00Z">
        <w:r w:rsidRPr="00BF7D7F">
          <w:rPr>
            <w:color w:val="000000" w:themeColor="text1"/>
          </w:rPr>
          <w:t>UE speed#A is 30 km/h or 120km/h, 2 sources observe a generalized performance of less than -5.5% degradation, and 1 source observes -16.2% degradation.</w:t>
        </w:r>
      </w:ins>
    </w:p>
    <w:p w14:paraId="646E6E37" w14:textId="77777777" w:rsidR="00EC0E94" w:rsidRPr="00BF7D7F" w:rsidRDefault="00EC0E94" w:rsidP="00711B01">
      <w:pPr>
        <w:pStyle w:val="ListParagraph"/>
        <w:numPr>
          <w:ilvl w:val="2"/>
          <w:numId w:val="57"/>
        </w:numPr>
        <w:contextualSpacing w:val="0"/>
        <w:jc w:val="both"/>
        <w:rPr>
          <w:ins w:id="1402" w:author="Juan Montojo" w:date="2024-09-01T16:52:00Z"/>
          <w:color w:val="000000" w:themeColor="text1"/>
        </w:rPr>
      </w:pPr>
      <w:ins w:id="1403" w:author="Juan Montojo" w:date="2024-09-01T16:52:00Z">
        <w:r w:rsidRPr="00BF7D7F">
          <w:rPr>
            <w:color w:val="000000" w:themeColor="text1"/>
          </w:rPr>
          <w:t xml:space="preserve">UE speed#A is 60 km/h, 2 sources observe -26.79%~-13.3% degradation. </w:t>
        </w:r>
      </w:ins>
    </w:p>
    <w:p w14:paraId="7B87153C" w14:textId="77777777" w:rsidR="00EC0E94" w:rsidRPr="00BF7D7F" w:rsidRDefault="00EC0E94" w:rsidP="00711B01">
      <w:pPr>
        <w:pStyle w:val="ListParagraph"/>
        <w:numPr>
          <w:ilvl w:val="1"/>
          <w:numId w:val="57"/>
        </w:numPr>
        <w:contextualSpacing w:val="0"/>
        <w:jc w:val="both"/>
        <w:rPr>
          <w:ins w:id="1404" w:author="Juan Montojo" w:date="2024-09-01T16:52:00Z"/>
          <w:color w:val="000000" w:themeColor="text1"/>
        </w:rPr>
      </w:pPr>
      <w:ins w:id="1405" w:author="Juan Montojo" w:date="2024-09-01T16:52:00Z">
        <w:r w:rsidRPr="00BF7D7F">
          <w:rPr>
            <w:color w:val="000000" w:themeColor="text1"/>
          </w:rPr>
          <w:t>If UE speed#B is 30 km/h and</w:t>
        </w:r>
      </w:ins>
    </w:p>
    <w:p w14:paraId="08469629" w14:textId="77777777" w:rsidR="00EC0E94" w:rsidRPr="00BF7D7F" w:rsidRDefault="00EC0E94" w:rsidP="00711B01">
      <w:pPr>
        <w:pStyle w:val="ListParagraph"/>
        <w:numPr>
          <w:ilvl w:val="2"/>
          <w:numId w:val="57"/>
        </w:numPr>
        <w:contextualSpacing w:val="0"/>
        <w:jc w:val="both"/>
        <w:rPr>
          <w:ins w:id="1406" w:author="Juan Montojo" w:date="2024-09-01T16:52:00Z"/>
          <w:color w:val="000000" w:themeColor="text1"/>
        </w:rPr>
      </w:pPr>
      <w:ins w:id="1407" w:author="Juan Montojo" w:date="2024-09-01T16:52:00Z">
        <w:r w:rsidRPr="00BF7D7F">
          <w:rPr>
            <w:color w:val="000000" w:themeColor="text1"/>
          </w:rPr>
          <w:lastRenderedPageBreak/>
          <w:t>UE speed#A is 60km/h, 4 sources observe a generalized performance of -11.4%~-2.7% degradation and 4 sources observe a generalized performance of -33.6%~-19% degradation.</w:t>
        </w:r>
      </w:ins>
    </w:p>
    <w:p w14:paraId="16FB6403" w14:textId="77777777" w:rsidR="00EC0E94" w:rsidRPr="00BF7D7F" w:rsidRDefault="00EC0E94" w:rsidP="00711B01">
      <w:pPr>
        <w:pStyle w:val="ListParagraph"/>
        <w:numPr>
          <w:ilvl w:val="2"/>
          <w:numId w:val="57"/>
        </w:numPr>
        <w:contextualSpacing w:val="0"/>
        <w:jc w:val="both"/>
        <w:rPr>
          <w:ins w:id="1408" w:author="Juan Montojo" w:date="2024-09-01T16:52:00Z"/>
          <w:color w:val="000000" w:themeColor="text1"/>
        </w:rPr>
      </w:pPr>
      <w:ins w:id="1409" w:author="Juan Montojo" w:date="2024-09-01T16:52:00Z">
        <w:r w:rsidRPr="00BF7D7F">
          <w:rPr>
            <w:color w:val="000000" w:themeColor="text1"/>
          </w:rPr>
          <w:t xml:space="preserve"> UE speed#A is 10km/h or 120km/h, 3 sources observe a generalized performance of -72.37%~-51.5% degradation.</w:t>
        </w:r>
      </w:ins>
    </w:p>
    <w:p w14:paraId="453874A5" w14:textId="77777777" w:rsidR="00EC0E94" w:rsidRPr="00BF7D7F" w:rsidRDefault="00EC0E94" w:rsidP="00711B01">
      <w:pPr>
        <w:pStyle w:val="ListParagraph"/>
        <w:numPr>
          <w:ilvl w:val="1"/>
          <w:numId w:val="57"/>
        </w:numPr>
        <w:contextualSpacing w:val="0"/>
        <w:jc w:val="both"/>
        <w:rPr>
          <w:ins w:id="1410" w:author="Juan Montojo" w:date="2024-09-01T16:52:00Z"/>
          <w:color w:val="000000" w:themeColor="text1"/>
        </w:rPr>
      </w:pPr>
      <w:ins w:id="1411" w:author="Juan Montojo" w:date="2024-09-01T16:52:00Z">
        <w:r w:rsidRPr="00BF7D7F">
          <w:rPr>
            <w:color w:val="000000" w:themeColor="text1"/>
          </w:rPr>
          <w:t>If UE speed#B is 60 km/h and</w:t>
        </w:r>
      </w:ins>
    </w:p>
    <w:p w14:paraId="21DFC891" w14:textId="77777777" w:rsidR="00EC0E94" w:rsidRPr="00BF7D7F" w:rsidRDefault="00EC0E94" w:rsidP="00711B01">
      <w:pPr>
        <w:pStyle w:val="ListParagraph"/>
        <w:numPr>
          <w:ilvl w:val="2"/>
          <w:numId w:val="57"/>
        </w:numPr>
        <w:contextualSpacing w:val="0"/>
        <w:jc w:val="both"/>
        <w:rPr>
          <w:ins w:id="1412" w:author="Juan Montojo" w:date="2024-09-01T16:52:00Z"/>
          <w:color w:val="000000" w:themeColor="text1"/>
        </w:rPr>
      </w:pPr>
      <w:ins w:id="1413" w:author="Juan Montojo" w:date="2024-09-01T16:52:00Z">
        <w:r w:rsidRPr="00BF7D7F">
          <w:rPr>
            <w:color w:val="000000" w:themeColor="text1"/>
          </w:rPr>
          <w:t>UE speed#A is 10km/h, 1 source observes a generalized performance of -16.4 degradation</w:t>
        </w:r>
      </w:ins>
    </w:p>
    <w:p w14:paraId="211E285C" w14:textId="77777777" w:rsidR="00EC0E94" w:rsidRPr="00BF7D7F" w:rsidRDefault="00EC0E94" w:rsidP="00711B01">
      <w:pPr>
        <w:pStyle w:val="ListParagraph"/>
        <w:numPr>
          <w:ilvl w:val="2"/>
          <w:numId w:val="57"/>
        </w:numPr>
        <w:contextualSpacing w:val="0"/>
        <w:jc w:val="both"/>
        <w:rPr>
          <w:ins w:id="1414" w:author="Juan Montojo" w:date="2024-09-01T16:52:00Z"/>
          <w:color w:val="000000" w:themeColor="text1"/>
        </w:rPr>
      </w:pPr>
      <w:ins w:id="1415" w:author="Juan Montojo" w:date="2024-09-01T16:52:00Z">
        <w:r w:rsidRPr="00BF7D7F">
          <w:rPr>
            <w:color w:val="000000" w:themeColor="text1"/>
          </w:rPr>
          <w:t xml:space="preserve">UE speed#A is 30km/h, 1 source observes a generalized performance of -5.4% degradation and 6 sources observe a generalized performance of -56.3%~-13.8% degradation </w:t>
        </w:r>
      </w:ins>
    </w:p>
    <w:p w14:paraId="1CFF286B" w14:textId="77777777" w:rsidR="00EC0E94" w:rsidRPr="00BF7D7F" w:rsidRDefault="00EC0E94" w:rsidP="00711B01">
      <w:pPr>
        <w:pStyle w:val="ListParagraph"/>
        <w:numPr>
          <w:ilvl w:val="1"/>
          <w:numId w:val="57"/>
        </w:numPr>
        <w:contextualSpacing w:val="0"/>
        <w:jc w:val="both"/>
        <w:rPr>
          <w:ins w:id="1416" w:author="Juan Montojo" w:date="2024-09-01T16:52:00Z"/>
          <w:color w:val="000000" w:themeColor="text1"/>
        </w:rPr>
      </w:pPr>
      <w:ins w:id="1417" w:author="Juan Montojo" w:date="2024-09-01T16:52:00Z">
        <w:r w:rsidRPr="00BF7D7F">
          <w:rPr>
            <w:color w:val="000000" w:themeColor="text1"/>
          </w:rPr>
          <w:t>If UE speed#B is 120 km/h and</w:t>
        </w:r>
      </w:ins>
    </w:p>
    <w:p w14:paraId="03BE3FEE" w14:textId="77777777" w:rsidR="00EC0E94" w:rsidRPr="00BF7D7F" w:rsidRDefault="00EC0E94" w:rsidP="00711B01">
      <w:pPr>
        <w:pStyle w:val="ListParagraph"/>
        <w:numPr>
          <w:ilvl w:val="2"/>
          <w:numId w:val="57"/>
        </w:numPr>
        <w:contextualSpacing w:val="0"/>
        <w:jc w:val="both"/>
        <w:rPr>
          <w:ins w:id="1418" w:author="Juan Montojo" w:date="2024-09-01T16:52:00Z"/>
          <w:color w:val="000000" w:themeColor="text1"/>
        </w:rPr>
      </w:pPr>
      <w:ins w:id="1419" w:author="Juan Montojo" w:date="2024-09-01T16:52:00Z">
        <w:r w:rsidRPr="00BF7D7F">
          <w:rPr>
            <w:color w:val="000000" w:themeColor="text1"/>
          </w:rPr>
          <w:t xml:space="preserve">UE speed#A is 30km/h, 1 source observes a generalized performance of -56.3% degradation </w:t>
        </w:r>
      </w:ins>
    </w:p>
    <w:p w14:paraId="34A743A3" w14:textId="77777777" w:rsidR="00EC0E94" w:rsidRPr="00BF7D7F" w:rsidRDefault="00EC0E94" w:rsidP="00711B01">
      <w:pPr>
        <w:pStyle w:val="ListParagraph"/>
        <w:numPr>
          <w:ilvl w:val="0"/>
          <w:numId w:val="57"/>
        </w:numPr>
        <w:contextualSpacing w:val="0"/>
        <w:jc w:val="both"/>
        <w:rPr>
          <w:ins w:id="1420" w:author="Juan Montojo" w:date="2024-09-01T16:52:00Z"/>
          <w:color w:val="000000" w:themeColor="text1"/>
        </w:rPr>
      </w:pPr>
      <w:ins w:id="1421" w:author="Juan Montojo" w:date="2024-09-01T16:52:00Z">
        <w:r w:rsidRPr="00BF7D7F">
          <w:rPr>
            <w:color w:val="000000" w:themeColor="text1"/>
          </w:rPr>
          <w:t xml:space="preserve">For generalization Case 3, generalized performance of the AI/ML model can be achieved in general (0%~-3.8% loss) for UE speed#B subject to any of 10 km/h, 30 km/h, 60 km/h and 120 km/h, if the training dataset is constructed with data samples subject to multiple UE speeds including UE speed#B, as observed by 8 sources </w:t>
        </w:r>
      </w:ins>
    </w:p>
    <w:p w14:paraId="0FDA8435" w14:textId="77777777" w:rsidR="00EC0E94" w:rsidRPr="00BF7D7F" w:rsidRDefault="00EC0E94" w:rsidP="00711B01">
      <w:pPr>
        <w:pStyle w:val="ListParagraph"/>
        <w:numPr>
          <w:ilvl w:val="1"/>
          <w:numId w:val="57"/>
        </w:numPr>
        <w:contextualSpacing w:val="0"/>
        <w:jc w:val="both"/>
        <w:rPr>
          <w:ins w:id="1422" w:author="Juan Montojo" w:date="2024-09-01T16:52:00Z"/>
          <w:color w:val="000000" w:themeColor="text1"/>
        </w:rPr>
      </w:pPr>
      <w:ins w:id="1423" w:author="Juan Montojo" w:date="2024-09-01T16:52:00Z">
        <w:r w:rsidRPr="00BF7D7F">
          <w:rPr>
            <w:color w:val="000000" w:themeColor="text1"/>
          </w:rPr>
          <w:t xml:space="preserve">If UE speed#B is 10 km/h </w:t>
        </w:r>
      </w:ins>
    </w:p>
    <w:p w14:paraId="4D0E9D60" w14:textId="77777777" w:rsidR="00EC0E94" w:rsidRPr="00BF7D7F" w:rsidRDefault="00EC0E94" w:rsidP="00711B01">
      <w:pPr>
        <w:pStyle w:val="ListParagraph"/>
        <w:numPr>
          <w:ilvl w:val="2"/>
          <w:numId w:val="57"/>
        </w:numPr>
        <w:contextualSpacing w:val="0"/>
        <w:jc w:val="both"/>
        <w:rPr>
          <w:ins w:id="1424" w:author="Juan Montojo" w:date="2024-09-01T16:52:00Z"/>
          <w:color w:val="000000" w:themeColor="text1"/>
        </w:rPr>
      </w:pPr>
      <w:ins w:id="1425" w:author="Juan Montojo" w:date="2024-09-01T16:52:00Z">
        <w:r w:rsidRPr="00BF7D7F">
          <w:rPr>
            <w:color w:val="000000" w:themeColor="text1"/>
          </w:rPr>
          <w:t xml:space="preserve">2 sources observe a generalized performance of less than -0.2% degradation, 1 source observes -5.1% degradation, and 1 source observes -16.87% degradation. </w:t>
        </w:r>
      </w:ins>
    </w:p>
    <w:p w14:paraId="44B84796" w14:textId="77777777" w:rsidR="00EC0E94" w:rsidRPr="00BF7D7F" w:rsidRDefault="00EC0E94" w:rsidP="00711B01">
      <w:pPr>
        <w:pStyle w:val="ListParagraph"/>
        <w:numPr>
          <w:ilvl w:val="1"/>
          <w:numId w:val="57"/>
        </w:numPr>
        <w:contextualSpacing w:val="0"/>
        <w:jc w:val="both"/>
        <w:rPr>
          <w:ins w:id="1426" w:author="Juan Montojo" w:date="2024-09-01T16:52:00Z"/>
          <w:color w:val="000000" w:themeColor="text1"/>
        </w:rPr>
      </w:pPr>
      <w:ins w:id="1427" w:author="Juan Montojo" w:date="2024-09-01T16:52:00Z">
        <w:r w:rsidRPr="00BF7D7F">
          <w:rPr>
            <w:color w:val="000000" w:themeColor="text1"/>
          </w:rPr>
          <w:t xml:space="preserve">If UE speed#B is 30 km/h </w:t>
        </w:r>
      </w:ins>
    </w:p>
    <w:p w14:paraId="6C9F2BEB" w14:textId="77777777" w:rsidR="00EC0E94" w:rsidRPr="00BF7D7F" w:rsidRDefault="00EC0E94" w:rsidP="00711B01">
      <w:pPr>
        <w:pStyle w:val="ListParagraph"/>
        <w:numPr>
          <w:ilvl w:val="2"/>
          <w:numId w:val="57"/>
        </w:numPr>
        <w:contextualSpacing w:val="0"/>
        <w:jc w:val="both"/>
        <w:rPr>
          <w:ins w:id="1428" w:author="Juan Montojo" w:date="2024-09-01T16:52:00Z"/>
          <w:color w:val="000000" w:themeColor="text1"/>
        </w:rPr>
      </w:pPr>
      <w:ins w:id="1429" w:author="Juan Montojo" w:date="2024-09-01T16:52:00Z">
        <w:r w:rsidRPr="00BF7D7F">
          <w:rPr>
            <w:color w:val="000000" w:themeColor="text1"/>
          </w:rPr>
          <w:t>9 sources observe a generalized performance of less than -3.8% degradation, 1 source observes a generalized performance of -15.44% degradation.</w:t>
        </w:r>
      </w:ins>
    </w:p>
    <w:p w14:paraId="3164BBD3" w14:textId="77777777" w:rsidR="00EC0E94" w:rsidRPr="00BF7D7F" w:rsidRDefault="00EC0E94" w:rsidP="00711B01">
      <w:pPr>
        <w:pStyle w:val="ListParagraph"/>
        <w:numPr>
          <w:ilvl w:val="1"/>
          <w:numId w:val="57"/>
        </w:numPr>
        <w:contextualSpacing w:val="0"/>
        <w:jc w:val="both"/>
        <w:rPr>
          <w:ins w:id="1430" w:author="Juan Montojo" w:date="2024-09-01T16:52:00Z"/>
          <w:color w:val="000000" w:themeColor="text1"/>
        </w:rPr>
      </w:pPr>
      <w:ins w:id="1431" w:author="Juan Montojo" w:date="2024-09-01T16:52:00Z">
        <w:r w:rsidRPr="00BF7D7F">
          <w:rPr>
            <w:color w:val="000000" w:themeColor="text1"/>
          </w:rPr>
          <w:t>If UE speed#B is 60 km/h and</w:t>
        </w:r>
      </w:ins>
    </w:p>
    <w:p w14:paraId="00866566" w14:textId="77777777" w:rsidR="00EC0E94" w:rsidRPr="00BF7D7F" w:rsidRDefault="00EC0E94" w:rsidP="00711B01">
      <w:pPr>
        <w:pStyle w:val="ListParagraph"/>
        <w:numPr>
          <w:ilvl w:val="2"/>
          <w:numId w:val="57"/>
        </w:numPr>
        <w:contextualSpacing w:val="0"/>
        <w:jc w:val="both"/>
        <w:rPr>
          <w:ins w:id="1432" w:author="Juan Montojo" w:date="2024-09-01T16:52:00Z"/>
          <w:color w:val="000000" w:themeColor="text1"/>
        </w:rPr>
      </w:pPr>
      <w:ins w:id="1433" w:author="Juan Montojo" w:date="2024-09-01T16:52:00Z">
        <w:r w:rsidRPr="00BF7D7F">
          <w:rPr>
            <w:color w:val="000000" w:themeColor="text1"/>
          </w:rPr>
          <w:t>8 sources observe a generalized performance of less than -3.63% degradation, 2 sources observe a generalized performance of -13.5%~-6.77% degradation.</w:t>
        </w:r>
      </w:ins>
    </w:p>
    <w:p w14:paraId="3EECA211" w14:textId="77777777" w:rsidR="00EC0E94" w:rsidRPr="00BF7D7F" w:rsidRDefault="00EC0E94" w:rsidP="00711B01">
      <w:pPr>
        <w:pStyle w:val="ListParagraph"/>
        <w:numPr>
          <w:ilvl w:val="1"/>
          <w:numId w:val="57"/>
        </w:numPr>
        <w:contextualSpacing w:val="0"/>
        <w:jc w:val="both"/>
        <w:rPr>
          <w:ins w:id="1434" w:author="Juan Montojo" w:date="2024-09-01T16:52:00Z"/>
          <w:color w:val="000000" w:themeColor="text1"/>
        </w:rPr>
      </w:pPr>
      <w:ins w:id="1435" w:author="Juan Montojo" w:date="2024-09-01T16:52:00Z">
        <w:r w:rsidRPr="00BF7D7F">
          <w:rPr>
            <w:color w:val="000000" w:themeColor="text1"/>
          </w:rPr>
          <w:t>If UE speed#B is 120 km/h and</w:t>
        </w:r>
      </w:ins>
    </w:p>
    <w:p w14:paraId="17123FDE" w14:textId="77777777" w:rsidR="00EC0E94" w:rsidRPr="00BF7D7F" w:rsidRDefault="00EC0E94" w:rsidP="00711B01">
      <w:pPr>
        <w:pStyle w:val="ListParagraph"/>
        <w:numPr>
          <w:ilvl w:val="2"/>
          <w:numId w:val="57"/>
        </w:numPr>
        <w:contextualSpacing w:val="0"/>
        <w:jc w:val="both"/>
        <w:rPr>
          <w:ins w:id="1436" w:author="Juan Montojo" w:date="2024-09-01T16:52:00Z"/>
          <w:color w:val="000000" w:themeColor="text1"/>
        </w:rPr>
      </w:pPr>
      <w:ins w:id="1437" w:author="Juan Montojo" w:date="2024-09-01T16:52:00Z">
        <w:r w:rsidRPr="00BF7D7F">
          <w:rPr>
            <w:color w:val="000000" w:themeColor="text1"/>
          </w:rPr>
          <w:t xml:space="preserve">1 source observes a generalized performance of -43.6% degradation </w:t>
        </w:r>
      </w:ins>
    </w:p>
    <w:p w14:paraId="3228F6D9" w14:textId="77777777" w:rsidR="00EC0E94" w:rsidRPr="00BF7D7F" w:rsidRDefault="00EC0E94" w:rsidP="00711B01">
      <w:pPr>
        <w:numPr>
          <w:ilvl w:val="1"/>
          <w:numId w:val="57"/>
        </w:numPr>
        <w:jc w:val="both"/>
        <w:rPr>
          <w:ins w:id="1438" w:author="Juan Montojo" w:date="2024-09-01T16:52:00Z"/>
          <w:color w:val="000000" w:themeColor="text1"/>
          <w:lang w:eastAsia="x-none"/>
        </w:rPr>
      </w:pPr>
      <w:ins w:id="1439" w:author="Juan Montojo" w:date="2024-09-01T16:52:00Z">
        <w:r w:rsidRPr="00BF7D7F">
          <w:rPr>
            <w:color w:val="000000" w:themeColor="text1"/>
            <w:lang w:eastAsia="x-none"/>
          </w:rPr>
          <w:t>Note: For generalization Case 3, 2 sources observe performance degradations (-43.6%~-13.5% loss) for UE speed#B subject to 10 km/h, 30 km/h, 60 km/h, 120 km/h, but compared with generalization Case 2, in general the performance are still improved.</w:t>
        </w:r>
      </w:ins>
    </w:p>
    <w:p w14:paraId="6892BC72" w14:textId="77777777" w:rsidR="00EC0E94" w:rsidRPr="00BF7D7F" w:rsidRDefault="00EC0E94" w:rsidP="00711B01">
      <w:pPr>
        <w:jc w:val="both"/>
        <w:rPr>
          <w:ins w:id="1440" w:author="Juan Montojo" w:date="2024-09-01T16:52:00Z"/>
          <w:color w:val="000000" w:themeColor="text1"/>
        </w:rPr>
      </w:pPr>
      <w:ins w:id="1441" w:author="Juan Montojo" w:date="2024-09-01T16:52:00Z">
        <w:r w:rsidRPr="00BF7D7F">
          <w:rPr>
            <w:color w:val="000000" w:themeColor="text1"/>
          </w:rPr>
          <w:t>Note: the above results are based on the following assumptions besides the assumptions of the agreed EVM table</w:t>
        </w:r>
      </w:ins>
    </w:p>
    <w:p w14:paraId="6054448B" w14:textId="77777777" w:rsidR="00EC0E94" w:rsidRPr="00BF7D7F" w:rsidRDefault="00EC0E94" w:rsidP="00711B01">
      <w:pPr>
        <w:pStyle w:val="ListParagraph"/>
        <w:numPr>
          <w:ilvl w:val="0"/>
          <w:numId w:val="57"/>
        </w:numPr>
        <w:contextualSpacing w:val="0"/>
        <w:jc w:val="both"/>
        <w:rPr>
          <w:ins w:id="1442" w:author="Juan Montojo" w:date="2024-09-01T16:52:00Z"/>
          <w:color w:val="000000" w:themeColor="text1"/>
        </w:rPr>
      </w:pPr>
      <w:ins w:id="1443" w:author="Juan Montojo" w:date="2024-09-01T16:52:00Z">
        <w:r w:rsidRPr="00BF7D7F">
          <w:rPr>
            <w:color w:val="000000" w:themeColor="text1"/>
          </w:rPr>
          <w:t>Raw channel matrix is used as the model input.</w:t>
        </w:r>
      </w:ins>
    </w:p>
    <w:p w14:paraId="1BD66E40" w14:textId="77777777" w:rsidR="00EC0E94" w:rsidRPr="00BF7D7F" w:rsidRDefault="00EC0E94" w:rsidP="00711B01">
      <w:pPr>
        <w:pStyle w:val="ListParagraph"/>
        <w:numPr>
          <w:ilvl w:val="0"/>
          <w:numId w:val="57"/>
        </w:numPr>
        <w:contextualSpacing w:val="0"/>
        <w:jc w:val="both"/>
        <w:rPr>
          <w:ins w:id="1444" w:author="Juan Montojo" w:date="2024-09-01T16:52:00Z"/>
          <w:color w:val="000000" w:themeColor="text1"/>
        </w:rPr>
      </w:pPr>
      <w:ins w:id="1445" w:author="Juan Montojo" w:date="2024-09-01T16:52:00Z">
        <w:r w:rsidRPr="00BF7D7F">
          <w:rPr>
            <w:color w:val="000000" w:themeColor="text1"/>
          </w:rPr>
          <w:t>The performance metric is SGCS in linear value for layer 1/2/3/4.</w:t>
        </w:r>
      </w:ins>
    </w:p>
    <w:p w14:paraId="0C505A5B" w14:textId="77777777" w:rsidR="00EC0E94" w:rsidRPr="00BF7D7F" w:rsidRDefault="00EC0E94" w:rsidP="00711B01">
      <w:pPr>
        <w:pStyle w:val="ListParagraph"/>
        <w:numPr>
          <w:ilvl w:val="0"/>
          <w:numId w:val="57"/>
        </w:numPr>
        <w:suppressAutoHyphens/>
        <w:contextualSpacing w:val="0"/>
        <w:rPr>
          <w:ins w:id="1446" w:author="Juan Montojo" w:date="2024-09-01T16:52:00Z"/>
          <w:color w:val="000000" w:themeColor="text1"/>
        </w:rPr>
      </w:pPr>
      <w:ins w:id="1447" w:author="Juan Montojo" w:date="2024-09-01T16:52:00Z">
        <w:r w:rsidRPr="00BF7D7F">
          <w:rPr>
            <w:color w:val="000000" w:themeColor="text1"/>
          </w:rPr>
          <w:t>4 sources consider spatial consistency. Other sources do not consider spatial consistency.</w:t>
        </w:r>
      </w:ins>
    </w:p>
    <w:p w14:paraId="01A70504" w14:textId="77777777" w:rsidR="00EC0E94" w:rsidRPr="00BF7D7F" w:rsidRDefault="00EC0E94" w:rsidP="00711B01">
      <w:pPr>
        <w:pStyle w:val="ListParagraph"/>
        <w:numPr>
          <w:ilvl w:val="0"/>
          <w:numId w:val="57"/>
        </w:numPr>
        <w:suppressAutoHyphens/>
        <w:contextualSpacing w:val="0"/>
        <w:jc w:val="both"/>
        <w:rPr>
          <w:ins w:id="1448" w:author="Juan Montojo" w:date="2024-09-01T16:52:00Z"/>
          <w:color w:val="000000" w:themeColor="text1"/>
          <w:lang w:eastAsia="ko-KR"/>
        </w:rPr>
      </w:pPr>
      <w:ins w:id="1449" w:author="Juan Montojo" w:date="2024-09-01T16:52:00Z">
        <w:r w:rsidRPr="00BF7D7F">
          <w:rPr>
            <w:color w:val="000000" w:themeColor="text1"/>
            <w:lang w:eastAsia="ko-KR"/>
          </w:rPr>
          <w:t xml:space="preserve">2 sources consider beam-delay domain transformation/antenna-frequency domain transformation as pre/post processing, 1 source considered antenna(port)-delay domain transformation/ antenna(port)-frequency domain transformation as pre/post processing, and other sources do not consider pre/post processing </w:t>
        </w:r>
      </w:ins>
    </w:p>
    <w:p w14:paraId="7F782784" w14:textId="77777777" w:rsidR="00EC0E94" w:rsidRPr="00BF7D7F" w:rsidRDefault="00EC0E94" w:rsidP="00073B92">
      <w:pPr>
        <w:suppressAutoHyphens/>
        <w:jc w:val="both"/>
        <w:rPr>
          <w:ins w:id="1450" w:author="Juan Montojo" w:date="2024-09-01T16:52:00Z"/>
          <w:color w:val="000000" w:themeColor="text1"/>
          <w:lang w:eastAsia="ko-KR"/>
        </w:rPr>
      </w:pPr>
      <w:ins w:id="1451" w:author="Juan Montojo" w:date="2024-09-01T16:52:00Z">
        <w:r w:rsidRPr="00BF7D7F">
          <w:rPr>
            <w:color w:val="000000" w:themeColor="text1"/>
          </w:rPr>
          <w:t xml:space="preserve">Note: Results refer to Table 3-1 of </w:t>
        </w:r>
        <w:r w:rsidRPr="00BF7D7F">
          <w:rPr>
            <w:color w:val="000000" w:themeColor="text1"/>
            <w:lang w:eastAsia="ko-KR"/>
          </w:rPr>
          <w:t>R1-2407338</w:t>
        </w:r>
      </w:ins>
    </w:p>
    <w:p w14:paraId="3F90F495" w14:textId="77777777" w:rsidR="00EC0E94" w:rsidRPr="00BF7D7F" w:rsidRDefault="00EC0E94" w:rsidP="00711B01">
      <w:pPr>
        <w:rPr>
          <w:ins w:id="1452" w:author="Juan Montojo" w:date="2024-09-01T16:52:00Z"/>
          <w:rFonts w:eastAsia="SimSun"/>
          <w:lang w:eastAsia="zh-CN"/>
        </w:rPr>
      </w:pPr>
    </w:p>
    <w:p w14:paraId="3703C049" w14:textId="77777777" w:rsidR="00EC0E94" w:rsidRPr="00BF7D7F" w:rsidRDefault="00EC0E94" w:rsidP="00711B01">
      <w:pPr>
        <w:rPr>
          <w:ins w:id="1453" w:author="Juan Montojo" w:date="2024-09-01T16:52:00Z"/>
          <w:rFonts w:eastAsia="DengXian"/>
          <w:b/>
          <w:bCs/>
          <w:i/>
          <w:lang w:eastAsia="zh-CN"/>
        </w:rPr>
      </w:pPr>
      <w:ins w:id="1454" w:author="Juan Montojo" w:date="2024-09-01T16:52:00Z">
        <w:r w:rsidRPr="00BF7D7F">
          <w:rPr>
            <w:rFonts w:eastAsia="DengXian"/>
            <w:b/>
            <w:bCs/>
            <w:i/>
            <w:lang w:eastAsia="zh-CN"/>
          </w:rPr>
          <w:t>Generalization over deployment scenarios</w:t>
        </w:r>
      </w:ins>
    </w:p>
    <w:p w14:paraId="25F4874A" w14:textId="77777777" w:rsidR="00EC0E94" w:rsidRPr="00BF7D7F" w:rsidRDefault="00EC0E94" w:rsidP="00711B01">
      <w:pPr>
        <w:rPr>
          <w:ins w:id="1455" w:author="Juan Montojo" w:date="2024-09-01T16:52:00Z"/>
          <w:color w:val="000000"/>
        </w:rPr>
      </w:pPr>
      <w:ins w:id="1456" w:author="Juan Montojo" w:date="2024-09-01T16:52:00Z">
        <w:r w:rsidRPr="00BF7D7F">
          <w:rPr>
            <w:color w:val="000000"/>
          </w:rPr>
          <w:t>For the generalization verification of CSI prediction using UE sided model over various deployment scenarios, compared to the generalization Case 1 where the AI/ML model is trained with dataset subject to a certain deployment scenario#B</w:t>
        </w:r>
        <w:r w:rsidRPr="00BF7D7F">
          <w:rPr>
            <w:color w:val="0070C0"/>
          </w:rPr>
          <w:t xml:space="preserve"> </w:t>
        </w:r>
        <w:r w:rsidRPr="00BF7D7F">
          <w:rPr>
            <w:color w:val="000000"/>
          </w:rPr>
          <w:t xml:space="preserve">applied for inference with a </w:t>
        </w:r>
        <w:r w:rsidRPr="00BF7D7F">
          <w:rPr>
            <w:color w:val="000000"/>
            <w:lang w:eastAsia="x-none"/>
          </w:rPr>
          <w:t xml:space="preserve">same </w:t>
        </w:r>
        <w:r w:rsidRPr="00BF7D7F">
          <w:rPr>
            <w:color w:val="000000"/>
          </w:rPr>
          <w:t xml:space="preserve">deployment scenario#B </w:t>
        </w:r>
      </w:ins>
    </w:p>
    <w:p w14:paraId="30F6E266" w14:textId="77777777" w:rsidR="00EC0E94" w:rsidRPr="00BF7D7F" w:rsidRDefault="00EC0E94" w:rsidP="00711B01">
      <w:pPr>
        <w:pStyle w:val="ListParagraph"/>
        <w:numPr>
          <w:ilvl w:val="0"/>
          <w:numId w:val="58"/>
        </w:numPr>
        <w:suppressAutoHyphens/>
        <w:contextualSpacing w:val="0"/>
        <w:jc w:val="both"/>
        <w:rPr>
          <w:ins w:id="1457" w:author="Juan Montojo" w:date="2024-09-01T16:52:00Z"/>
          <w:lang w:eastAsia="ko-KR"/>
        </w:rPr>
      </w:pPr>
      <w:ins w:id="1458" w:author="Juan Montojo" w:date="2024-09-01T16:52:00Z">
        <w:r w:rsidRPr="00BF7D7F">
          <w:rPr>
            <w:color w:val="000000"/>
          </w:rPr>
          <w:lastRenderedPageBreak/>
          <w:t>For generalization Case 2, generalized performance may be achieved for some certain combinations of deployment scenario#A and deployment scenario#B but not for others:</w:t>
        </w:r>
      </w:ins>
    </w:p>
    <w:p w14:paraId="0A582598" w14:textId="77777777" w:rsidR="00EC0E94" w:rsidRPr="00BF7D7F" w:rsidRDefault="00EC0E94" w:rsidP="00711B01">
      <w:pPr>
        <w:pStyle w:val="ListParagraph"/>
        <w:numPr>
          <w:ilvl w:val="1"/>
          <w:numId w:val="58"/>
        </w:numPr>
        <w:suppressAutoHyphens/>
        <w:contextualSpacing w:val="0"/>
        <w:jc w:val="both"/>
        <w:rPr>
          <w:ins w:id="1459" w:author="Juan Montojo" w:date="2024-09-01T16:52:00Z"/>
          <w:lang w:eastAsia="ko-KR"/>
        </w:rPr>
      </w:pPr>
      <w:ins w:id="1460" w:author="Juan Montojo" w:date="2024-09-01T16:52:00Z">
        <w:r w:rsidRPr="00BF7D7F">
          <w:rPr>
            <w:color w:val="000000"/>
          </w:rPr>
          <w:t>For deployment scenario#B is UM</w:t>
        </w:r>
        <w:r w:rsidRPr="00BF7D7F">
          <w:rPr>
            <w:color w:val="000000"/>
            <w:lang w:eastAsia="ko-KR"/>
          </w:rPr>
          <w:t>a</w:t>
        </w:r>
      </w:ins>
    </w:p>
    <w:p w14:paraId="72A6F715" w14:textId="77777777" w:rsidR="00EC0E94" w:rsidRPr="00BF7D7F" w:rsidRDefault="00EC0E94" w:rsidP="00711B01">
      <w:pPr>
        <w:pStyle w:val="ListParagraph"/>
        <w:numPr>
          <w:ilvl w:val="2"/>
          <w:numId w:val="58"/>
        </w:numPr>
        <w:suppressAutoHyphens/>
        <w:contextualSpacing w:val="0"/>
        <w:jc w:val="both"/>
        <w:rPr>
          <w:ins w:id="1461" w:author="Juan Montojo" w:date="2024-09-01T16:52:00Z"/>
          <w:lang w:eastAsia="ko-KR"/>
        </w:rPr>
      </w:pPr>
      <w:ins w:id="1462" w:author="Juan Montojo" w:date="2024-09-01T16:52:00Z">
        <w:r w:rsidRPr="00BF7D7F">
          <w:rPr>
            <w:color w:val="000000"/>
            <w:lang w:eastAsia="ko-KR"/>
          </w:rPr>
          <w:t>2 sources observe</w:t>
        </w:r>
        <w:r w:rsidRPr="00BF7D7F">
          <w:rPr>
            <w:color w:val="000000"/>
          </w:rPr>
          <w:t xml:space="preserve"> -1.88%~0% degradation</w:t>
        </w:r>
        <w:r w:rsidRPr="00BF7D7F">
          <w:t xml:space="preserve"> </w:t>
        </w:r>
      </w:ins>
    </w:p>
    <w:p w14:paraId="0A61C9AF" w14:textId="77777777" w:rsidR="00EC0E94" w:rsidRPr="00BF7D7F" w:rsidRDefault="00EC0E94" w:rsidP="00711B01">
      <w:pPr>
        <w:pStyle w:val="ListParagraph"/>
        <w:numPr>
          <w:ilvl w:val="2"/>
          <w:numId w:val="58"/>
        </w:numPr>
        <w:suppressAutoHyphens/>
        <w:contextualSpacing w:val="0"/>
        <w:jc w:val="both"/>
        <w:rPr>
          <w:ins w:id="1463" w:author="Juan Montojo" w:date="2024-09-01T16:52:00Z"/>
          <w:lang w:eastAsia="ko-KR"/>
        </w:rPr>
      </w:pPr>
      <w:ins w:id="1464" w:author="Juan Montojo" w:date="2024-09-01T16:52:00Z">
        <w:r w:rsidRPr="00BF7D7F">
          <w:rPr>
            <w:color w:val="000000"/>
          </w:rPr>
          <w:t>1 source observes -6.8% degradation</w:t>
        </w:r>
      </w:ins>
    </w:p>
    <w:p w14:paraId="6482E529" w14:textId="77777777" w:rsidR="00EC0E94" w:rsidRPr="00BF7D7F" w:rsidRDefault="00EC0E94" w:rsidP="00711B01">
      <w:pPr>
        <w:pStyle w:val="ListParagraph"/>
        <w:numPr>
          <w:ilvl w:val="1"/>
          <w:numId w:val="58"/>
        </w:numPr>
        <w:suppressAutoHyphens/>
        <w:contextualSpacing w:val="0"/>
        <w:jc w:val="both"/>
        <w:rPr>
          <w:ins w:id="1465" w:author="Juan Montojo" w:date="2024-09-01T16:52:00Z"/>
          <w:lang w:eastAsia="ko-KR"/>
        </w:rPr>
      </w:pPr>
      <w:ins w:id="1466" w:author="Juan Montojo" w:date="2024-09-01T16:52:00Z">
        <w:r w:rsidRPr="00BF7D7F">
          <w:rPr>
            <w:color w:val="000000"/>
          </w:rPr>
          <w:t>For deployment scenario#B is UMi</w:t>
        </w:r>
      </w:ins>
    </w:p>
    <w:p w14:paraId="0C9E44A4" w14:textId="77777777" w:rsidR="00EC0E94" w:rsidRPr="00BF7D7F" w:rsidRDefault="00EC0E94" w:rsidP="00711B01">
      <w:pPr>
        <w:pStyle w:val="ListParagraph"/>
        <w:numPr>
          <w:ilvl w:val="2"/>
          <w:numId w:val="58"/>
        </w:numPr>
        <w:suppressAutoHyphens/>
        <w:contextualSpacing w:val="0"/>
        <w:jc w:val="both"/>
        <w:rPr>
          <w:ins w:id="1467" w:author="Juan Montojo" w:date="2024-09-01T16:52:00Z"/>
          <w:lang w:eastAsia="ko-KR"/>
        </w:rPr>
      </w:pPr>
      <w:ins w:id="1468" w:author="Juan Montojo" w:date="2024-09-01T16:52:00Z">
        <w:r w:rsidRPr="00BF7D7F">
          <w:rPr>
            <w:color w:val="000000"/>
          </w:rPr>
          <w:t xml:space="preserve">1 source observes 0% degradation </w:t>
        </w:r>
      </w:ins>
    </w:p>
    <w:p w14:paraId="2EBC0CE3" w14:textId="77777777" w:rsidR="00EC0E94" w:rsidRPr="00BF7D7F" w:rsidRDefault="00EC0E94" w:rsidP="00711B01">
      <w:pPr>
        <w:pStyle w:val="ListParagraph"/>
        <w:numPr>
          <w:ilvl w:val="2"/>
          <w:numId w:val="58"/>
        </w:numPr>
        <w:suppressAutoHyphens/>
        <w:contextualSpacing w:val="0"/>
        <w:jc w:val="both"/>
        <w:rPr>
          <w:ins w:id="1469" w:author="Juan Montojo" w:date="2024-09-01T16:52:00Z"/>
          <w:lang w:eastAsia="ko-KR"/>
        </w:rPr>
      </w:pPr>
      <w:ins w:id="1470" w:author="Juan Montojo" w:date="2024-09-01T16:52:00Z">
        <w:r w:rsidRPr="00BF7D7F">
          <w:rPr>
            <w:color w:val="000000"/>
            <w:lang w:eastAsia="ko-KR"/>
          </w:rPr>
          <w:t>3 sources observe</w:t>
        </w:r>
        <w:r w:rsidRPr="00BF7D7F">
          <w:rPr>
            <w:color w:val="000000"/>
          </w:rPr>
          <w:t xml:space="preserve"> -4.85%~-3.03% degradation</w:t>
        </w:r>
        <w:r w:rsidRPr="00BF7D7F">
          <w:t xml:space="preserve"> </w:t>
        </w:r>
      </w:ins>
    </w:p>
    <w:p w14:paraId="7F473AFA" w14:textId="77777777" w:rsidR="00EC0E94" w:rsidRPr="00BF7D7F" w:rsidRDefault="00EC0E94" w:rsidP="00711B01">
      <w:pPr>
        <w:pStyle w:val="B3"/>
        <w:numPr>
          <w:ilvl w:val="0"/>
          <w:numId w:val="58"/>
        </w:numPr>
        <w:suppressAutoHyphens/>
        <w:textAlignment w:val="baseline"/>
        <w:rPr>
          <w:ins w:id="1471" w:author="Juan Montojo" w:date="2024-09-01T16:52:00Z"/>
          <w:rFonts w:eastAsia="Batang"/>
          <w:color w:val="000000"/>
          <w:szCs w:val="24"/>
        </w:rPr>
      </w:pPr>
      <w:ins w:id="1472" w:author="Juan Montojo" w:date="2024-09-01T16:52:00Z">
        <w:r w:rsidRPr="00BF7D7F">
          <w:rPr>
            <w:rFonts w:eastAsia="Batang"/>
            <w:color w:val="000000"/>
            <w:szCs w:val="24"/>
          </w:rPr>
          <w:t xml:space="preserve">For generalization Case 3, generalized performance of the AI/ML model </w:t>
        </w:r>
        <w:r w:rsidRPr="00BF7D7F">
          <w:t>can be achieved (-1.95%~0% loss) for deployment scenario#B subject to any of UMa and UMi</w:t>
        </w:r>
        <w:r w:rsidRPr="00BF7D7F">
          <w:rPr>
            <w:rFonts w:eastAsia="Batang"/>
            <w:color w:val="000000"/>
            <w:szCs w:val="24"/>
          </w:rPr>
          <w:t>, if the training dataset is constructed with data samples subject to multiple deployment scenarios including deployment scenario#B as observed by 3 sources.</w:t>
        </w:r>
      </w:ins>
    </w:p>
    <w:p w14:paraId="6AAE72D7" w14:textId="77777777" w:rsidR="00EC0E94" w:rsidRPr="00BF7D7F" w:rsidRDefault="00EC0E94" w:rsidP="00711B01">
      <w:pPr>
        <w:pStyle w:val="B3"/>
        <w:numPr>
          <w:ilvl w:val="1"/>
          <w:numId w:val="58"/>
        </w:numPr>
        <w:suppressAutoHyphens/>
        <w:textAlignment w:val="baseline"/>
        <w:rPr>
          <w:ins w:id="1473" w:author="Juan Montojo" w:date="2024-09-01T16:52:00Z"/>
          <w:rFonts w:eastAsia="Batang"/>
          <w:color w:val="000000"/>
          <w:szCs w:val="24"/>
        </w:rPr>
      </w:pPr>
      <w:ins w:id="1474" w:author="Juan Montojo" w:date="2024-09-01T16:52:00Z">
        <w:r w:rsidRPr="00BF7D7F">
          <w:rPr>
            <w:color w:val="000000"/>
          </w:rPr>
          <w:t xml:space="preserve">Minor loss (0%~-1.95%) are observed by 3 sources </w:t>
        </w:r>
      </w:ins>
    </w:p>
    <w:p w14:paraId="4178A335" w14:textId="77777777" w:rsidR="00EC0E94" w:rsidRPr="00BF7D7F" w:rsidRDefault="00EC0E94" w:rsidP="00711B01">
      <w:pPr>
        <w:pStyle w:val="B3"/>
        <w:numPr>
          <w:ilvl w:val="1"/>
          <w:numId w:val="58"/>
        </w:numPr>
        <w:suppressAutoHyphens/>
        <w:textAlignment w:val="baseline"/>
        <w:rPr>
          <w:ins w:id="1475" w:author="Juan Montojo" w:date="2024-09-01T16:52:00Z"/>
          <w:rFonts w:eastAsia="Batang"/>
          <w:color w:val="000000"/>
          <w:szCs w:val="24"/>
        </w:rPr>
      </w:pPr>
      <w:ins w:id="1476" w:author="Juan Montojo" w:date="2024-09-01T16:52:00Z">
        <w:r w:rsidRPr="00BF7D7F">
          <w:rPr>
            <w:color w:val="000000"/>
          </w:rPr>
          <w:t>Note: Moderate degradations of -5.2% are observed by 1 source for deployment scenario#B subject to Uma</w:t>
        </w:r>
      </w:ins>
    </w:p>
    <w:p w14:paraId="4C1A00D2" w14:textId="77777777" w:rsidR="00EC0E94" w:rsidRPr="00BF7D7F" w:rsidRDefault="00EC0E94" w:rsidP="00711B01">
      <w:pPr>
        <w:pStyle w:val="B3"/>
        <w:suppressAutoHyphens/>
        <w:ind w:left="0" w:firstLine="0"/>
        <w:textAlignment w:val="baseline"/>
        <w:rPr>
          <w:ins w:id="1477" w:author="Juan Montojo" w:date="2024-09-01T16:52:00Z"/>
          <w:color w:val="000000"/>
        </w:rPr>
      </w:pPr>
      <w:ins w:id="1478" w:author="Juan Montojo" w:date="2024-09-01T16:52:00Z">
        <w:r w:rsidRPr="00BF7D7F">
          <w:rPr>
            <w:color w:val="000000"/>
          </w:rPr>
          <w:t>Note: the above results are based on the following assumptions besides the assumptions of the agreed EVM table</w:t>
        </w:r>
        <w:r w:rsidRPr="00BF7D7F">
          <w:t xml:space="preserve"> </w:t>
        </w:r>
      </w:ins>
    </w:p>
    <w:p w14:paraId="1C9E4697" w14:textId="77777777" w:rsidR="00EC0E94" w:rsidRPr="00BF7D7F" w:rsidRDefault="00EC0E94" w:rsidP="00711B01">
      <w:pPr>
        <w:pStyle w:val="B3"/>
        <w:numPr>
          <w:ilvl w:val="0"/>
          <w:numId w:val="58"/>
        </w:numPr>
        <w:suppressAutoHyphens/>
        <w:textAlignment w:val="baseline"/>
        <w:rPr>
          <w:ins w:id="1479" w:author="Juan Montojo" w:date="2024-09-01T16:52:00Z"/>
          <w:color w:val="000000"/>
        </w:rPr>
      </w:pPr>
      <w:ins w:id="1480" w:author="Juan Montojo" w:date="2024-09-01T16:52:00Z">
        <w:r w:rsidRPr="00BF7D7F">
          <w:rPr>
            <w:color w:val="000000"/>
          </w:rPr>
          <w:t>Raw channel matrix is used as the model input.</w:t>
        </w:r>
      </w:ins>
    </w:p>
    <w:p w14:paraId="7F06E193" w14:textId="77777777" w:rsidR="00EC0E94" w:rsidRPr="00BF7D7F" w:rsidRDefault="00EC0E94" w:rsidP="00711B01">
      <w:pPr>
        <w:pStyle w:val="ListParagraph"/>
        <w:numPr>
          <w:ilvl w:val="0"/>
          <w:numId w:val="58"/>
        </w:numPr>
        <w:suppressAutoHyphens/>
        <w:contextualSpacing w:val="0"/>
        <w:jc w:val="both"/>
        <w:rPr>
          <w:ins w:id="1481" w:author="Juan Montojo" w:date="2024-09-01T16:52:00Z"/>
          <w:color w:val="000000"/>
        </w:rPr>
      </w:pPr>
      <w:ins w:id="1482" w:author="Juan Montojo" w:date="2024-09-01T16:52:00Z">
        <w:r w:rsidRPr="00BF7D7F">
          <w:rPr>
            <w:color w:val="000000"/>
          </w:rPr>
          <w:t>The performance metric is SGCS in linear value for layer 1/2/3/4.</w:t>
        </w:r>
      </w:ins>
    </w:p>
    <w:p w14:paraId="4608B29F" w14:textId="77777777" w:rsidR="00EC0E94" w:rsidRPr="00BF7D7F" w:rsidRDefault="00EC0E94" w:rsidP="00711B01">
      <w:pPr>
        <w:pStyle w:val="B3"/>
        <w:numPr>
          <w:ilvl w:val="0"/>
          <w:numId w:val="58"/>
        </w:numPr>
        <w:suppressAutoHyphens/>
        <w:textAlignment w:val="baseline"/>
        <w:rPr>
          <w:ins w:id="1483" w:author="Juan Montojo" w:date="2024-09-01T16:52:00Z"/>
          <w:color w:val="000000"/>
        </w:rPr>
      </w:pPr>
      <w:ins w:id="1484" w:author="Juan Montojo" w:date="2024-09-01T16:52:00Z">
        <w:r w:rsidRPr="00BF7D7F">
          <w:rPr>
            <w:color w:val="000000"/>
          </w:rPr>
          <w:t>3 sources consider spatial consistency. Other sources do not consider spatial consistency.</w:t>
        </w:r>
      </w:ins>
    </w:p>
    <w:p w14:paraId="130C8BB5" w14:textId="77777777" w:rsidR="00711B01" w:rsidRPr="00BF7D7F" w:rsidRDefault="00EC0E94" w:rsidP="00711B01">
      <w:pPr>
        <w:pStyle w:val="B3"/>
        <w:numPr>
          <w:ilvl w:val="0"/>
          <w:numId w:val="58"/>
        </w:numPr>
        <w:suppressAutoHyphens/>
        <w:rPr>
          <w:color w:val="000000"/>
        </w:rPr>
      </w:pPr>
      <w:ins w:id="1485" w:author="Juan Montojo" w:date="2024-09-01T16:52:00Z">
        <w:r w:rsidRPr="00BF7D7F">
          <w:rPr>
            <w:color w:val="000000"/>
          </w:rPr>
          <w:t>1 source considers beam-delay domain transformation/antenna-frequency domain transformation as pre/post processing, and other sources considers no pre/post processing.</w:t>
        </w:r>
      </w:ins>
    </w:p>
    <w:p w14:paraId="2081F3B0" w14:textId="1ADFB417" w:rsidR="00EC0E94" w:rsidRPr="00BF7D7F" w:rsidRDefault="00EC0E94" w:rsidP="00073B92">
      <w:pPr>
        <w:pStyle w:val="B3"/>
        <w:suppressAutoHyphens/>
        <w:ind w:left="0" w:firstLine="0"/>
        <w:textAlignment w:val="baseline"/>
        <w:rPr>
          <w:ins w:id="1486" w:author="Juan Montojo" w:date="2024-09-01T16:52:00Z"/>
          <w:color w:val="000000"/>
        </w:rPr>
      </w:pPr>
      <w:ins w:id="1487" w:author="Juan Montojo" w:date="2024-09-01T16:52:00Z">
        <w:r w:rsidRPr="00BF7D7F">
          <w:t>Note: Results refer to Table 3-2 of R1-2407339</w:t>
        </w:r>
      </w:ins>
    </w:p>
    <w:p w14:paraId="346E63DB" w14:textId="77777777" w:rsidR="00EC0E94" w:rsidRPr="00BF7D7F" w:rsidRDefault="00EC0E94" w:rsidP="00711B01">
      <w:pPr>
        <w:rPr>
          <w:ins w:id="1488" w:author="Juan Montojo" w:date="2024-09-01T16:52:00Z"/>
          <w:rFonts w:eastAsia="SimSun"/>
          <w:lang w:eastAsia="zh-CN"/>
        </w:rPr>
      </w:pPr>
    </w:p>
    <w:p w14:paraId="09F995E3" w14:textId="77777777" w:rsidR="00EC0E94" w:rsidRPr="00BF7D7F" w:rsidRDefault="00EC0E94" w:rsidP="00711B01">
      <w:pPr>
        <w:rPr>
          <w:ins w:id="1489" w:author="Juan Montojo" w:date="2024-09-01T16:52:00Z"/>
          <w:rFonts w:eastAsia="DengXian"/>
          <w:b/>
          <w:bCs/>
          <w:i/>
          <w:lang w:eastAsia="zh-CN"/>
        </w:rPr>
      </w:pPr>
      <w:ins w:id="1490" w:author="Juan Montojo" w:date="2024-09-01T16:52:00Z">
        <w:r w:rsidRPr="00BF7D7F">
          <w:rPr>
            <w:rFonts w:eastAsia="DengXian"/>
            <w:b/>
            <w:bCs/>
            <w:i/>
            <w:lang w:eastAsia="zh-CN"/>
          </w:rPr>
          <w:t>Generalization over carrier frequency</w:t>
        </w:r>
      </w:ins>
    </w:p>
    <w:p w14:paraId="46F7EA53" w14:textId="77777777" w:rsidR="00EC0E94" w:rsidRPr="00BF7D7F" w:rsidRDefault="00EC0E94" w:rsidP="00711B01">
      <w:pPr>
        <w:rPr>
          <w:ins w:id="1491" w:author="Juan Montojo" w:date="2024-09-01T16:52:00Z"/>
          <w:color w:val="000000"/>
        </w:rPr>
      </w:pPr>
      <w:ins w:id="1492" w:author="Juan Montojo" w:date="2024-09-01T16:52:00Z">
        <w:r w:rsidRPr="00BF7D7F">
          <w:rPr>
            <w:color w:val="000000"/>
          </w:rPr>
          <w:t xml:space="preserve">For the generalization verification of CSI prediction using UE sided model over various carrier frequency, compared to the generalization Case 1 where the AI/ML model is trained with dataset subject to a certain carrier frequency#B applied for inference with a </w:t>
        </w:r>
        <w:r w:rsidRPr="00BF7D7F">
          <w:rPr>
            <w:color w:val="000000"/>
            <w:lang w:eastAsia="x-none"/>
          </w:rPr>
          <w:t xml:space="preserve">same </w:t>
        </w:r>
        <w:r w:rsidRPr="00BF7D7F">
          <w:rPr>
            <w:color w:val="000000"/>
          </w:rPr>
          <w:t xml:space="preserve">carrier frequency#B </w:t>
        </w:r>
      </w:ins>
    </w:p>
    <w:p w14:paraId="2FE54938" w14:textId="77777777" w:rsidR="00EC0E94" w:rsidRPr="00BF7D7F" w:rsidRDefault="00EC0E94" w:rsidP="00711B01">
      <w:pPr>
        <w:pStyle w:val="ListParagraph"/>
        <w:numPr>
          <w:ilvl w:val="0"/>
          <w:numId w:val="59"/>
        </w:numPr>
        <w:suppressAutoHyphens/>
        <w:contextualSpacing w:val="0"/>
        <w:jc w:val="both"/>
        <w:rPr>
          <w:ins w:id="1493" w:author="Juan Montojo" w:date="2024-09-01T16:52:00Z"/>
          <w:lang w:eastAsia="ko-KR"/>
        </w:rPr>
      </w:pPr>
      <w:ins w:id="1494" w:author="Juan Montojo" w:date="2024-09-01T16:52:00Z">
        <w:r w:rsidRPr="00BF7D7F">
          <w:rPr>
            <w:color w:val="000000"/>
          </w:rPr>
          <w:t xml:space="preserve">For generalization Case 2, </w:t>
        </w:r>
        <w:r w:rsidRPr="00BF7D7F">
          <w:t>significant degradations are suffered in general from the perspective of the layouts of antenna ports, as observed by 3 sources:</w:t>
        </w:r>
      </w:ins>
    </w:p>
    <w:p w14:paraId="0A36C5BC" w14:textId="77777777" w:rsidR="00EC0E94" w:rsidRPr="00BF7D7F" w:rsidRDefault="00EC0E94" w:rsidP="00711B01">
      <w:pPr>
        <w:pStyle w:val="ListParagraph"/>
        <w:numPr>
          <w:ilvl w:val="1"/>
          <w:numId w:val="59"/>
        </w:numPr>
        <w:suppressAutoHyphens/>
        <w:contextualSpacing w:val="0"/>
        <w:jc w:val="both"/>
        <w:rPr>
          <w:ins w:id="1495" w:author="Juan Montojo" w:date="2024-09-01T16:52:00Z"/>
          <w:lang w:eastAsia="ko-KR"/>
        </w:rPr>
      </w:pPr>
      <w:ins w:id="1496" w:author="Juan Montojo" w:date="2024-09-01T16:52:00Z">
        <w:r w:rsidRPr="00BF7D7F">
          <w:rPr>
            <w:color w:val="000000"/>
          </w:rPr>
          <w:t>For carrier frequency#B is 2GHz</w:t>
        </w:r>
      </w:ins>
    </w:p>
    <w:p w14:paraId="724C6F59" w14:textId="77777777" w:rsidR="00EC0E94" w:rsidRPr="00BF7D7F" w:rsidRDefault="00EC0E94" w:rsidP="00711B01">
      <w:pPr>
        <w:pStyle w:val="ListParagraph"/>
        <w:numPr>
          <w:ilvl w:val="2"/>
          <w:numId w:val="59"/>
        </w:numPr>
        <w:suppressAutoHyphens/>
        <w:contextualSpacing w:val="0"/>
        <w:jc w:val="both"/>
        <w:rPr>
          <w:ins w:id="1497" w:author="Juan Montojo" w:date="2024-09-01T16:52:00Z"/>
          <w:lang w:eastAsia="ko-KR"/>
        </w:rPr>
      </w:pPr>
      <w:ins w:id="1498" w:author="Juan Montojo" w:date="2024-09-01T16:52:00Z">
        <w:r w:rsidRPr="00BF7D7F">
          <w:rPr>
            <w:color w:val="000000"/>
          </w:rPr>
          <w:t xml:space="preserve">1 source observes -11.4% degradation </w:t>
        </w:r>
      </w:ins>
    </w:p>
    <w:p w14:paraId="7958900E" w14:textId="77777777" w:rsidR="00EC0E94" w:rsidRPr="00BF7D7F" w:rsidRDefault="00EC0E94" w:rsidP="00711B01">
      <w:pPr>
        <w:pStyle w:val="ListParagraph"/>
        <w:numPr>
          <w:ilvl w:val="2"/>
          <w:numId w:val="59"/>
        </w:numPr>
        <w:suppressAutoHyphens/>
        <w:contextualSpacing w:val="0"/>
        <w:jc w:val="both"/>
        <w:rPr>
          <w:ins w:id="1499" w:author="Juan Montojo" w:date="2024-09-01T16:52:00Z"/>
          <w:lang w:eastAsia="ko-KR"/>
        </w:rPr>
      </w:pPr>
      <w:ins w:id="1500" w:author="Juan Montojo" w:date="2024-09-01T16:52:00Z">
        <w:r w:rsidRPr="00BF7D7F">
          <w:rPr>
            <w:color w:val="000000"/>
            <w:lang w:eastAsia="ko-KR"/>
          </w:rPr>
          <w:t>1 source observes</w:t>
        </w:r>
        <w:r w:rsidRPr="00BF7D7F">
          <w:rPr>
            <w:color w:val="000000"/>
          </w:rPr>
          <w:t xml:space="preserve"> -80.53% degradation</w:t>
        </w:r>
        <w:r w:rsidRPr="00BF7D7F">
          <w:t xml:space="preserve"> </w:t>
        </w:r>
      </w:ins>
    </w:p>
    <w:p w14:paraId="559B6A7C" w14:textId="77777777" w:rsidR="00EC0E94" w:rsidRPr="00BF7D7F" w:rsidRDefault="00EC0E94" w:rsidP="00711B01">
      <w:pPr>
        <w:pStyle w:val="ListParagraph"/>
        <w:numPr>
          <w:ilvl w:val="1"/>
          <w:numId w:val="59"/>
        </w:numPr>
        <w:suppressAutoHyphens/>
        <w:contextualSpacing w:val="0"/>
        <w:jc w:val="both"/>
        <w:rPr>
          <w:ins w:id="1501" w:author="Juan Montojo" w:date="2024-09-01T16:52:00Z"/>
          <w:lang w:eastAsia="ko-KR"/>
        </w:rPr>
      </w:pPr>
      <w:ins w:id="1502" w:author="Juan Montojo" w:date="2024-09-01T16:52:00Z">
        <w:r w:rsidRPr="00BF7D7F">
          <w:rPr>
            <w:color w:val="000000"/>
          </w:rPr>
          <w:t>For carrier frequency#B is 3GHz or 4GHz</w:t>
        </w:r>
      </w:ins>
    </w:p>
    <w:p w14:paraId="46510B8F" w14:textId="77777777" w:rsidR="00EC0E94" w:rsidRPr="00BF7D7F" w:rsidRDefault="00EC0E94" w:rsidP="00711B01">
      <w:pPr>
        <w:pStyle w:val="ListParagraph"/>
        <w:numPr>
          <w:ilvl w:val="2"/>
          <w:numId w:val="59"/>
        </w:numPr>
        <w:suppressAutoHyphens/>
        <w:contextualSpacing w:val="0"/>
        <w:jc w:val="both"/>
        <w:rPr>
          <w:ins w:id="1503" w:author="Juan Montojo" w:date="2024-09-01T16:52:00Z"/>
          <w:lang w:eastAsia="ko-KR"/>
        </w:rPr>
      </w:pPr>
      <w:ins w:id="1504" w:author="Juan Montojo" w:date="2024-09-01T16:52:00Z">
        <w:r w:rsidRPr="00BF7D7F">
          <w:rPr>
            <w:color w:val="000000"/>
            <w:lang w:eastAsia="ko-KR"/>
          </w:rPr>
          <w:t>2 sources observe</w:t>
        </w:r>
        <w:r w:rsidRPr="00BF7D7F">
          <w:rPr>
            <w:color w:val="000000"/>
          </w:rPr>
          <w:t xml:space="preserve"> -34.23%~-80.53% degradation</w:t>
        </w:r>
        <w:r w:rsidRPr="00BF7D7F">
          <w:t xml:space="preserve"> </w:t>
        </w:r>
      </w:ins>
    </w:p>
    <w:p w14:paraId="2E355819" w14:textId="77777777" w:rsidR="00EC0E94" w:rsidRPr="00BF7D7F" w:rsidRDefault="00EC0E94" w:rsidP="00711B01">
      <w:pPr>
        <w:pStyle w:val="ListParagraph"/>
        <w:numPr>
          <w:ilvl w:val="2"/>
          <w:numId w:val="59"/>
        </w:numPr>
        <w:suppressAutoHyphens/>
        <w:contextualSpacing w:val="0"/>
        <w:jc w:val="both"/>
        <w:rPr>
          <w:ins w:id="1505" w:author="Juan Montojo" w:date="2024-09-01T16:52:00Z"/>
          <w:lang w:eastAsia="ko-KR"/>
        </w:rPr>
      </w:pPr>
      <w:ins w:id="1506" w:author="Juan Montojo" w:date="2024-09-01T16:52:00Z">
        <w:r w:rsidRPr="00BF7D7F">
          <w:rPr>
            <w:color w:val="000000"/>
          </w:rPr>
          <w:t>1 source observes -14.21% degradation</w:t>
        </w:r>
      </w:ins>
    </w:p>
    <w:p w14:paraId="4F81872E" w14:textId="77777777" w:rsidR="00EC0E94" w:rsidRPr="00BF7D7F" w:rsidRDefault="00EC0E94" w:rsidP="00711B01">
      <w:pPr>
        <w:pStyle w:val="B3"/>
        <w:numPr>
          <w:ilvl w:val="0"/>
          <w:numId w:val="59"/>
        </w:numPr>
        <w:suppressAutoHyphens/>
        <w:textAlignment w:val="baseline"/>
        <w:rPr>
          <w:ins w:id="1507" w:author="Juan Montojo" w:date="2024-09-01T16:52:00Z"/>
          <w:rFonts w:eastAsia="Batang"/>
          <w:color w:val="000000"/>
          <w:szCs w:val="24"/>
        </w:rPr>
      </w:pPr>
      <w:ins w:id="1508" w:author="Juan Montojo" w:date="2024-09-01T16:52:00Z">
        <w:r w:rsidRPr="00BF7D7F">
          <w:rPr>
            <w:rFonts w:eastAsia="Batang"/>
            <w:color w:val="000000"/>
            <w:szCs w:val="24"/>
          </w:rPr>
          <w:t xml:space="preserve">For generalization Case 3, </w:t>
        </w:r>
        <w:r w:rsidRPr="00BF7D7F">
          <w:rPr>
            <w:color w:val="000000"/>
          </w:rPr>
          <w:t>generalized performance may be achieved for some certain combinations of carrier frequency#A and carrier frequency#B but not for others,</w:t>
        </w:r>
        <w:r w:rsidRPr="00BF7D7F">
          <w:rPr>
            <w:rFonts w:eastAsia="Batang"/>
            <w:color w:val="000000"/>
            <w:szCs w:val="24"/>
          </w:rPr>
          <w:t xml:space="preserve"> if the training dataset is constructed with data samples subject to multiple </w:t>
        </w:r>
        <w:r w:rsidRPr="00BF7D7F">
          <w:rPr>
            <w:color w:val="000000"/>
          </w:rPr>
          <w:t>carrier frequencie</w:t>
        </w:r>
        <w:r w:rsidRPr="00BF7D7F">
          <w:rPr>
            <w:rFonts w:eastAsia="Batang"/>
            <w:color w:val="000000"/>
            <w:szCs w:val="24"/>
          </w:rPr>
          <w:t xml:space="preserve">s including </w:t>
        </w:r>
        <w:r w:rsidRPr="00BF7D7F">
          <w:rPr>
            <w:color w:val="000000"/>
          </w:rPr>
          <w:t>carrier frequency</w:t>
        </w:r>
        <w:r w:rsidRPr="00BF7D7F">
          <w:rPr>
            <w:rFonts w:eastAsia="Batang"/>
            <w:color w:val="000000"/>
            <w:szCs w:val="24"/>
          </w:rPr>
          <w:t xml:space="preserve">#B </w:t>
        </w:r>
      </w:ins>
    </w:p>
    <w:p w14:paraId="372BD038" w14:textId="77777777" w:rsidR="00EC0E94" w:rsidRPr="00BF7D7F" w:rsidRDefault="00EC0E94" w:rsidP="00711B01">
      <w:pPr>
        <w:pStyle w:val="ListParagraph"/>
        <w:numPr>
          <w:ilvl w:val="1"/>
          <w:numId w:val="59"/>
        </w:numPr>
        <w:suppressAutoHyphens/>
        <w:contextualSpacing w:val="0"/>
        <w:jc w:val="both"/>
        <w:rPr>
          <w:ins w:id="1509" w:author="Juan Montojo" w:date="2024-09-01T16:52:00Z"/>
          <w:lang w:eastAsia="ko-KR"/>
        </w:rPr>
      </w:pPr>
      <w:ins w:id="1510" w:author="Juan Montojo" w:date="2024-09-01T16:52:00Z">
        <w:r w:rsidRPr="00BF7D7F">
          <w:rPr>
            <w:color w:val="000000"/>
          </w:rPr>
          <w:t>For carrier frequency#B is 2GHz</w:t>
        </w:r>
      </w:ins>
    </w:p>
    <w:p w14:paraId="26DFCC63" w14:textId="77777777" w:rsidR="00EC0E94" w:rsidRPr="00BF7D7F" w:rsidRDefault="00EC0E94" w:rsidP="00711B01">
      <w:pPr>
        <w:pStyle w:val="ListParagraph"/>
        <w:numPr>
          <w:ilvl w:val="2"/>
          <w:numId w:val="59"/>
        </w:numPr>
        <w:suppressAutoHyphens/>
        <w:contextualSpacing w:val="0"/>
        <w:jc w:val="both"/>
        <w:rPr>
          <w:ins w:id="1511" w:author="Juan Montojo" w:date="2024-09-01T16:52:00Z"/>
          <w:lang w:eastAsia="ko-KR"/>
        </w:rPr>
      </w:pPr>
      <w:ins w:id="1512" w:author="Juan Montojo" w:date="2024-09-01T16:52:00Z">
        <w:r w:rsidRPr="00BF7D7F">
          <w:rPr>
            <w:color w:val="000000"/>
          </w:rPr>
          <w:t xml:space="preserve">1 source observes -0.5% degradation </w:t>
        </w:r>
      </w:ins>
    </w:p>
    <w:p w14:paraId="72B0B5D9" w14:textId="77777777" w:rsidR="00EC0E94" w:rsidRPr="00BF7D7F" w:rsidRDefault="00EC0E94" w:rsidP="00711B01">
      <w:pPr>
        <w:pStyle w:val="ListParagraph"/>
        <w:numPr>
          <w:ilvl w:val="2"/>
          <w:numId w:val="59"/>
        </w:numPr>
        <w:suppressAutoHyphens/>
        <w:contextualSpacing w:val="0"/>
        <w:jc w:val="both"/>
        <w:rPr>
          <w:ins w:id="1513" w:author="Juan Montojo" w:date="2024-09-01T16:52:00Z"/>
          <w:lang w:eastAsia="ko-KR"/>
        </w:rPr>
      </w:pPr>
      <w:ins w:id="1514" w:author="Juan Montojo" w:date="2024-09-01T16:52:00Z">
        <w:r w:rsidRPr="00BF7D7F">
          <w:rPr>
            <w:color w:val="000000"/>
            <w:lang w:eastAsia="ko-KR"/>
          </w:rPr>
          <w:lastRenderedPageBreak/>
          <w:t>1 source observes</w:t>
        </w:r>
        <w:r w:rsidRPr="00BF7D7F">
          <w:rPr>
            <w:color w:val="000000"/>
          </w:rPr>
          <w:t xml:space="preserve"> -9.27% degradation</w:t>
        </w:r>
        <w:r w:rsidRPr="00BF7D7F">
          <w:t xml:space="preserve"> </w:t>
        </w:r>
      </w:ins>
    </w:p>
    <w:p w14:paraId="003D3568" w14:textId="77777777" w:rsidR="00EC0E94" w:rsidRPr="00BF7D7F" w:rsidRDefault="00EC0E94" w:rsidP="00711B01">
      <w:pPr>
        <w:pStyle w:val="ListParagraph"/>
        <w:numPr>
          <w:ilvl w:val="1"/>
          <w:numId w:val="59"/>
        </w:numPr>
        <w:suppressAutoHyphens/>
        <w:contextualSpacing w:val="0"/>
        <w:jc w:val="both"/>
        <w:rPr>
          <w:ins w:id="1515" w:author="Juan Montojo" w:date="2024-09-01T16:52:00Z"/>
          <w:lang w:eastAsia="ko-KR"/>
        </w:rPr>
      </w:pPr>
      <w:ins w:id="1516" w:author="Juan Montojo" w:date="2024-09-01T16:52:00Z">
        <w:r w:rsidRPr="00BF7D7F">
          <w:rPr>
            <w:color w:val="000000"/>
          </w:rPr>
          <w:t>For carrier frequency#B is 3GHz or 4GHz</w:t>
        </w:r>
      </w:ins>
    </w:p>
    <w:p w14:paraId="473675BA" w14:textId="77777777" w:rsidR="00EC0E94" w:rsidRPr="00BF7D7F" w:rsidRDefault="00EC0E94" w:rsidP="00711B01">
      <w:pPr>
        <w:pStyle w:val="ListParagraph"/>
        <w:numPr>
          <w:ilvl w:val="2"/>
          <w:numId w:val="59"/>
        </w:numPr>
        <w:suppressAutoHyphens/>
        <w:contextualSpacing w:val="0"/>
        <w:jc w:val="both"/>
        <w:rPr>
          <w:ins w:id="1517" w:author="Juan Montojo" w:date="2024-09-01T16:52:00Z"/>
          <w:lang w:eastAsia="ko-KR"/>
        </w:rPr>
      </w:pPr>
      <w:ins w:id="1518" w:author="Juan Montojo" w:date="2024-09-01T16:52:00Z">
        <w:r w:rsidRPr="00BF7D7F">
          <w:rPr>
            <w:color w:val="000000"/>
            <w:lang w:eastAsia="ko-KR"/>
          </w:rPr>
          <w:t>2 sources observe</w:t>
        </w:r>
        <w:r w:rsidRPr="00BF7D7F">
          <w:rPr>
            <w:color w:val="000000"/>
          </w:rPr>
          <w:t xml:space="preserve"> -1.93%~-5.1% degradation</w:t>
        </w:r>
        <w:r w:rsidRPr="00BF7D7F">
          <w:t xml:space="preserve"> </w:t>
        </w:r>
      </w:ins>
    </w:p>
    <w:p w14:paraId="0F4F3B17" w14:textId="77777777" w:rsidR="00EC0E94" w:rsidRPr="00BF7D7F" w:rsidRDefault="00EC0E94" w:rsidP="00711B01">
      <w:pPr>
        <w:pStyle w:val="B3"/>
        <w:numPr>
          <w:ilvl w:val="2"/>
          <w:numId w:val="59"/>
        </w:numPr>
        <w:suppressAutoHyphens/>
        <w:textAlignment w:val="baseline"/>
        <w:rPr>
          <w:ins w:id="1519" w:author="Juan Montojo" w:date="2024-09-01T16:52:00Z"/>
          <w:rFonts w:eastAsia="Batang"/>
          <w:color w:val="000000"/>
          <w:szCs w:val="24"/>
        </w:rPr>
      </w:pPr>
      <w:ins w:id="1520" w:author="Juan Montojo" w:date="2024-09-01T16:52:00Z">
        <w:r w:rsidRPr="00BF7D7F">
          <w:rPr>
            <w:color w:val="000000"/>
          </w:rPr>
          <w:t>1 source observes -14.94% degradation</w:t>
        </w:r>
      </w:ins>
    </w:p>
    <w:p w14:paraId="6D9A8D09" w14:textId="77777777" w:rsidR="00EC0E94" w:rsidRPr="00BF7D7F" w:rsidRDefault="00EC0E94" w:rsidP="00BA5F45">
      <w:pPr>
        <w:pStyle w:val="B3"/>
        <w:suppressAutoHyphens/>
        <w:ind w:left="0" w:firstLine="0"/>
        <w:textAlignment w:val="baseline"/>
        <w:rPr>
          <w:ins w:id="1521" w:author="Juan Montojo" w:date="2024-09-01T16:52:00Z"/>
          <w:color w:val="000000"/>
        </w:rPr>
      </w:pPr>
      <w:ins w:id="1522" w:author="Juan Montojo" w:date="2024-09-01T16:52:00Z">
        <w:r w:rsidRPr="00BF7D7F">
          <w:rPr>
            <w:color w:val="000000"/>
          </w:rPr>
          <w:t>Note: the above results are based on the following assumptions besides the assumptions of the agreed EVM table</w:t>
        </w:r>
        <w:r w:rsidRPr="00BF7D7F">
          <w:t xml:space="preserve"> </w:t>
        </w:r>
      </w:ins>
    </w:p>
    <w:p w14:paraId="5D218E80" w14:textId="77777777" w:rsidR="00EC0E94" w:rsidRPr="00BF7D7F" w:rsidRDefault="00EC0E94" w:rsidP="00BA5F45">
      <w:pPr>
        <w:pStyle w:val="B3"/>
        <w:numPr>
          <w:ilvl w:val="0"/>
          <w:numId w:val="59"/>
        </w:numPr>
        <w:suppressAutoHyphens/>
        <w:textAlignment w:val="baseline"/>
        <w:rPr>
          <w:ins w:id="1523" w:author="Juan Montojo" w:date="2024-09-01T16:52:00Z"/>
          <w:color w:val="000000"/>
        </w:rPr>
      </w:pPr>
      <w:ins w:id="1524" w:author="Juan Montojo" w:date="2024-09-01T16:52:00Z">
        <w:r w:rsidRPr="00BF7D7F">
          <w:rPr>
            <w:color w:val="000000"/>
          </w:rPr>
          <w:t>Raw channel matrix is used as the model input.</w:t>
        </w:r>
      </w:ins>
    </w:p>
    <w:p w14:paraId="6B64A4A1" w14:textId="77777777" w:rsidR="00EC0E94" w:rsidRPr="00BF7D7F" w:rsidRDefault="00EC0E94" w:rsidP="00BA5F45">
      <w:pPr>
        <w:pStyle w:val="B3"/>
        <w:numPr>
          <w:ilvl w:val="0"/>
          <w:numId w:val="59"/>
        </w:numPr>
        <w:suppressAutoHyphens/>
        <w:textAlignment w:val="baseline"/>
        <w:rPr>
          <w:ins w:id="1525" w:author="Juan Montojo" w:date="2024-09-01T16:52:00Z"/>
          <w:color w:val="000000"/>
        </w:rPr>
      </w:pPr>
      <w:ins w:id="1526" w:author="Juan Montojo" w:date="2024-09-01T16:52:00Z">
        <w:r w:rsidRPr="00BF7D7F">
          <w:rPr>
            <w:color w:val="000000"/>
          </w:rPr>
          <w:t>The performance metric is SGCS in linear value for layer 1/2/3/4.</w:t>
        </w:r>
      </w:ins>
    </w:p>
    <w:p w14:paraId="7FE925DD" w14:textId="77777777" w:rsidR="00BA5F45" w:rsidRPr="00BF7D7F" w:rsidRDefault="00EC0E94" w:rsidP="00BA5F45">
      <w:pPr>
        <w:pStyle w:val="B3"/>
        <w:numPr>
          <w:ilvl w:val="0"/>
          <w:numId w:val="59"/>
        </w:numPr>
        <w:suppressAutoHyphens/>
        <w:rPr>
          <w:color w:val="000000"/>
        </w:rPr>
      </w:pPr>
      <w:ins w:id="1527" w:author="Juan Montojo" w:date="2024-09-01T16:52:00Z">
        <w:r w:rsidRPr="00BF7D7F">
          <w:rPr>
            <w:color w:val="000000"/>
          </w:rPr>
          <w:t>2 sources consider spatial consistency. Other sources do not consider spatial consistency.</w:t>
        </w:r>
      </w:ins>
    </w:p>
    <w:p w14:paraId="75BED925" w14:textId="321F9022" w:rsidR="00EC0E94" w:rsidRPr="00BF7D7F" w:rsidRDefault="00EC0E94" w:rsidP="00073B92">
      <w:pPr>
        <w:pStyle w:val="B3"/>
        <w:suppressAutoHyphens/>
        <w:ind w:left="0" w:firstLine="0"/>
        <w:textAlignment w:val="baseline"/>
        <w:rPr>
          <w:ins w:id="1528" w:author="Juan Montojo" w:date="2024-09-01T16:52:00Z"/>
          <w:color w:val="000000"/>
        </w:rPr>
      </w:pPr>
      <w:ins w:id="1529" w:author="Juan Montojo" w:date="2024-09-01T16:52:00Z">
        <w:r w:rsidRPr="00BF7D7F">
          <w:t>Note: Results refer to Table 3-3 of R1-2407339</w:t>
        </w:r>
      </w:ins>
    </w:p>
    <w:p w14:paraId="359D5C13" w14:textId="77777777" w:rsidR="00EC0E94" w:rsidRPr="00BF7D7F" w:rsidRDefault="00EC0E94" w:rsidP="00711B01">
      <w:pPr>
        <w:rPr>
          <w:ins w:id="1530" w:author="Juan Montojo" w:date="2024-09-01T16:52:00Z"/>
          <w:rFonts w:eastAsia="SimSun"/>
          <w:lang w:eastAsia="zh-CN"/>
        </w:rPr>
      </w:pPr>
    </w:p>
    <w:p w14:paraId="70E213A6" w14:textId="77777777" w:rsidR="00EC0E94" w:rsidRPr="00BF7D7F" w:rsidRDefault="00EC0E94" w:rsidP="00711B01">
      <w:pPr>
        <w:rPr>
          <w:ins w:id="1531" w:author="Juan Montojo" w:date="2024-09-01T16:52:00Z"/>
          <w:rFonts w:eastAsia="DengXian"/>
          <w:b/>
          <w:bCs/>
          <w:i/>
          <w:lang w:eastAsia="zh-CN"/>
        </w:rPr>
      </w:pPr>
      <w:ins w:id="1532" w:author="Juan Montojo" w:date="2024-09-01T16:52:00Z">
        <w:r w:rsidRPr="00BF7D7F">
          <w:rPr>
            <w:rFonts w:eastAsia="DengXian"/>
            <w:b/>
            <w:bCs/>
            <w:i/>
            <w:lang w:eastAsia="zh-CN"/>
          </w:rPr>
          <w:t>Generalization over multiple aspects</w:t>
        </w:r>
      </w:ins>
    </w:p>
    <w:p w14:paraId="2C18C3D6" w14:textId="77777777" w:rsidR="00EC0E94" w:rsidRPr="00BF7D7F" w:rsidRDefault="00EC0E94" w:rsidP="00711B01">
      <w:pPr>
        <w:rPr>
          <w:ins w:id="1533" w:author="Juan Montojo" w:date="2024-09-01T16:52:00Z"/>
          <w:rFonts w:eastAsia="SimSun"/>
          <w:color w:val="000000"/>
          <w:lang w:eastAsia="zh-CN"/>
        </w:rPr>
      </w:pPr>
      <w:ins w:id="1534" w:author="Juan Montojo" w:date="2024-09-01T16:52:00Z">
        <w:r w:rsidRPr="00BF7D7F">
          <w:rPr>
            <w:color w:val="000000"/>
          </w:rPr>
          <w:t xml:space="preserve">For the generalization verification of CSI prediction using UE sided model over </w:t>
        </w:r>
        <w:r w:rsidRPr="00BF7D7F">
          <w:rPr>
            <w:rFonts w:eastAsia="SimSun"/>
            <w:color w:val="000000"/>
            <w:lang w:eastAsia="zh-CN"/>
          </w:rPr>
          <w:t>multiple aspects</w:t>
        </w:r>
        <w:r w:rsidRPr="00BF7D7F">
          <w:rPr>
            <w:color w:val="000000"/>
          </w:rPr>
          <w:t xml:space="preserve">, compared to the generalization Case 1 where the AI/ML model is trained with dataset subject to certain </w:t>
        </w:r>
        <w:r w:rsidRPr="00BF7D7F">
          <w:rPr>
            <w:rFonts w:eastAsia="SimSun"/>
            <w:color w:val="000000"/>
            <w:lang w:eastAsia="zh-CN"/>
          </w:rPr>
          <w:t xml:space="preserve">aspects </w:t>
        </w:r>
        <w:r w:rsidRPr="00BF7D7F">
          <w:rPr>
            <w:color w:val="000000"/>
          </w:rPr>
          <w:t xml:space="preserve">#B applied for inference with </w:t>
        </w:r>
        <w:r w:rsidRPr="00BF7D7F">
          <w:rPr>
            <w:rFonts w:eastAsia="SimSun"/>
            <w:color w:val="000000"/>
            <w:lang w:eastAsia="zh-CN"/>
          </w:rPr>
          <w:t xml:space="preserve">the </w:t>
        </w:r>
        <w:r w:rsidRPr="00BF7D7F">
          <w:rPr>
            <w:color w:val="000000"/>
            <w:lang w:eastAsia="x-none"/>
          </w:rPr>
          <w:t xml:space="preserve">same </w:t>
        </w:r>
        <w:r w:rsidRPr="00BF7D7F">
          <w:rPr>
            <w:rFonts w:eastAsia="SimSun"/>
            <w:color w:val="000000"/>
            <w:lang w:eastAsia="zh-CN"/>
          </w:rPr>
          <w:t xml:space="preserve">aspects </w:t>
        </w:r>
        <w:r w:rsidRPr="00BF7D7F">
          <w:rPr>
            <w:color w:val="000000"/>
          </w:rPr>
          <w:t>#B</w:t>
        </w:r>
        <w:r w:rsidRPr="00BF7D7F">
          <w:rPr>
            <w:rFonts w:eastAsia="SimSun"/>
            <w:color w:val="000000"/>
            <w:lang w:eastAsia="zh-CN"/>
          </w:rPr>
          <w:t>,</w:t>
        </w:r>
      </w:ins>
    </w:p>
    <w:p w14:paraId="4D1DBE62" w14:textId="77777777" w:rsidR="00EC0E94" w:rsidRPr="00BF7D7F" w:rsidRDefault="00EC0E94" w:rsidP="00711B01">
      <w:pPr>
        <w:pStyle w:val="ListParagraph"/>
        <w:numPr>
          <w:ilvl w:val="0"/>
          <w:numId w:val="60"/>
        </w:numPr>
        <w:suppressAutoHyphens/>
        <w:contextualSpacing w:val="0"/>
        <w:jc w:val="both"/>
        <w:rPr>
          <w:ins w:id="1535" w:author="Juan Montojo" w:date="2024-09-01T16:52:00Z"/>
          <w:lang w:eastAsia="ko-KR"/>
        </w:rPr>
      </w:pPr>
      <w:ins w:id="1536" w:author="Juan Montojo" w:date="2024-09-01T16:52:00Z">
        <w:r w:rsidRPr="00BF7D7F">
          <w:rPr>
            <w:color w:val="000000"/>
          </w:rPr>
          <w:t xml:space="preserve">For generalization Case 2, </w:t>
        </w:r>
      </w:ins>
    </w:p>
    <w:p w14:paraId="091DA70C" w14:textId="77777777" w:rsidR="00EC0E94" w:rsidRPr="00BF7D7F" w:rsidRDefault="00EC0E94" w:rsidP="00711B01">
      <w:pPr>
        <w:pStyle w:val="ListParagraph"/>
        <w:numPr>
          <w:ilvl w:val="2"/>
          <w:numId w:val="60"/>
        </w:numPr>
        <w:suppressAutoHyphens/>
        <w:contextualSpacing w:val="0"/>
        <w:jc w:val="both"/>
        <w:rPr>
          <w:ins w:id="1537" w:author="Juan Montojo" w:date="2024-09-01T16:52:00Z"/>
          <w:rFonts w:eastAsia="SimSun"/>
          <w:color w:val="000000"/>
        </w:rPr>
      </w:pPr>
      <w:ins w:id="1538" w:author="Juan Montojo" w:date="2024-09-01T16:52:00Z">
        <w:r w:rsidRPr="00BF7D7F">
          <w:rPr>
            <w:rFonts w:eastAsia="SimSun"/>
            <w:color w:val="000000"/>
          </w:rPr>
          <w:t>1 source observes -9.8% ~ -1.5% degradation when the aspects #A is (2 GHz carrier frequency, 100% outdoor UE) and the aspects #B is (4GHz carrier frequency, 20% outdoor UE+80% indoor UE)</w:t>
        </w:r>
      </w:ins>
    </w:p>
    <w:p w14:paraId="519E2AFC" w14:textId="77777777" w:rsidR="00EC0E94" w:rsidRPr="00BF7D7F" w:rsidRDefault="00EC0E94" w:rsidP="00711B01">
      <w:pPr>
        <w:pStyle w:val="ListParagraph"/>
        <w:numPr>
          <w:ilvl w:val="2"/>
          <w:numId w:val="60"/>
        </w:numPr>
        <w:suppressAutoHyphens/>
        <w:contextualSpacing w:val="0"/>
        <w:jc w:val="both"/>
        <w:rPr>
          <w:ins w:id="1539" w:author="Juan Montojo" w:date="2024-09-01T16:52:00Z"/>
          <w:rFonts w:eastAsia="SimSun"/>
          <w:color w:val="000000"/>
        </w:rPr>
      </w:pPr>
      <w:ins w:id="1540" w:author="Juan Montojo" w:date="2024-09-01T16:52:00Z">
        <w:r w:rsidRPr="00BF7D7F">
          <w:rPr>
            <w:rFonts w:eastAsia="SimSun"/>
            <w:color w:val="000000"/>
          </w:rPr>
          <w:t>1 source observes -10.7%~-1.8% when the aspects#A is (UMa, 2 GHz carrier frequency, 100% outdoor UE distribution) and the aspects#B is (UMi, 4 GHz carrier frequency, 100 outdoor UE)</w:t>
        </w:r>
      </w:ins>
    </w:p>
    <w:p w14:paraId="3BE3E528" w14:textId="77777777" w:rsidR="00EC0E94" w:rsidRPr="00BF7D7F" w:rsidRDefault="00EC0E94" w:rsidP="00711B01">
      <w:pPr>
        <w:pStyle w:val="ListParagraph"/>
        <w:numPr>
          <w:ilvl w:val="2"/>
          <w:numId w:val="60"/>
        </w:numPr>
        <w:suppressAutoHyphens/>
        <w:contextualSpacing w:val="0"/>
        <w:jc w:val="both"/>
        <w:rPr>
          <w:ins w:id="1541" w:author="Juan Montojo" w:date="2024-09-01T16:52:00Z"/>
          <w:rFonts w:eastAsia="SimSun"/>
          <w:color w:val="000000"/>
        </w:rPr>
      </w:pPr>
      <w:ins w:id="1542" w:author="Juan Montojo" w:date="2024-09-01T16:52:00Z">
        <w:r w:rsidRPr="00BF7D7F">
          <w:rPr>
            <w:rFonts w:eastAsia="SimSun"/>
            <w:color w:val="000000"/>
          </w:rPr>
          <w:t>1 source observes -21.2%~-2.4% when the aspects#A is (UMa, 2 GHz carrier frequency, 100% outdoor UE distribution) and the aspects#B is (UMi, 4 GHz carrier frequency, 20% outdoor UE+80% indoor UE distribution)</w:t>
        </w:r>
      </w:ins>
    </w:p>
    <w:p w14:paraId="30DB00AE" w14:textId="77777777" w:rsidR="00EC0E94" w:rsidRPr="00BF7D7F" w:rsidRDefault="00EC0E94" w:rsidP="00711B01">
      <w:pPr>
        <w:pStyle w:val="ListParagraph"/>
        <w:numPr>
          <w:ilvl w:val="2"/>
          <w:numId w:val="60"/>
        </w:numPr>
        <w:suppressAutoHyphens/>
        <w:contextualSpacing w:val="0"/>
        <w:jc w:val="both"/>
        <w:rPr>
          <w:ins w:id="1543" w:author="Juan Montojo" w:date="2024-09-01T16:52:00Z"/>
          <w:rFonts w:eastAsia="SimSun"/>
          <w:color w:val="000000"/>
        </w:rPr>
      </w:pPr>
      <w:ins w:id="1544" w:author="Juan Montojo" w:date="2024-09-01T16:52:00Z">
        <w:r w:rsidRPr="00BF7D7F">
          <w:rPr>
            <w:rFonts w:eastAsia="DengXian"/>
            <w:color w:val="000000"/>
            <w:lang w:eastAsia="ko-KR"/>
          </w:rPr>
          <w:t xml:space="preserve">1 source observes -3% degradation when aspects#A is </w:t>
        </w:r>
        <w:r w:rsidRPr="00BF7D7F">
          <w:rPr>
            <w:rFonts w:eastAsia="SimSun"/>
            <w:color w:val="000000"/>
          </w:rPr>
          <w:t>(30km/h UE speed, 100% UE in a car, 2GHz carrier frequency) and the aspects#B is (</w:t>
        </w:r>
        <w:r w:rsidRPr="00BF7D7F">
          <w:t xml:space="preserve">3km/h UE speed, 20% outdoor UE, 4GHz </w:t>
        </w:r>
        <w:r w:rsidRPr="00BF7D7F">
          <w:rPr>
            <w:rFonts w:eastAsia="SimSun"/>
            <w:color w:val="000000"/>
          </w:rPr>
          <w:t>carrier frequency)</w:t>
        </w:r>
      </w:ins>
    </w:p>
    <w:p w14:paraId="5CB5E22F" w14:textId="77777777" w:rsidR="00EC0E94" w:rsidRPr="00BF7D7F" w:rsidRDefault="00EC0E94" w:rsidP="00711B01">
      <w:pPr>
        <w:pStyle w:val="ListParagraph"/>
        <w:numPr>
          <w:ilvl w:val="0"/>
          <w:numId w:val="60"/>
        </w:numPr>
        <w:suppressAutoHyphens/>
        <w:contextualSpacing w:val="0"/>
        <w:jc w:val="both"/>
        <w:rPr>
          <w:ins w:id="1545" w:author="Juan Montojo" w:date="2024-09-01T16:52:00Z"/>
          <w:rFonts w:eastAsia="SimSun"/>
          <w:color w:val="000000"/>
        </w:rPr>
      </w:pPr>
      <w:ins w:id="1546" w:author="Juan Montojo" w:date="2024-09-01T16:52:00Z">
        <w:r w:rsidRPr="00BF7D7F">
          <w:rPr>
            <w:rFonts w:eastAsia="SimSun"/>
            <w:color w:val="000000"/>
          </w:rPr>
          <w:t>For generalization Case 3,</w:t>
        </w:r>
      </w:ins>
    </w:p>
    <w:p w14:paraId="48B31026" w14:textId="77777777" w:rsidR="00EC0E94" w:rsidRPr="00BF7D7F" w:rsidRDefault="00EC0E94" w:rsidP="00711B01">
      <w:pPr>
        <w:pStyle w:val="ListParagraph"/>
        <w:numPr>
          <w:ilvl w:val="2"/>
          <w:numId w:val="60"/>
        </w:numPr>
        <w:suppressAutoHyphens/>
        <w:contextualSpacing w:val="0"/>
        <w:jc w:val="both"/>
        <w:rPr>
          <w:ins w:id="1547" w:author="Juan Montojo" w:date="2024-09-01T16:52:00Z"/>
          <w:rFonts w:eastAsia="SimSun"/>
          <w:color w:val="000000"/>
        </w:rPr>
      </w:pPr>
      <w:ins w:id="1548" w:author="Juan Montojo" w:date="2024-09-01T16:52:00Z">
        <w:r w:rsidRPr="00BF7D7F">
          <w:rPr>
            <w:rFonts w:eastAsia="SimSun"/>
            <w:color w:val="000000"/>
          </w:rPr>
          <w:t>1 source observes -1.1%~0% when the aspects#A is (2 GHz carrier frequency, 100% outdoor UE distribution) and the aspects #B is (4GHz carrier frequency, 20% outdoor UE+80% indoor UE distribution)</w:t>
        </w:r>
      </w:ins>
    </w:p>
    <w:p w14:paraId="187F4AF0" w14:textId="77777777" w:rsidR="00EC0E94" w:rsidRPr="00BF7D7F" w:rsidRDefault="00EC0E94" w:rsidP="00711B01">
      <w:pPr>
        <w:pStyle w:val="ListParagraph"/>
        <w:numPr>
          <w:ilvl w:val="2"/>
          <w:numId w:val="60"/>
        </w:numPr>
        <w:suppressAutoHyphens/>
        <w:contextualSpacing w:val="0"/>
        <w:jc w:val="both"/>
        <w:rPr>
          <w:ins w:id="1549" w:author="Juan Montojo" w:date="2024-09-01T16:52:00Z"/>
          <w:rFonts w:eastAsia="SimSun"/>
          <w:color w:val="000000"/>
        </w:rPr>
      </w:pPr>
      <w:ins w:id="1550" w:author="Juan Montojo" w:date="2024-09-01T16:52:00Z">
        <w:r w:rsidRPr="00BF7D7F">
          <w:rPr>
            <w:rFonts w:eastAsia="SimSun"/>
            <w:color w:val="000000"/>
          </w:rPr>
          <w:t>1 source observes -2.4%~-0.8% when the aspects#A is (UMa, 2 GHz carrier frequency, 100% outdoor UE distribution) and the aspects#B is (UMi, 4 GHz carrier frequency, 100 outdoor UE)</w:t>
        </w:r>
      </w:ins>
    </w:p>
    <w:p w14:paraId="666A9773" w14:textId="77777777" w:rsidR="00EC0E94" w:rsidRPr="00BF7D7F" w:rsidRDefault="00EC0E94" w:rsidP="00711B01">
      <w:pPr>
        <w:pStyle w:val="ListParagraph"/>
        <w:numPr>
          <w:ilvl w:val="2"/>
          <w:numId w:val="60"/>
        </w:numPr>
        <w:suppressAutoHyphens/>
        <w:contextualSpacing w:val="0"/>
        <w:jc w:val="both"/>
        <w:rPr>
          <w:ins w:id="1551" w:author="Juan Montojo" w:date="2024-09-01T16:52:00Z"/>
          <w:rFonts w:eastAsia="SimSun"/>
          <w:color w:val="000000"/>
        </w:rPr>
      </w:pPr>
      <w:ins w:id="1552" w:author="Juan Montojo" w:date="2024-09-01T16:52:00Z">
        <w:r w:rsidRPr="00BF7D7F">
          <w:rPr>
            <w:rFonts w:eastAsia="SimSun"/>
            <w:color w:val="000000"/>
          </w:rPr>
          <w:t>1 source observes -3.4%~-0.3% when the aspects#A is (UMa, 2 GHz carrier frequency, 100% outdoor UE distribution) and the aspects#B is (UMi, 4 GHz carrier frequency, 20% outdoor UE+80% indoor UE distribution)</w:t>
        </w:r>
      </w:ins>
    </w:p>
    <w:p w14:paraId="224114CF" w14:textId="77777777" w:rsidR="00EC0E94" w:rsidRPr="00BF7D7F" w:rsidRDefault="00EC0E94" w:rsidP="00BA5F45">
      <w:pPr>
        <w:pStyle w:val="B3"/>
        <w:suppressAutoHyphens/>
        <w:ind w:left="0" w:firstLine="0"/>
        <w:textAlignment w:val="baseline"/>
        <w:rPr>
          <w:ins w:id="1553" w:author="Juan Montojo" w:date="2024-09-01T16:52:00Z"/>
          <w:color w:val="000000"/>
        </w:rPr>
      </w:pPr>
      <w:ins w:id="1554" w:author="Juan Montojo" w:date="2024-09-01T16:52:00Z">
        <w:r w:rsidRPr="00BF7D7F">
          <w:rPr>
            <w:color w:val="000000"/>
          </w:rPr>
          <w:t>Note: the above results are based on the following assumptions besides the assumptions of the agreed EVM table</w:t>
        </w:r>
        <w:r w:rsidRPr="00BF7D7F">
          <w:t xml:space="preserve"> </w:t>
        </w:r>
      </w:ins>
    </w:p>
    <w:p w14:paraId="35C8109B" w14:textId="77777777" w:rsidR="00EC0E94" w:rsidRPr="00BF7D7F" w:rsidRDefault="00EC0E94" w:rsidP="00A769FA">
      <w:pPr>
        <w:pStyle w:val="B3"/>
        <w:numPr>
          <w:ilvl w:val="0"/>
          <w:numId w:val="60"/>
        </w:numPr>
        <w:suppressAutoHyphens/>
        <w:textAlignment w:val="baseline"/>
        <w:rPr>
          <w:ins w:id="1555" w:author="Juan Montojo" w:date="2024-09-01T16:52:00Z"/>
          <w:color w:val="000000"/>
        </w:rPr>
      </w:pPr>
      <w:ins w:id="1556" w:author="Juan Montojo" w:date="2024-09-01T16:52:00Z">
        <w:r w:rsidRPr="00BF7D7F">
          <w:rPr>
            <w:color w:val="000000"/>
          </w:rPr>
          <w:t>The performance metric is SGCS in linear value for layer 1/2/3/4.</w:t>
        </w:r>
      </w:ins>
    </w:p>
    <w:p w14:paraId="136EABCA" w14:textId="77777777" w:rsidR="00BA5F45" w:rsidRPr="00BF7D7F" w:rsidRDefault="00EC0E94" w:rsidP="00A769FA">
      <w:pPr>
        <w:pStyle w:val="ListParagraph"/>
        <w:numPr>
          <w:ilvl w:val="0"/>
          <w:numId w:val="60"/>
        </w:numPr>
        <w:suppressAutoHyphens/>
        <w:contextualSpacing w:val="0"/>
        <w:rPr>
          <w:rFonts w:eastAsia="SimSun"/>
          <w:color w:val="000000"/>
        </w:rPr>
      </w:pPr>
      <w:ins w:id="1557" w:author="Juan Montojo" w:date="2024-09-01T16:52:00Z">
        <w:r w:rsidRPr="00BF7D7F">
          <w:rPr>
            <w:rFonts w:eastAsia="SimSun"/>
            <w:color w:val="000000"/>
          </w:rPr>
          <w:t xml:space="preserve">1 source considers eigenvector as model input, and 1 source considers Raw channel matrix as model input. </w:t>
        </w:r>
      </w:ins>
    </w:p>
    <w:p w14:paraId="5B5EC9DD" w14:textId="0FD903AD" w:rsidR="00EC0E94" w:rsidRPr="00BF7D7F" w:rsidRDefault="00EC0E94" w:rsidP="005D0AD9">
      <w:pPr>
        <w:suppressAutoHyphens/>
        <w:rPr>
          <w:rFonts w:eastAsia="SimSun"/>
          <w:color w:val="000000"/>
        </w:rPr>
      </w:pPr>
      <w:ins w:id="1558" w:author="Juan Montojo" w:date="2024-09-01T16:52:00Z">
        <w:r w:rsidRPr="00BF7D7F">
          <w:t>Note: Results refer to Table 3-4 of R1-2407339</w:t>
        </w:r>
      </w:ins>
    </w:p>
    <w:bookmarkEnd w:id="1388"/>
    <w:p w14:paraId="46F5F652" w14:textId="2F63F229" w:rsidR="00B8406C" w:rsidRPr="00BF7D7F" w:rsidRDefault="00B8406C" w:rsidP="00D53C5B">
      <w:pPr>
        <w:pStyle w:val="B2"/>
        <w:rPr>
          <w:lang w:eastAsia="zh-CN"/>
        </w:rPr>
      </w:pPr>
    </w:p>
    <w:p w14:paraId="19C4C10F" w14:textId="4EE281B5" w:rsidR="00D72317" w:rsidRPr="00BF7D7F" w:rsidRDefault="00D72317" w:rsidP="00D72317">
      <w:pPr>
        <w:keepNext/>
        <w:keepLines/>
        <w:spacing w:before="120"/>
        <w:ind w:left="1418" w:hanging="1418"/>
        <w:outlineLvl w:val="3"/>
        <w:rPr>
          <w:ins w:id="1559" w:author="Juan Montojo" w:date="2024-09-01T16:59:00Z"/>
          <w:rFonts w:ascii="Arial" w:hAnsi="Arial"/>
          <w:sz w:val="24"/>
        </w:rPr>
      </w:pPr>
      <w:bookmarkStart w:id="1560" w:name="_Toc149657159"/>
      <w:bookmarkStart w:id="1561" w:name="_Toc135002578"/>
      <w:bookmarkEnd w:id="1389"/>
      <w:ins w:id="1562" w:author="Juan Montojo" w:date="2024-09-01T16:59:00Z">
        <w:r w:rsidRPr="00BF7D7F">
          <w:rPr>
            <w:rFonts w:ascii="Arial" w:hAnsi="Arial"/>
            <w:sz w:val="24"/>
          </w:rPr>
          <w:t>6.2.2.8A</w:t>
        </w:r>
        <w:r w:rsidRPr="00BF7D7F">
          <w:rPr>
            <w:rFonts w:ascii="Arial" w:hAnsi="Arial"/>
            <w:sz w:val="24"/>
          </w:rPr>
          <w:tab/>
          <w:t xml:space="preserve">Summary of Performance Results for CSI feedback enhancement </w:t>
        </w:r>
      </w:ins>
    </w:p>
    <w:p w14:paraId="2C2F159F" w14:textId="77777777" w:rsidR="00D72317" w:rsidRPr="00BF7D7F" w:rsidRDefault="00D72317" w:rsidP="00B612FF">
      <w:pPr>
        <w:rPr>
          <w:ins w:id="1563" w:author="Juan Montojo" w:date="2024-09-01T16:59:00Z"/>
          <w:color w:val="000000" w:themeColor="text1"/>
        </w:rPr>
      </w:pPr>
      <w:ins w:id="1564" w:author="Juan Montojo" w:date="2024-09-01T16:59:00Z">
        <w:r w:rsidRPr="00BF7D7F">
          <w:rPr>
            <w:color w:val="000000" w:themeColor="text1"/>
          </w:rPr>
          <w:t xml:space="preserve">The following aspects have been studied for </w:t>
        </w:r>
        <w:r w:rsidRPr="00BF7D7F">
          <w:rPr>
            <w:bCs/>
            <w:color w:val="000000" w:themeColor="text1"/>
          </w:rPr>
          <w:t>CSI prediction using UE-sided model in Rel-19</w:t>
        </w:r>
        <w:r w:rsidRPr="00BF7D7F">
          <w:rPr>
            <w:color w:val="000000" w:themeColor="text1"/>
          </w:rPr>
          <w:t>:</w:t>
        </w:r>
      </w:ins>
    </w:p>
    <w:p w14:paraId="255D3EF1" w14:textId="77777777" w:rsidR="00D72317" w:rsidRPr="00BF7D7F" w:rsidRDefault="00D72317" w:rsidP="00B612FF">
      <w:pPr>
        <w:pStyle w:val="ListParagraph"/>
        <w:numPr>
          <w:ilvl w:val="0"/>
          <w:numId w:val="61"/>
        </w:numPr>
        <w:contextualSpacing w:val="0"/>
        <w:rPr>
          <w:ins w:id="1565" w:author="Juan Montojo" w:date="2024-09-01T16:59:00Z"/>
          <w:color w:val="000000" w:themeColor="text1"/>
        </w:rPr>
      </w:pPr>
      <w:ins w:id="1566" w:author="Juan Montojo" w:date="2024-09-01T16:59:00Z">
        <w:r w:rsidRPr="00BF7D7F">
          <w:rPr>
            <w:color w:val="000000" w:themeColor="text1"/>
          </w:rPr>
          <w:t>From the perspective of basic performance gain over non-AI/ML benchmark (without considering generalization),</w:t>
        </w:r>
      </w:ins>
    </w:p>
    <w:p w14:paraId="054476A6" w14:textId="77777777" w:rsidR="00D72317" w:rsidRPr="00BF7D7F" w:rsidRDefault="00D72317" w:rsidP="00B612FF">
      <w:pPr>
        <w:pStyle w:val="B2"/>
        <w:numPr>
          <w:ilvl w:val="1"/>
          <w:numId w:val="62"/>
        </w:numPr>
        <w:tabs>
          <w:tab w:val="left" w:pos="0"/>
        </w:tabs>
        <w:rPr>
          <w:ins w:id="1567" w:author="Juan Montojo" w:date="2024-09-01T16:59:00Z"/>
          <w:color w:val="000000" w:themeColor="text1"/>
        </w:rPr>
      </w:pPr>
      <w:ins w:id="1568" w:author="Juan Montojo" w:date="2024-09-01T16:59:00Z">
        <w:r w:rsidRPr="00BF7D7F">
          <w:rPr>
            <w:color w:val="000000" w:themeColor="text1"/>
          </w:rPr>
          <w:t xml:space="preserve">It has been studied with corresponding observations on: </w:t>
        </w:r>
      </w:ins>
    </w:p>
    <w:p w14:paraId="2E8882A4" w14:textId="77777777" w:rsidR="00D72317" w:rsidRPr="00BF7D7F" w:rsidRDefault="00D72317" w:rsidP="00B612FF">
      <w:pPr>
        <w:pStyle w:val="ListParagraph"/>
        <w:numPr>
          <w:ilvl w:val="2"/>
          <w:numId w:val="63"/>
        </w:numPr>
        <w:contextualSpacing w:val="0"/>
        <w:rPr>
          <w:ins w:id="1569" w:author="Juan Montojo" w:date="2024-09-01T16:59:00Z"/>
          <w:color w:val="000000" w:themeColor="text1"/>
        </w:rPr>
      </w:pPr>
      <w:ins w:id="1570" w:author="Juan Montojo" w:date="2024-09-01T16:59:00Z">
        <w:r w:rsidRPr="00BF7D7F">
          <w:rPr>
            <w:color w:val="000000" w:themeColor="text1"/>
          </w:rPr>
          <w:t>the metrics of SGCS, mean UPT, 5% UPT;</w:t>
        </w:r>
      </w:ins>
    </w:p>
    <w:p w14:paraId="46089A3B" w14:textId="77777777" w:rsidR="00D72317" w:rsidRPr="00BF7D7F" w:rsidRDefault="00D72317" w:rsidP="00B612FF">
      <w:pPr>
        <w:pStyle w:val="ListParagraph"/>
        <w:numPr>
          <w:ilvl w:val="2"/>
          <w:numId w:val="63"/>
        </w:numPr>
        <w:contextualSpacing w:val="0"/>
        <w:rPr>
          <w:ins w:id="1571" w:author="Juan Montojo" w:date="2024-09-01T16:59:00Z"/>
          <w:color w:val="000000" w:themeColor="text1"/>
        </w:rPr>
      </w:pPr>
      <w:ins w:id="1572" w:author="Juan Montojo" w:date="2024-09-01T16:59:00Z">
        <w:r w:rsidRPr="00BF7D7F">
          <w:rPr>
            <w:color w:val="000000" w:themeColor="text1"/>
          </w:rPr>
          <w:t>the benchmarks of nearest historical CSI and non-AI/ML based CSI prediction.</w:t>
        </w:r>
      </w:ins>
    </w:p>
    <w:p w14:paraId="53119C4E" w14:textId="77777777" w:rsidR="00D72317" w:rsidRPr="00BF7D7F" w:rsidRDefault="00D72317" w:rsidP="00B612FF">
      <w:pPr>
        <w:pStyle w:val="ListParagraph"/>
        <w:numPr>
          <w:ilvl w:val="2"/>
          <w:numId w:val="63"/>
        </w:numPr>
        <w:contextualSpacing w:val="0"/>
        <w:rPr>
          <w:ins w:id="1573" w:author="Juan Montojo" w:date="2024-09-01T16:59:00Z"/>
          <w:color w:val="000000" w:themeColor="text1"/>
        </w:rPr>
      </w:pPr>
      <w:ins w:id="1574" w:author="Juan Montojo" w:date="2024-09-01T16:59:00Z">
        <w:r w:rsidRPr="00BF7D7F">
          <w:rPr>
            <w:rFonts w:eastAsia="DengXian"/>
            <w:color w:val="000000" w:themeColor="text1"/>
            <w:lang w:eastAsia="ko-KR"/>
          </w:rPr>
          <w:t>The impact of channel estimation error, phase discontinuity, spatial consistency, UE Speed, observation window, prediction window, CSI-RS periodicity.</w:t>
        </w:r>
      </w:ins>
    </w:p>
    <w:p w14:paraId="65A63220" w14:textId="77777777" w:rsidR="00D72317" w:rsidRPr="00BF7D7F" w:rsidRDefault="00D72317" w:rsidP="00B612FF">
      <w:pPr>
        <w:pStyle w:val="ListParagraph"/>
        <w:numPr>
          <w:ilvl w:val="0"/>
          <w:numId w:val="61"/>
        </w:numPr>
        <w:contextualSpacing w:val="0"/>
        <w:rPr>
          <w:ins w:id="1575" w:author="Juan Montojo" w:date="2024-09-01T16:59:00Z"/>
          <w:color w:val="000000" w:themeColor="text1"/>
        </w:rPr>
      </w:pPr>
      <w:ins w:id="1576" w:author="Juan Montojo" w:date="2024-09-01T16:59:00Z">
        <w:r w:rsidRPr="00BF7D7F">
          <w:rPr>
            <w:rFonts w:eastAsia="DengXian"/>
            <w:color w:val="000000" w:themeColor="text1"/>
            <w:lang w:eastAsia="ko-KR"/>
          </w:rPr>
          <w:t>It has been studied with corresponding observations on complexity for both AI/ML based CSI prediction and non-AI/ML based CSI prediction.</w:t>
        </w:r>
      </w:ins>
    </w:p>
    <w:p w14:paraId="33DDF501" w14:textId="77777777" w:rsidR="00D72317" w:rsidRPr="00BF7D7F" w:rsidRDefault="00D72317" w:rsidP="00B612FF">
      <w:pPr>
        <w:pStyle w:val="ListParagraph"/>
        <w:numPr>
          <w:ilvl w:val="0"/>
          <w:numId w:val="61"/>
        </w:numPr>
        <w:contextualSpacing w:val="0"/>
        <w:rPr>
          <w:ins w:id="1577" w:author="Juan Montojo" w:date="2024-09-01T16:59:00Z"/>
          <w:color w:val="000000" w:themeColor="text1"/>
        </w:rPr>
      </w:pPr>
      <w:ins w:id="1578" w:author="Juan Montojo" w:date="2024-09-01T16:59:00Z">
        <w:r w:rsidRPr="00BF7D7F">
          <w:rPr>
            <w:rFonts w:eastAsia="DengXian"/>
            <w:color w:val="000000" w:themeColor="text1"/>
            <w:lang w:eastAsia="ko-KR"/>
          </w:rPr>
          <w:t xml:space="preserve">It has been studied on localized model including evaluation methodology, but is lack of observations. </w:t>
        </w:r>
      </w:ins>
    </w:p>
    <w:p w14:paraId="650CF91C" w14:textId="77777777" w:rsidR="00D72317" w:rsidRPr="00BF7D7F" w:rsidRDefault="00D72317" w:rsidP="00B612FF">
      <w:pPr>
        <w:pStyle w:val="ListParagraph"/>
        <w:numPr>
          <w:ilvl w:val="0"/>
          <w:numId w:val="61"/>
        </w:numPr>
        <w:contextualSpacing w:val="0"/>
        <w:rPr>
          <w:ins w:id="1579" w:author="Juan Montojo" w:date="2024-09-01T16:59:00Z"/>
          <w:color w:val="000000" w:themeColor="text1"/>
        </w:rPr>
      </w:pPr>
      <w:ins w:id="1580" w:author="Juan Montojo" w:date="2024-09-01T16:59:00Z">
        <w:r w:rsidRPr="00BF7D7F">
          <w:rPr>
            <w:rFonts w:eastAsia="DengXian"/>
            <w:color w:val="000000" w:themeColor="text1"/>
            <w:lang w:eastAsia="ko-KR"/>
          </w:rPr>
          <w:t>From the perspective of generalization over various scenarios,</w:t>
        </w:r>
      </w:ins>
    </w:p>
    <w:p w14:paraId="3DBD8788" w14:textId="77777777" w:rsidR="00D72317" w:rsidRPr="00BF7D7F" w:rsidRDefault="00D72317" w:rsidP="00B612FF">
      <w:pPr>
        <w:pStyle w:val="ListParagraph"/>
        <w:numPr>
          <w:ilvl w:val="1"/>
          <w:numId w:val="64"/>
        </w:numPr>
        <w:contextualSpacing w:val="0"/>
        <w:rPr>
          <w:ins w:id="1581" w:author="Juan Montojo" w:date="2024-09-01T16:59:00Z"/>
          <w:color w:val="000000" w:themeColor="text1"/>
        </w:rPr>
      </w:pPr>
      <w:ins w:id="1582" w:author="Juan Montojo" w:date="2024-09-01T16:59:00Z">
        <w:r w:rsidRPr="00BF7D7F">
          <w:rPr>
            <w:rFonts w:eastAsia="DengXian"/>
            <w:color w:val="000000" w:themeColor="text1"/>
            <w:lang w:eastAsia="ko-KR"/>
          </w:rPr>
          <w:t xml:space="preserve">It has been studied with corresponding observations on (with the metric of SGCS): </w:t>
        </w:r>
      </w:ins>
    </w:p>
    <w:p w14:paraId="2B053683" w14:textId="77777777" w:rsidR="00D72317" w:rsidRPr="00BF7D7F" w:rsidRDefault="00D72317" w:rsidP="00B612FF">
      <w:pPr>
        <w:pStyle w:val="ListParagraph"/>
        <w:numPr>
          <w:ilvl w:val="2"/>
          <w:numId w:val="65"/>
        </w:numPr>
        <w:contextualSpacing w:val="0"/>
        <w:rPr>
          <w:ins w:id="1583" w:author="Juan Montojo" w:date="2024-09-01T16:59:00Z"/>
          <w:color w:val="000000" w:themeColor="text1"/>
        </w:rPr>
      </w:pPr>
      <w:ins w:id="1584" w:author="Juan Montojo" w:date="2024-09-01T16:59:00Z">
        <w:r w:rsidRPr="00BF7D7F">
          <w:rPr>
            <w:rFonts w:eastAsia="DengXian"/>
            <w:color w:val="000000" w:themeColor="text1"/>
            <w:lang w:eastAsia="ko-KR"/>
          </w:rPr>
          <w:t xml:space="preserve"> </w:t>
        </w:r>
        <w:r w:rsidRPr="00BF7D7F">
          <w:rPr>
            <w:color w:val="000000" w:themeColor="text1"/>
          </w:rPr>
          <w:t>the scenario including various UE speeds, deployment scenarios, carrier frequency</w:t>
        </w:r>
      </w:ins>
    </w:p>
    <w:p w14:paraId="02090BB9" w14:textId="77777777" w:rsidR="00D72317" w:rsidRPr="00BF7D7F" w:rsidRDefault="00D72317" w:rsidP="00B612FF">
      <w:pPr>
        <w:pStyle w:val="ListParagraph"/>
        <w:numPr>
          <w:ilvl w:val="0"/>
          <w:numId w:val="61"/>
        </w:numPr>
        <w:contextualSpacing w:val="0"/>
        <w:rPr>
          <w:ins w:id="1585" w:author="Juan Montojo" w:date="2024-09-01T16:59:00Z"/>
          <w:color w:val="000000" w:themeColor="text1"/>
        </w:rPr>
      </w:pPr>
      <w:ins w:id="1586" w:author="Juan Montojo" w:date="2024-09-01T16:59:00Z">
        <w:r w:rsidRPr="00BF7D7F">
          <w:rPr>
            <w:color w:val="000000" w:themeColor="text1"/>
          </w:rPr>
          <w:t>From the perspective of performance monitoring, it has been studied on boundary between Type 1 and 3 performance monitoring, and potential specification impact for each performance monitoring type 1,2 and 3.</w:t>
        </w:r>
      </w:ins>
    </w:p>
    <w:p w14:paraId="30135A4D" w14:textId="77777777" w:rsidR="00D72317" w:rsidRPr="00BF7D7F" w:rsidRDefault="00D72317" w:rsidP="00B612FF">
      <w:pPr>
        <w:rPr>
          <w:ins w:id="1587" w:author="Juan Montojo" w:date="2024-09-01T16:59:00Z"/>
          <w:rFonts w:eastAsia="SimSun"/>
          <w:lang w:eastAsia="zh-CN"/>
        </w:rPr>
      </w:pPr>
    </w:p>
    <w:p w14:paraId="717C0840" w14:textId="77777777" w:rsidR="00D72317" w:rsidRPr="00BF7D7F" w:rsidRDefault="00D72317" w:rsidP="00B612FF">
      <w:pPr>
        <w:rPr>
          <w:ins w:id="1588" w:author="Juan Montojo" w:date="2024-09-01T16:59:00Z"/>
          <w:rFonts w:eastAsia="DengXian"/>
          <w:color w:val="000000" w:themeColor="text1"/>
          <w:lang w:eastAsia="ko-KR"/>
        </w:rPr>
      </w:pPr>
      <w:ins w:id="1589" w:author="Juan Montojo" w:date="2024-09-01T16:59:00Z">
        <w:r w:rsidRPr="00BF7D7F">
          <w:rPr>
            <w:rFonts w:eastAsia="DengXian"/>
            <w:color w:val="000000" w:themeColor="text1"/>
            <w:lang w:eastAsia="ko-KR"/>
          </w:rPr>
          <w:t>Based on the evaluation for CSI prediction in Rel-19, the following high-level observations are provided:</w:t>
        </w:r>
      </w:ins>
    </w:p>
    <w:p w14:paraId="3E556CA5" w14:textId="77777777" w:rsidR="00D72317" w:rsidRPr="00BF7D7F" w:rsidRDefault="00D72317" w:rsidP="00B612FF">
      <w:pPr>
        <w:pStyle w:val="ListParagraph"/>
        <w:numPr>
          <w:ilvl w:val="0"/>
          <w:numId w:val="66"/>
        </w:numPr>
        <w:contextualSpacing w:val="0"/>
        <w:rPr>
          <w:ins w:id="1590" w:author="Juan Montojo" w:date="2024-09-01T16:59:00Z"/>
          <w:rFonts w:eastAsia="DengXian"/>
          <w:color w:val="000000" w:themeColor="text1"/>
          <w:lang w:eastAsia="ko-KR"/>
        </w:rPr>
      </w:pPr>
      <w:ins w:id="1591" w:author="Juan Montojo" w:date="2024-09-01T16:59:00Z">
        <w:r w:rsidRPr="00BF7D7F">
          <w:rPr>
            <w:rFonts w:eastAsia="DengXian"/>
            <w:color w:val="000000" w:themeColor="text1"/>
            <w:lang w:eastAsia="ko-KR"/>
          </w:rPr>
          <w:t>From the perspective of basic performance gain over benchmark of non-AI/ML based CSI prediction, under the same UE speed for training and inference</w:t>
        </w:r>
      </w:ins>
    </w:p>
    <w:p w14:paraId="6E35D745" w14:textId="77777777" w:rsidR="00D72317" w:rsidRPr="00BF7D7F" w:rsidRDefault="00D72317" w:rsidP="00B612FF">
      <w:pPr>
        <w:pStyle w:val="ListParagraph"/>
        <w:numPr>
          <w:ilvl w:val="1"/>
          <w:numId w:val="67"/>
        </w:numPr>
        <w:contextualSpacing w:val="0"/>
        <w:rPr>
          <w:ins w:id="1592" w:author="Juan Montojo" w:date="2024-09-01T16:59:00Z"/>
          <w:rFonts w:eastAsia="DengXian"/>
          <w:color w:val="000000" w:themeColor="text1"/>
          <w:lang w:eastAsia="ko-KR"/>
        </w:rPr>
      </w:pPr>
      <w:ins w:id="1593" w:author="Juan Montojo" w:date="2024-09-01T16:59:00Z">
        <w:r w:rsidRPr="00BF7D7F">
          <w:rPr>
            <w:rFonts w:eastAsia="DengXian"/>
            <w:color w:val="000000" w:themeColor="text1"/>
            <w:lang w:eastAsia="ko-KR"/>
          </w:rPr>
          <w:t xml:space="preserve">for AI/ML based CSI prediction over non-AI/ML based CSI prediction, 0%~7.8% gain depending on traffic model, in terms of mean UPT, is observed by 7 sources </w:t>
        </w:r>
      </w:ins>
    </w:p>
    <w:p w14:paraId="22907066" w14:textId="77777777" w:rsidR="00D72317" w:rsidRPr="00BF7D7F" w:rsidRDefault="00D72317" w:rsidP="00B612FF">
      <w:pPr>
        <w:pStyle w:val="ListParagraph"/>
        <w:numPr>
          <w:ilvl w:val="1"/>
          <w:numId w:val="67"/>
        </w:numPr>
        <w:contextualSpacing w:val="0"/>
        <w:rPr>
          <w:ins w:id="1594" w:author="Juan Montojo" w:date="2024-09-01T16:59:00Z"/>
          <w:rFonts w:eastAsia="DengXian"/>
          <w:color w:val="000000" w:themeColor="text1"/>
          <w:lang w:eastAsia="ko-KR"/>
        </w:rPr>
      </w:pPr>
      <w:ins w:id="1595" w:author="Juan Montojo" w:date="2024-09-01T16:59:00Z">
        <w:r w:rsidRPr="00BF7D7F">
          <w:rPr>
            <w:rFonts w:eastAsia="DengXian"/>
            <w:color w:val="000000" w:themeColor="text1"/>
            <w:lang w:eastAsia="ko-KR"/>
          </w:rPr>
          <w:t>for AI/ML based CSI prediction over non-AI/ML based CSI prediction, 3.8%~20.7% gain depending on traffic model, in terms of 5% UE UPT, is observed by 7 sources.</w:t>
        </w:r>
      </w:ins>
    </w:p>
    <w:p w14:paraId="1A34B620" w14:textId="77777777" w:rsidR="00D72317" w:rsidRPr="00BF7D7F" w:rsidRDefault="00D72317" w:rsidP="00B612FF">
      <w:pPr>
        <w:pStyle w:val="B1"/>
        <w:numPr>
          <w:ilvl w:val="0"/>
          <w:numId w:val="66"/>
        </w:numPr>
        <w:rPr>
          <w:ins w:id="1596" w:author="Juan Montojo" w:date="2024-09-01T16:59:00Z"/>
          <w:color w:val="000000" w:themeColor="text1"/>
        </w:rPr>
      </w:pPr>
      <w:ins w:id="1597" w:author="Juan Montojo" w:date="2024-09-01T16:59:00Z">
        <w:r w:rsidRPr="00BF7D7F">
          <w:rPr>
            <w:color w:val="000000" w:themeColor="text1"/>
          </w:rPr>
          <w:t xml:space="preserve">From a perspective of AI/ML complexity, 19 sources adopt the model subject to the computational complexity in units of FLOPs from 0.05M to 3000M. For complexity of non-AI/ML benchmark, 16 sources adopt the algorithm (e.g., Kalman filter, Auto-regression, Wiener filter) subject to the computational complexity in units of FLOPs from 0.14M to 107M. The ratio of FLOPs (AI/ML over benchmark 2) ranges from 1 to 35, which is used by majority sources. For non-AI/ML benchmark, main computation complexity is dominated by filter updates, which may not be need to be updated per inference at the expense of performance loss. </w:t>
        </w:r>
      </w:ins>
    </w:p>
    <w:p w14:paraId="733B9E86" w14:textId="77777777" w:rsidR="00D72317" w:rsidRPr="00BF7D7F" w:rsidRDefault="00D72317" w:rsidP="00B612FF">
      <w:pPr>
        <w:pStyle w:val="B1"/>
        <w:numPr>
          <w:ilvl w:val="0"/>
          <w:numId w:val="66"/>
        </w:numPr>
        <w:rPr>
          <w:ins w:id="1598" w:author="Juan Montojo" w:date="2024-09-01T16:59:00Z"/>
          <w:rFonts w:eastAsia="DengXian"/>
          <w:color w:val="000000" w:themeColor="text1"/>
          <w:lang w:eastAsia="ko-KR"/>
        </w:rPr>
      </w:pPr>
      <w:ins w:id="1599" w:author="Juan Montojo" w:date="2024-09-01T16:59:00Z">
        <w:r w:rsidRPr="00BF7D7F">
          <w:rPr>
            <w:rFonts w:eastAsia="DengXian"/>
            <w:color w:val="000000" w:themeColor="text1"/>
            <w:lang w:eastAsia="ko-KR"/>
          </w:rPr>
          <w:t xml:space="preserve">From the perspective of performance impact on channel estimation error and phase discontinuity, compared to non-AI/ML CSI prediction, higher gain is observed by 10 sources for AI/ML based CSI prediction in the presence of channel estimation error or phase discontinuity. </w:t>
        </w:r>
      </w:ins>
    </w:p>
    <w:p w14:paraId="513D5DA9" w14:textId="77777777" w:rsidR="00D72317" w:rsidRPr="00BF7D7F" w:rsidRDefault="00D72317" w:rsidP="00B612FF">
      <w:pPr>
        <w:pStyle w:val="B1"/>
        <w:numPr>
          <w:ilvl w:val="0"/>
          <w:numId w:val="66"/>
        </w:numPr>
        <w:rPr>
          <w:ins w:id="1600" w:author="Juan Montojo" w:date="2024-09-01T16:59:00Z"/>
          <w:rFonts w:eastAsia="DengXian"/>
          <w:color w:val="000000" w:themeColor="text1"/>
          <w:lang w:eastAsia="ko-KR"/>
        </w:rPr>
      </w:pPr>
      <w:ins w:id="1601" w:author="Juan Montojo" w:date="2024-09-01T16:59:00Z">
        <w:r w:rsidRPr="00BF7D7F">
          <w:rPr>
            <w:rFonts w:eastAsia="DengXian"/>
            <w:color w:val="000000" w:themeColor="text1"/>
            <w:lang w:eastAsia="ko-KR"/>
          </w:rPr>
          <w:lastRenderedPageBreak/>
          <w:t>From the perspective of generalization over various scenarios/configurations (e.g., various UE speed, deployment scenario, carrier frequency) that have been evaluated, compared to generalization Case 1 where the AI/ML model is trained with dataset subject to a certain scenario#B/configuration#B and applied for inference with a same scenario#B/configuration#B</w:t>
        </w:r>
      </w:ins>
    </w:p>
    <w:p w14:paraId="3A3EF449" w14:textId="77777777" w:rsidR="00D72317" w:rsidRPr="00BF7D7F" w:rsidRDefault="00D72317" w:rsidP="00B612FF">
      <w:pPr>
        <w:pStyle w:val="B1"/>
        <w:numPr>
          <w:ilvl w:val="1"/>
          <w:numId w:val="68"/>
        </w:numPr>
        <w:rPr>
          <w:ins w:id="1602" w:author="Juan Montojo" w:date="2024-09-01T16:59:00Z"/>
          <w:rFonts w:eastAsia="SimSun"/>
          <w:color w:val="000000" w:themeColor="text1"/>
          <w:lang w:eastAsia="zh-CN"/>
        </w:rPr>
      </w:pPr>
      <w:ins w:id="1603" w:author="Juan Montojo" w:date="2024-09-01T16:59:00Z">
        <w:r w:rsidRPr="00BF7D7F">
          <w:rPr>
            <w:rFonts w:eastAsia="DengXian"/>
            <w:color w:val="000000" w:themeColor="text1"/>
            <w:lang w:eastAsia="ko-KR"/>
          </w:rPr>
          <w:t>For generalization Case 2 where the AI/ML model is trained with dataset from a different scenario#A/configuration#A, generalized performance may be achieved for some certain combinations of scenario#A/configuration#A and scenario#B/configuration#B but not for others.</w:t>
        </w:r>
      </w:ins>
    </w:p>
    <w:p w14:paraId="1C2E70D5" w14:textId="77777777" w:rsidR="00D72317" w:rsidRPr="00BF7D7F" w:rsidRDefault="00D72317" w:rsidP="00B612FF">
      <w:pPr>
        <w:pStyle w:val="B1"/>
        <w:numPr>
          <w:ilvl w:val="1"/>
          <w:numId w:val="68"/>
        </w:numPr>
        <w:rPr>
          <w:ins w:id="1604" w:author="Juan Montojo" w:date="2024-09-01T16:59:00Z"/>
          <w:rFonts w:eastAsia="SimSun"/>
          <w:color w:val="000000" w:themeColor="text1"/>
          <w:lang w:eastAsia="zh-CN"/>
        </w:rPr>
      </w:pPr>
      <w:ins w:id="1605" w:author="Juan Montojo" w:date="2024-09-01T16:59:00Z">
        <w:r w:rsidRPr="00BF7D7F">
          <w:rPr>
            <w:rFonts w:eastAsia="DengXian"/>
            <w:color w:val="000000" w:themeColor="text1"/>
            <w:lang w:eastAsia="ko-KR"/>
          </w:rPr>
          <w:t>For generalization Case 3 where the training dataset is constructed with data samples subject to multiple scenarios/configurations including scenario#B/configuration#B, generalized performance of the AI/ML model can be achieved.</w:t>
        </w:r>
      </w:ins>
    </w:p>
    <w:bookmarkEnd w:id="1560"/>
    <w:bookmarkEnd w:id="1561"/>
    <w:p w14:paraId="60A52308" w14:textId="0410F48A" w:rsidR="00FC17DC" w:rsidRPr="00BF7D7F" w:rsidRDefault="00FC17DC" w:rsidP="007A7FE7">
      <w:pPr>
        <w:pStyle w:val="B1"/>
      </w:pPr>
      <w:r w:rsidRPr="00BF7D7F">
        <w:t xml:space="preserve"> </w:t>
      </w:r>
    </w:p>
    <w:p w14:paraId="72625BD4" w14:textId="6A0F6256" w:rsidR="00FC17DC" w:rsidRPr="00BF7D7F" w:rsidRDefault="00D34562" w:rsidP="00A34320">
      <w:pPr>
        <w:pStyle w:val="Heading3"/>
      </w:pPr>
      <w:bookmarkStart w:id="1606" w:name="_Toc135002585"/>
      <w:bookmarkStart w:id="1607" w:name="_Toc149657186"/>
      <w:r w:rsidRPr="00BF7D7F">
        <w:t>7.</w:t>
      </w:r>
      <w:r w:rsidR="001357DC" w:rsidRPr="00BF7D7F">
        <w:t>1</w:t>
      </w:r>
      <w:r w:rsidR="00A34320" w:rsidRPr="00BF7D7F">
        <w:t>.2</w:t>
      </w:r>
      <w:r w:rsidR="00A34320" w:rsidRPr="00BF7D7F">
        <w:tab/>
      </w:r>
      <w:r w:rsidR="00FC17DC" w:rsidRPr="00BF7D7F">
        <w:t>CSI feedback enhancement</w:t>
      </w:r>
      <w:bookmarkEnd w:id="1606"/>
      <w:bookmarkEnd w:id="1607"/>
      <w:r w:rsidR="00FC17DC" w:rsidRPr="00BF7D7F">
        <w:t xml:space="preserve"> </w:t>
      </w:r>
    </w:p>
    <w:p w14:paraId="452CB7FF" w14:textId="4413CCB4" w:rsidR="003921B5" w:rsidRPr="00BF7D7F" w:rsidRDefault="003921B5" w:rsidP="00E04FA8">
      <w:pPr>
        <w:rPr>
          <w:b/>
          <w:bCs/>
          <w:i/>
          <w:iCs/>
        </w:rPr>
      </w:pPr>
      <w:bookmarkStart w:id="1608" w:name="_Hlk132230804"/>
      <w:r w:rsidRPr="00BF7D7F">
        <w:rPr>
          <w:b/>
          <w:bCs/>
          <w:i/>
          <w:iCs/>
        </w:rPr>
        <w:t>Items considered</w:t>
      </w:r>
      <w:bookmarkEnd w:id="1608"/>
      <w:r w:rsidR="00D25751" w:rsidRPr="00BF7D7F">
        <w:rPr>
          <w:b/>
          <w:bCs/>
          <w:i/>
          <w:iCs/>
        </w:rPr>
        <w:t xml:space="preserve"> for study</w:t>
      </w:r>
      <w:r w:rsidR="00311352" w:rsidRPr="00BF7D7F">
        <w:rPr>
          <w:b/>
          <w:bCs/>
          <w:i/>
          <w:iCs/>
        </w:rPr>
        <w:t>ing</w:t>
      </w:r>
      <w:r w:rsidR="00D25751" w:rsidRPr="00BF7D7F">
        <w:rPr>
          <w:b/>
          <w:bCs/>
          <w:i/>
          <w:iCs/>
        </w:rPr>
        <w:t xml:space="preserve"> the necessity, feasibility, potential specification impact</w:t>
      </w:r>
      <w:r w:rsidRPr="00BF7D7F">
        <w:rPr>
          <w:b/>
          <w:bCs/>
          <w:i/>
          <w:iCs/>
        </w:rPr>
        <w:t xml:space="preserve">: </w:t>
      </w:r>
    </w:p>
    <w:p w14:paraId="0DBC02E6" w14:textId="01AFDA93" w:rsidR="009539D3" w:rsidRPr="00BF7D7F" w:rsidRDefault="009539D3" w:rsidP="00E04FA8">
      <w:pPr>
        <w:rPr>
          <w:b/>
          <w:bCs/>
        </w:rPr>
      </w:pPr>
      <w:r w:rsidRPr="00BF7D7F">
        <w:rPr>
          <w:rFonts w:eastAsia="Malgun Gothic"/>
          <w:b/>
          <w:bCs/>
        </w:rPr>
        <w:t xml:space="preserve">In CSI compression using two-sided model use case: </w:t>
      </w:r>
    </w:p>
    <w:p w14:paraId="2079FCC6" w14:textId="1F888232" w:rsidR="009515E0" w:rsidRPr="00BF7D7F" w:rsidRDefault="009515E0" w:rsidP="00E04FA8">
      <w:pPr>
        <w:rPr>
          <w:i/>
          <w:iCs/>
        </w:rPr>
      </w:pPr>
      <w:r w:rsidRPr="00BF7D7F">
        <w:rPr>
          <w:i/>
          <w:iCs/>
        </w:rPr>
        <w:t>Performance monitoring:</w:t>
      </w:r>
    </w:p>
    <w:p w14:paraId="47F36418" w14:textId="6CE14F26" w:rsidR="0035254B" w:rsidRPr="00BF7D7F" w:rsidRDefault="00E04FA8" w:rsidP="007A7FE7">
      <w:pPr>
        <w:pStyle w:val="B1"/>
      </w:pPr>
      <w:r w:rsidRPr="00BF7D7F">
        <w:t>-</w:t>
      </w:r>
      <w:r w:rsidRPr="00BF7D7F">
        <w:tab/>
      </w:r>
      <w:r w:rsidR="0035254B" w:rsidRPr="00BF7D7F">
        <w:t xml:space="preserve">Model performance monitoring related assistance signalling and procedure. </w:t>
      </w:r>
    </w:p>
    <w:p w14:paraId="7859B146" w14:textId="7ACBD0B6" w:rsidR="009515E0" w:rsidRPr="00BF7D7F" w:rsidRDefault="00E04FA8" w:rsidP="00E04FA8">
      <w:pPr>
        <w:pStyle w:val="B2"/>
      </w:pPr>
      <w:r w:rsidRPr="00BF7D7F">
        <w:t>-</w:t>
      </w:r>
      <w:r w:rsidRPr="00BF7D7F">
        <w:tab/>
      </w:r>
      <w:r w:rsidR="001935B4" w:rsidRPr="00BF7D7F">
        <w:t xml:space="preserve">Metrics/methods including: </w:t>
      </w:r>
    </w:p>
    <w:p w14:paraId="7C344DD0" w14:textId="0395920F" w:rsidR="00280548" w:rsidRPr="00BF7D7F" w:rsidRDefault="00E04FA8" w:rsidP="00E04FA8">
      <w:pPr>
        <w:pStyle w:val="B3"/>
      </w:pPr>
      <w:r w:rsidRPr="00BF7D7F">
        <w:t>-</w:t>
      </w:r>
      <w:r w:rsidRPr="00BF7D7F">
        <w:tab/>
      </w:r>
      <w:r w:rsidR="00280548" w:rsidRPr="00BF7D7F">
        <w:t>Intermediate KPIs (e.g., SGCS)</w:t>
      </w:r>
    </w:p>
    <w:p w14:paraId="7D9A285C" w14:textId="50C9F888" w:rsidR="00280548" w:rsidRPr="00BF7D7F" w:rsidRDefault="00E04FA8" w:rsidP="00E04FA8">
      <w:pPr>
        <w:pStyle w:val="B3"/>
      </w:pPr>
      <w:r w:rsidRPr="00BF7D7F">
        <w:t>-</w:t>
      </w:r>
      <w:r w:rsidRPr="00BF7D7F">
        <w:tab/>
      </w:r>
      <w:r w:rsidR="00280548" w:rsidRPr="00BF7D7F">
        <w:t>Eventual KPIs (e.g., Throughput, hypothetical BLER, BLER, NACK/ACK).</w:t>
      </w:r>
    </w:p>
    <w:p w14:paraId="1E0B3EBF" w14:textId="76FB308A" w:rsidR="00280548" w:rsidRPr="00BF7D7F" w:rsidRDefault="00E04FA8" w:rsidP="00E04FA8">
      <w:pPr>
        <w:pStyle w:val="B3"/>
      </w:pPr>
      <w:r w:rsidRPr="00BF7D7F">
        <w:t>-</w:t>
      </w:r>
      <w:r w:rsidRPr="00BF7D7F">
        <w:tab/>
      </w:r>
      <w:r w:rsidR="00280548" w:rsidRPr="00BF7D7F">
        <w:t>Legacy CSI based monitoring: schemes using additional legacy CSI reporting</w:t>
      </w:r>
    </w:p>
    <w:p w14:paraId="3072D977" w14:textId="229C28F5" w:rsidR="00280548" w:rsidRPr="00BF7D7F" w:rsidRDefault="00E04FA8" w:rsidP="00E04FA8">
      <w:pPr>
        <w:pStyle w:val="B3"/>
      </w:pPr>
      <w:r w:rsidRPr="00BF7D7F">
        <w:t>-</w:t>
      </w:r>
      <w:r w:rsidRPr="00BF7D7F">
        <w:tab/>
      </w:r>
      <w:r w:rsidR="00280548" w:rsidRPr="00BF7D7F">
        <w:t>Other monitoring solutions, at least including the following option:</w:t>
      </w:r>
    </w:p>
    <w:p w14:paraId="410D66EC" w14:textId="24619746" w:rsidR="00280548" w:rsidRPr="00BF7D7F" w:rsidRDefault="00E04FA8" w:rsidP="00E04FA8">
      <w:pPr>
        <w:pStyle w:val="B4"/>
      </w:pPr>
      <w:r w:rsidRPr="00BF7D7F">
        <w:t>-</w:t>
      </w:r>
      <w:r w:rsidRPr="00BF7D7F">
        <w:tab/>
      </w:r>
      <w:r w:rsidR="00280548" w:rsidRPr="00BF7D7F">
        <w:t>Input or Output data based monitoring: such as data drift between training dataset and observed dataset and out-of-distribution detection</w:t>
      </w:r>
    </w:p>
    <w:p w14:paraId="00C7DE11" w14:textId="5CA1314A" w:rsidR="009539D3" w:rsidRPr="00BF7D7F" w:rsidRDefault="00E04FA8" w:rsidP="00E04FA8">
      <w:pPr>
        <w:pStyle w:val="B1"/>
      </w:pPr>
      <w:r w:rsidRPr="00BF7D7F">
        <w:t>-</w:t>
      </w:r>
      <w:r w:rsidRPr="00BF7D7F">
        <w:tab/>
      </w:r>
      <w:r w:rsidR="009539D3" w:rsidRPr="00BF7D7F">
        <w:t>NW-side performance monitoring:  NW monitors the performance and make decisions of model</w:t>
      </w:r>
      <w:r w:rsidR="00170D35" w:rsidRPr="00BF7D7F">
        <w:t>/functionality</w:t>
      </w:r>
      <w:r w:rsidR="009539D3" w:rsidRPr="00BF7D7F">
        <w:t xml:space="preserve"> activation/ deactivation/updating/switching</w:t>
      </w:r>
      <w:r w:rsidR="00A55691" w:rsidRPr="00BF7D7F">
        <w:t xml:space="preserve">. </w:t>
      </w:r>
      <w:r w:rsidR="00FD6A6D" w:rsidRPr="00BF7D7F">
        <w:t>I</w:t>
      </w:r>
      <w:r w:rsidR="00A55691" w:rsidRPr="00BF7D7F">
        <w:t>mpact to enable performance monitoring using an existing CSI feedback scheme as the reference</w:t>
      </w:r>
      <w:r w:rsidR="00752F3E" w:rsidRPr="00BF7D7F">
        <w:t xml:space="preserve">, including the </w:t>
      </w:r>
      <w:r w:rsidR="00A55691" w:rsidRPr="00BF7D7F">
        <w:t>association between AI/ML scheme and existing CSI feedback scheme for monitoring</w:t>
      </w:r>
      <w:r w:rsidR="00A41F74" w:rsidRPr="00BF7D7F">
        <w:t>,</w:t>
      </w:r>
      <w:r w:rsidR="00FD6A6D" w:rsidRPr="00BF7D7F">
        <w:t xml:space="preserve"> are considered</w:t>
      </w:r>
      <w:r w:rsidR="00752F3E" w:rsidRPr="00BF7D7F">
        <w:t xml:space="preserve">. </w:t>
      </w:r>
      <w:r w:rsidR="00A55691" w:rsidRPr="00BF7D7F">
        <w:t>Note: The metric for monitoring and comparison includes intermediate KPI and eventual KPI</w:t>
      </w:r>
      <w:r w:rsidR="00752F3E" w:rsidRPr="00BF7D7F">
        <w:t>.</w:t>
      </w:r>
      <w:r w:rsidR="009539D3" w:rsidRPr="00BF7D7F">
        <w:t xml:space="preserve">    </w:t>
      </w:r>
    </w:p>
    <w:p w14:paraId="2A4C7FF4" w14:textId="3368C948" w:rsidR="00C9474D" w:rsidRPr="00BF7D7F" w:rsidRDefault="00E04FA8" w:rsidP="00E04FA8">
      <w:pPr>
        <w:pStyle w:val="B1"/>
      </w:pPr>
      <w:r w:rsidRPr="00BF7D7F">
        <w:t>-</w:t>
      </w:r>
      <w:r w:rsidRPr="00BF7D7F">
        <w:tab/>
      </w:r>
      <w:r w:rsidR="009539D3" w:rsidRPr="00BF7D7F">
        <w:t>UE-side performance monitoring: UE monitors the performance and reports to Network, NW makes decisions of model</w:t>
      </w:r>
      <w:r w:rsidR="00170D35" w:rsidRPr="00BF7D7F">
        <w:t>/functionality</w:t>
      </w:r>
      <w:r w:rsidR="009539D3" w:rsidRPr="00BF7D7F">
        <w:t xml:space="preserve"> activation/deactivation/updating/switching</w:t>
      </w:r>
      <w:r w:rsidR="00AB4089" w:rsidRPr="00BF7D7F">
        <w:t xml:space="preserve">. </w:t>
      </w:r>
      <w:r w:rsidR="00FD6A6D" w:rsidRPr="00BF7D7F">
        <w:t>I</w:t>
      </w:r>
      <w:r w:rsidR="00C060A3" w:rsidRPr="00BF7D7F">
        <w:t>mpact on triggering and means for reporting the monitoring metrics, including periodic/semi-persistent and aperiodic reporting, and other reporting initiated from UE</w:t>
      </w:r>
      <w:r w:rsidR="00A41F74" w:rsidRPr="00BF7D7F">
        <w:t>,</w:t>
      </w:r>
      <w:r w:rsidR="00FD6A6D" w:rsidRPr="00BF7D7F">
        <w:t xml:space="preserve"> are</w:t>
      </w:r>
      <w:r w:rsidR="00170D35" w:rsidRPr="00BF7D7F">
        <w:t xml:space="preserve"> not precluded</w:t>
      </w:r>
      <w:r w:rsidR="001833F0" w:rsidRPr="00BF7D7F">
        <w:t>.</w:t>
      </w:r>
    </w:p>
    <w:p w14:paraId="2C4F129F" w14:textId="267C7A5C" w:rsidR="00EC5AB9" w:rsidRPr="00BF7D7F" w:rsidRDefault="00EC5AB9" w:rsidP="00E04FA8">
      <w:pPr>
        <w:rPr>
          <w:rFonts w:eastAsia="Malgun Gothic"/>
          <w:i/>
          <w:iCs/>
        </w:rPr>
      </w:pPr>
      <w:r w:rsidRPr="00BF7D7F">
        <w:rPr>
          <w:rFonts w:eastAsia="Malgun Gothic"/>
          <w:i/>
          <w:iCs/>
        </w:rPr>
        <w:t>Intermediate KPI based model monitoring:</w:t>
      </w:r>
    </w:p>
    <w:p w14:paraId="7349B199" w14:textId="77777777" w:rsidR="00AB0036" w:rsidRPr="00BF7D7F" w:rsidRDefault="00170D35" w:rsidP="00E04FA8">
      <w:pPr>
        <w:pStyle w:val="B1"/>
        <w:rPr>
          <w:rFonts w:eastAsia="Malgun Gothic"/>
        </w:rPr>
      </w:pPr>
      <w:r w:rsidRPr="00BF7D7F">
        <w:rPr>
          <w:rFonts w:eastAsia="Malgun Gothic"/>
        </w:rPr>
        <w:t>The following intermediate KPI-based model</w:t>
      </w:r>
      <w:r w:rsidR="00B516E8" w:rsidRPr="00BF7D7F">
        <w:rPr>
          <w:rFonts w:eastAsia="Malgun Gothic"/>
        </w:rPr>
        <w:t xml:space="preserve"> </w:t>
      </w:r>
      <w:r w:rsidRPr="00BF7D7F">
        <w:rPr>
          <w:rFonts w:eastAsia="Malgun Gothic"/>
        </w:rPr>
        <w:t xml:space="preserve">monitoring options were proposed by companies: </w:t>
      </w:r>
    </w:p>
    <w:p w14:paraId="708A228B" w14:textId="0EA15498" w:rsidR="00EC5AB9" w:rsidRPr="00BF7D7F" w:rsidRDefault="00E04FA8" w:rsidP="00E04FA8">
      <w:pPr>
        <w:pStyle w:val="B1"/>
      </w:pPr>
      <w:r w:rsidRPr="00BF7D7F">
        <w:t>-</w:t>
      </w:r>
      <w:r w:rsidRPr="00BF7D7F">
        <w:tab/>
      </w:r>
      <w:r w:rsidR="00EC5AB9" w:rsidRPr="00BF7D7F">
        <w:t xml:space="preserve">NW-side monitoring based on the </w:t>
      </w:r>
      <w:r w:rsidR="000D716B" w:rsidRPr="00BF7D7F">
        <w:t xml:space="preserve">target </w:t>
      </w:r>
      <w:r w:rsidR="00EC5AB9" w:rsidRPr="00BF7D7F">
        <w:t xml:space="preserve">CSI with realistic channel estimation associated to the CSI report, reported by the UE or obtained from the UE-side. </w:t>
      </w:r>
    </w:p>
    <w:p w14:paraId="7E5C24F4" w14:textId="0D7363F4" w:rsidR="00EC5AB9" w:rsidRPr="00BF7D7F" w:rsidRDefault="00E04FA8" w:rsidP="00E04FA8">
      <w:pPr>
        <w:pStyle w:val="B1"/>
      </w:pPr>
      <w:r w:rsidRPr="00BF7D7F">
        <w:t>-</w:t>
      </w:r>
      <w:r w:rsidRPr="00BF7D7F">
        <w:tab/>
      </w:r>
      <w:r w:rsidR="00EC5AB9" w:rsidRPr="00BF7D7F">
        <w:t>UE-side monitoring based on the output of the CSI reconstruction model, subject to the aligned format, associated to the CSI report, indicated by the NW or obtained from the network side.</w:t>
      </w:r>
    </w:p>
    <w:p w14:paraId="3002AB96" w14:textId="080987F4" w:rsidR="00EC5AB9" w:rsidRPr="00BF7D7F" w:rsidRDefault="00E04FA8" w:rsidP="00E04FA8">
      <w:pPr>
        <w:pStyle w:val="B2"/>
      </w:pPr>
      <w:r w:rsidRPr="00BF7D7F">
        <w:t>-</w:t>
      </w:r>
      <w:r w:rsidRPr="00BF7D7F">
        <w:tab/>
      </w:r>
      <w:r w:rsidR="00EC5AB9" w:rsidRPr="00BF7D7F">
        <w:t xml:space="preserve">Network may configure a threshold criterion to facilitate UE to perform model monitoring. </w:t>
      </w:r>
    </w:p>
    <w:p w14:paraId="717D7893" w14:textId="66EEB6D1" w:rsidR="00EC5AB9" w:rsidRPr="00BF7D7F" w:rsidRDefault="00E04FA8" w:rsidP="00E04FA8">
      <w:pPr>
        <w:pStyle w:val="B1"/>
      </w:pPr>
      <w:r w:rsidRPr="00BF7D7F">
        <w:t>-</w:t>
      </w:r>
      <w:r w:rsidRPr="00BF7D7F">
        <w:tab/>
      </w:r>
      <w:r w:rsidR="00EC5AB9" w:rsidRPr="00BF7D7F">
        <w:t xml:space="preserve">UE-side monitoring based on </w:t>
      </w:r>
      <w:r w:rsidR="00EC5AB9" w:rsidRPr="00BF7D7F">
        <w:rPr>
          <w:rFonts w:eastAsia="SimSun"/>
        </w:rPr>
        <w:t xml:space="preserve">the output of the </w:t>
      </w:r>
      <w:r w:rsidR="00EC5AB9" w:rsidRPr="00BF7D7F">
        <w:t xml:space="preserve">CSI reconstruction </w:t>
      </w:r>
      <w:r w:rsidR="00EC5AB9" w:rsidRPr="00BF7D7F">
        <w:rPr>
          <w:rFonts w:eastAsia="SimSun"/>
        </w:rPr>
        <w:t>model</w:t>
      </w:r>
      <w:r w:rsidR="00EC5AB9" w:rsidRPr="00BF7D7F">
        <w:t xml:space="preserve"> at the UE-sid</w:t>
      </w:r>
      <w:r w:rsidR="00EC5AB9" w:rsidRPr="00BF7D7F">
        <w:rPr>
          <w:rFonts w:eastAsia="SimSun"/>
        </w:rPr>
        <w:t>e</w:t>
      </w:r>
    </w:p>
    <w:p w14:paraId="0854FA05" w14:textId="70B141C7" w:rsidR="009312C3" w:rsidRPr="00BF7D7F" w:rsidRDefault="00E04FA8" w:rsidP="00E04FA8">
      <w:pPr>
        <w:pStyle w:val="B2"/>
      </w:pPr>
      <w:r w:rsidRPr="00BF7D7F">
        <w:t>-</w:t>
      </w:r>
      <w:r w:rsidRPr="00BF7D7F">
        <w:tab/>
      </w:r>
      <w:r w:rsidR="00EC5AB9" w:rsidRPr="00BF7D7F">
        <w:t>Note: CSI reconstruction model at the UE-side can be the same or different comparing to the actual CSI reconstruction model used at the NW-side. Network may configure a threshold criterion to facilitate UE to perform model</w:t>
      </w:r>
      <w:r w:rsidR="001803C9" w:rsidRPr="00BF7D7F">
        <w:t xml:space="preserve"> </w:t>
      </w:r>
      <w:r w:rsidR="00EC5AB9" w:rsidRPr="00BF7D7F">
        <w:t xml:space="preserve">monitoring. </w:t>
      </w:r>
    </w:p>
    <w:p w14:paraId="022ECDE5" w14:textId="29297FC5" w:rsidR="009515E0" w:rsidRPr="00BF7D7F" w:rsidRDefault="009515E0" w:rsidP="00E04FA8">
      <w:pPr>
        <w:rPr>
          <w:i/>
          <w:iCs/>
        </w:rPr>
      </w:pPr>
      <w:r w:rsidRPr="00BF7D7F">
        <w:rPr>
          <w:i/>
          <w:iCs/>
        </w:rPr>
        <w:t>Fallback mode:</w:t>
      </w:r>
    </w:p>
    <w:p w14:paraId="0E9EE19C" w14:textId="2D71DC74" w:rsidR="009539D3" w:rsidRPr="00BF7D7F" w:rsidRDefault="00E04FA8" w:rsidP="00E04FA8">
      <w:pPr>
        <w:pStyle w:val="B1"/>
      </w:pPr>
      <w:r w:rsidRPr="00BF7D7F">
        <w:t>-</w:t>
      </w:r>
      <w:r w:rsidRPr="00BF7D7F">
        <w:tab/>
      </w:r>
      <w:r w:rsidR="00D243FE" w:rsidRPr="00BF7D7F">
        <w:t>Potential</w:t>
      </w:r>
      <w:r w:rsidR="00170D35" w:rsidRPr="00BF7D7F">
        <w:t xml:space="preserve"> specification impact for supporting</w:t>
      </w:r>
      <w:r w:rsidR="00D243FE" w:rsidRPr="00BF7D7F">
        <w:t xml:space="preserve"> co-existence and fallback mechanisms between AI/ML-based CSI feedback mode and legacy non-AI/ML-based CSI feedback mode</w:t>
      </w:r>
    </w:p>
    <w:p w14:paraId="33BF9CE9" w14:textId="5F7BB039" w:rsidR="00C36935" w:rsidRPr="00BF7D7F" w:rsidRDefault="00D251AE" w:rsidP="00E04FA8">
      <w:pPr>
        <w:rPr>
          <w:rFonts w:eastAsia="Malgun Gothic"/>
          <w:i/>
          <w:iCs/>
        </w:rPr>
      </w:pPr>
      <w:r w:rsidRPr="00BF7D7F">
        <w:rPr>
          <w:rFonts w:eastAsia="Malgun Gothic"/>
          <w:i/>
          <w:iCs/>
        </w:rPr>
        <w:t xml:space="preserve">NW/UE </w:t>
      </w:r>
      <w:r w:rsidR="00C36935" w:rsidRPr="00BF7D7F">
        <w:rPr>
          <w:rFonts w:eastAsia="Malgun Gothic"/>
          <w:i/>
          <w:iCs/>
        </w:rPr>
        <w:t xml:space="preserve">alignment: </w:t>
      </w:r>
    </w:p>
    <w:p w14:paraId="5269FD2C" w14:textId="459DB9DF" w:rsidR="00C36935" w:rsidRPr="00BF7D7F" w:rsidRDefault="00E04FA8" w:rsidP="00E04FA8">
      <w:pPr>
        <w:pStyle w:val="B1"/>
      </w:pPr>
      <w:r w:rsidRPr="00BF7D7F">
        <w:t>-</w:t>
      </w:r>
      <w:r w:rsidRPr="00BF7D7F">
        <w:tab/>
      </w:r>
      <w:r w:rsidR="00C36935" w:rsidRPr="00BF7D7F">
        <w:t>Alignment of the quantization/dequantization method and the feedback message size between Network and UE</w:t>
      </w:r>
      <w:r w:rsidR="00420D5C" w:rsidRPr="00BF7D7F">
        <w:t xml:space="preserve">, including the following: </w:t>
      </w:r>
    </w:p>
    <w:p w14:paraId="4DFA25E5" w14:textId="78A80713" w:rsidR="00023097" w:rsidRPr="00BF7D7F" w:rsidRDefault="00E04FA8" w:rsidP="00E04FA8">
      <w:pPr>
        <w:pStyle w:val="B2"/>
      </w:pPr>
      <w:r w:rsidRPr="00BF7D7F">
        <w:lastRenderedPageBreak/>
        <w:t>-</w:t>
      </w:r>
      <w:r w:rsidRPr="00BF7D7F">
        <w:tab/>
      </w:r>
      <w:r w:rsidR="00023097" w:rsidRPr="00BF7D7F">
        <w:t xml:space="preserve">For vector quantization scheme, the format and size of the VQ codebook, and the size and segmentation method of the CSI generation model output </w:t>
      </w:r>
    </w:p>
    <w:p w14:paraId="58B90644" w14:textId="49DC8BAE" w:rsidR="00023097" w:rsidRPr="00BF7D7F" w:rsidRDefault="00E04FA8" w:rsidP="00E04FA8">
      <w:pPr>
        <w:pStyle w:val="B2"/>
      </w:pPr>
      <w:r w:rsidRPr="00BF7D7F">
        <w:t>-</w:t>
      </w:r>
      <w:r w:rsidRPr="00BF7D7F">
        <w:tab/>
      </w:r>
      <w:r w:rsidR="00023097" w:rsidRPr="00BF7D7F">
        <w:t>For scalar quantization scheme, uniform and non-uniform quantization</w:t>
      </w:r>
      <w:r w:rsidR="00EA2643" w:rsidRPr="00BF7D7F">
        <w:t xml:space="preserve"> with </w:t>
      </w:r>
      <w:r w:rsidR="00023097" w:rsidRPr="00BF7D7F">
        <w:t xml:space="preserve">format, e.g., quantization granularity, </w:t>
      </w:r>
      <w:r w:rsidR="00BE16BE" w:rsidRPr="00BF7D7F">
        <w:t xml:space="preserve">consisting of </w:t>
      </w:r>
      <w:r w:rsidR="00023097" w:rsidRPr="00BF7D7F">
        <w:t>distribution of bits assigned to each float.</w:t>
      </w:r>
    </w:p>
    <w:p w14:paraId="356D674C" w14:textId="18ED65F4" w:rsidR="00867CB1" w:rsidRPr="00BF7D7F" w:rsidRDefault="00E04FA8" w:rsidP="00E04FA8">
      <w:pPr>
        <w:pStyle w:val="B2"/>
      </w:pPr>
      <w:r w:rsidRPr="00BF7D7F">
        <w:t>-</w:t>
      </w:r>
      <w:r w:rsidRPr="00BF7D7F">
        <w:tab/>
      </w:r>
      <w:r w:rsidR="00023097" w:rsidRPr="00BF7D7F">
        <w:t xml:space="preserve">Quantization alignment </w:t>
      </w:r>
      <w:r w:rsidR="004634A3" w:rsidRPr="00BF7D7F">
        <w:t xml:space="preserve">for CSI feedback between CSI generation part at the UE and CSI reconstruction part at the NW </w:t>
      </w:r>
      <w:r w:rsidR="00C170D3" w:rsidRPr="00BF7D7F">
        <w:t>is needed</w:t>
      </w:r>
      <w:r w:rsidR="00650ED2" w:rsidRPr="00BF7D7F">
        <w:t>, e.g.,</w:t>
      </w:r>
    </w:p>
    <w:p w14:paraId="4C5341BA" w14:textId="1A747251" w:rsidR="008E298B" w:rsidRPr="00BF7D7F" w:rsidRDefault="008E298B" w:rsidP="00E04FA8">
      <w:pPr>
        <w:pStyle w:val="B2"/>
      </w:pPr>
      <w:r w:rsidRPr="00BF7D7F">
        <w:tab/>
        <w:t>-</w:t>
      </w:r>
      <w:r w:rsidRPr="00BF7D7F">
        <w:tab/>
        <w:t>through</w:t>
      </w:r>
      <w:r w:rsidR="0089195E" w:rsidRPr="00BF7D7F">
        <w:t xml:space="preserve"> model pairing process,</w:t>
      </w:r>
    </w:p>
    <w:p w14:paraId="09E290DF" w14:textId="251BC58B" w:rsidR="0089195E" w:rsidRPr="00BF7D7F" w:rsidRDefault="0089195E" w:rsidP="00E04FA8">
      <w:pPr>
        <w:pStyle w:val="B2"/>
      </w:pPr>
      <w:r w:rsidRPr="00BF7D7F">
        <w:tab/>
        <w:t>-</w:t>
      </w:r>
      <w:r w:rsidRPr="00BF7D7F">
        <w:tab/>
        <w:t>alignment based on standardized quantization scheme</w:t>
      </w:r>
      <w:r w:rsidR="00650ED2" w:rsidRPr="00BF7D7F">
        <w:t>.</w:t>
      </w:r>
    </w:p>
    <w:p w14:paraId="3A9E7808" w14:textId="19D1EC52" w:rsidR="00650ED2" w:rsidRPr="00BF7D7F" w:rsidRDefault="00650ED2" w:rsidP="00E04FA8">
      <w:pPr>
        <w:pStyle w:val="B2"/>
      </w:pPr>
      <w:r w:rsidRPr="00BF7D7F">
        <w:tab/>
        <w:t>-</w:t>
      </w:r>
      <w:r w:rsidRPr="00BF7D7F">
        <w:tab/>
        <w:t xml:space="preserve">Additional methods not precluded. </w:t>
      </w:r>
    </w:p>
    <w:p w14:paraId="6655C376" w14:textId="11D3AE33" w:rsidR="00D243FE" w:rsidRPr="00BF7D7F" w:rsidRDefault="001F6EAA" w:rsidP="00E04FA8">
      <w:pPr>
        <w:rPr>
          <w:i/>
          <w:iCs/>
        </w:rPr>
      </w:pPr>
      <w:r w:rsidRPr="00BF7D7F">
        <w:rPr>
          <w:i/>
          <w:iCs/>
        </w:rPr>
        <w:t xml:space="preserve">Model input/output: </w:t>
      </w:r>
    </w:p>
    <w:p w14:paraId="6F725244" w14:textId="6A5D6CE3" w:rsidR="00AC4C0C" w:rsidRPr="00BF7D7F" w:rsidRDefault="00E04FA8" w:rsidP="00E04FA8">
      <w:pPr>
        <w:pStyle w:val="B1"/>
      </w:pPr>
      <w:r w:rsidRPr="00BF7D7F">
        <w:t>-</w:t>
      </w:r>
      <w:r w:rsidRPr="00BF7D7F">
        <w:tab/>
      </w:r>
      <w:r w:rsidR="00CB45C0" w:rsidRPr="00BF7D7F">
        <w:t>Output-CSI-UE and input-CSI-NW at least fo</w:t>
      </w:r>
      <w:r w:rsidR="00AC4C0C" w:rsidRPr="00BF7D7F">
        <w:t>r</w:t>
      </w:r>
      <w:r w:rsidR="00C560E5" w:rsidRPr="00BF7D7F">
        <w:t xml:space="preserve"> </w:t>
      </w:r>
      <w:r w:rsidR="00CB45C0" w:rsidRPr="00BF7D7F">
        <w:t>Precoding matri</w:t>
      </w:r>
      <w:r w:rsidR="00AC4C0C" w:rsidRPr="00BF7D7F">
        <w:t>x</w:t>
      </w:r>
    </w:p>
    <w:p w14:paraId="7384DD70" w14:textId="03ACAB88" w:rsidR="00AC4C0C" w:rsidRPr="00BF7D7F" w:rsidRDefault="00E04FA8" w:rsidP="00E04FA8">
      <w:pPr>
        <w:pStyle w:val="B2"/>
      </w:pPr>
      <w:r w:rsidRPr="00BF7D7F">
        <w:t>-</w:t>
      </w:r>
      <w:r w:rsidRPr="00BF7D7F">
        <w:tab/>
      </w:r>
      <w:r w:rsidR="000F217D" w:rsidRPr="00BF7D7F">
        <w:t xml:space="preserve">Option </w:t>
      </w:r>
      <w:r w:rsidR="00CB45C0" w:rsidRPr="00BF7D7F">
        <w:t xml:space="preserve">1a: The precoding matrix in spatial-frequency domain </w:t>
      </w:r>
    </w:p>
    <w:p w14:paraId="255C5BBB" w14:textId="5315BE97" w:rsidR="00D434B9" w:rsidRPr="00BF7D7F" w:rsidRDefault="00E04FA8" w:rsidP="00E04FA8">
      <w:pPr>
        <w:pStyle w:val="B2"/>
      </w:pPr>
      <w:r w:rsidRPr="00BF7D7F">
        <w:t>-</w:t>
      </w:r>
      <w:r w:rsidRPr="00BF7D7F">
        <w:tab/>
      </w:r>
      <w:r w:rsidR="000F217D" w:rsidRPr="00BF7D7F">
        <w:t xml:space="preserve">Option </w:t>
      </w:r>
      <w:r w:rsidR="00CB45C0" w:rsidRPr="00BF7D7F">
        <w:t>1b: The precoding matrix represented using angular-delay domain projection</w:t>
      </w:r>
    </w:p>
    <w:p w14:paraId="1298E38F" w14:textId="45EC64EE" w:rsidR="007964F3" w:rsidRPr="00BF7D7F" w:rsidRDefault="00E04FA8" w:rsidP="00E04FA8">
      <w:pPr>
        <w:pStyle w:val="B2"/>
      </w:pPr>
      <w:r w:rsidRPr="00BF7D7F">
        <w:t>-</w:t>
      </w:r>
      <w:r w:rsidRPr="00BF7D7F">
        <w:tab/>
      </w:r>
      <w:r w:rsidR="00BD76EE" w:rsidRPr="00BF7D7F">
        <w:t>w</w:t>
      </w:r>
      <w:r w:rsidR="007964F3" w:rsidRPr="00BF7D7F">
        <w:t xml:space="preserve">hether </w:t>
      </w:r>
      <w:r w:rsidR="00123E92" w:rsidRPr="00BF7D7F">
        <w:t>Option 2: Explicit channel matrix (i.e., full Tx * Rx MIMO channel)</w:t>
      </w:r>
      <w:r w:rsidR="007964F3" w:rsidRPr="00BF7D7F">
        <w:t xml:space="preserve"> is also studied depends on the performance evaluations</w:t>
      </w:r>
      <w:r w:rsidR="00BD76EE" w:rsidRPr="00BF7D7F">
        <w:t>:</w:t>
      </w:r>
    </w:p>
    <w:p w14:paraId="2E8C03F9" w14:textId="3A6DD4BC" w:rsidR="00526173" w:rsidRPr="00BF7D7F" w:rsidRDefault="00E04FA8" w:rsidP="00E04FA8">
      <w:pPr>
        <w:pStyle w:val="B3"/>
      </w:pPr>
      <w:r w:rsidRPr="00BF7D7F">
        <w:t>-</w:t>
      </w:r>
      <w:r w:rsidRPr="00BF7D7F">
        <w:tab/>
      </w:r>
      <w:r w:rsidR="000F217D" w:rsidRPr="00BF7D7F">
        <w:t xml:space="preserve">Option </w:t>
      </w:r>
      <w:r w:rsidR="00526173" w:rsidRPr="00BF7D7F">
        <w:t>2a: raw channel is in spatial-frequency domain</w:t>
      </w:r>
    </w:p>
    <w:p w14:paraId="4C8127D2" w14:textId="36F1EF0B" w:rsidR="00526173" w:rsidRPr="00BF7D7F" w:rsidRDefault="00E04FA8" w:rsidP="00E04FA8">
      <w:pPr>
        <w:pStyle w:val="B3"/>
      </w:pPr>
      <w:r w:rsidRPr="00BF7D7F">
        <w:t>-</w:t>
      </w:r>
      <w:r w:rsidRPr="00BF7D7F">
        <w:tab/>
        <w:t xml:space="preserve">Option 2b: raw channel is in angular-delay domain </w:t>
      </w:r>
    </w:p>
    <w:p w14:paraId="7A2CBCF7" w14:textId="6923F4EF" w:rsidR="00DB6131" w:rsidRPr="00BF7D7F" w:rsidRDefault="00147008" w:rsidP="00B72713">
      <w:pPr>
        <w:pStyle w:val="B3"/>
        <w:ind w:left="851" w:hanging="281"/>
      </w:pPr>
      <w:r w:rsidRPr="00BF7D7F">
        <w:t>-</w:t>
      </w:r>
      <w:r w:rsidRPr="00BF7D7F">
        <w:tab/>
      </w:r>
      <w:r w:rsidR="00B72713" w:rsidRPr="00BF7D7F">
        <w:t>CSI part 1 includes at least CQI for first codeword, RI, and information representing the part 2 size. CSI part 2 includes at least the content of CSI generation part output</w:t>
      </w:r>
      <w:r w:rsidR="00DD43B2" w:rsidRPr="00BF7D7F">
        <w:t xml:space="preserve">. Other CSI report formats are not precluded. </w:t>
      </w:r>
      <w:r w:rsidRPr="00BF7D7F">
        <w:t xml:space="preserve"> </w:t>
      </w:r>
    </w:p>
    <w:p w14:paraId="602157B6" w14:textId="1B232169" w:rsidR="005B0975" w:rsidRPr="00BF7D7F" w:rsidRDefault="00F32358" w:rsidP="00E04FA8">
      <w:pPr>
        <w:rPr>
          <w:i/>
          <w:iCs/>
        </w:rPr>
      </w:pPr>
      <w:r w:rsidRPr="00BF7D7F">
        <w:rPr>
          <w:i/>
          <w:iCs/>
        </w:rPr>
        <w:t>UE side data collection:</w:t>
      </w:r>
    </w:p>
    <w:p w14:paraId="219E9A25" w14:textId="7EFD5957" w:rsidR="005223E0" w:rsidRPr="00BF7D7F" w:rsidRDefault="00E04FA8" w:rsidP="00E04FA8">
      <w:pPr>
        <w:pStyle w:val="B1"/>
      </w:pPr>
      <w:r w:rsidRPr="00BF7D7F">
        <w:t>-</w:t>
      </w:r>
      <w:r w:rsidRPr="00BF7D7F">
        <w:tab/>
      </w:r>
      <w:r w:rsidR="005223E0" w:rsidRPr="00BF7D7F">
        <w:t>Enhancement of CSI-RS configuration to enable higher accuracy measurement.</w:t>
      </w:r>
    </w:p>
    <w:p w14:paraId="5C8C3496" w14:textId="79BEE41D" w:rsidR="005223E0" w:rsidRPr="00BF7D7F" w:rsidRDefault="00E04FA8" w:rsidP="00E04FA8">
      <w:pPr>
        <w:pStyle w:val="B1"/>
      </w:pPr>
      <w:r w:rsidRPr="00BF7D7F">
        <w:rPr>
          <w:rFonts w:eastAsia="DengXian"/>
        </w:rPr>
        <w:t>-</w:t>
      </w:r>
      <w:r w:rsidRPr="00BF7D7F">
        <w:rPr>
          <w:rFonts w:eastAsia="DengXian"/>
        </w:rPr>
        <w:tab/>
      </w:r>
      <w:r w:rsidR="005223E0" w:rsidRPr="00BF7D7F">
        <w:rPr>
          <w:rFonts w:eastAsia="DengXian"/>
        </w:rPr>
        <w:t>Assistance information for UE data collection for categorizing the data in forms of ID for the purpose of differentiating characteristics of data due to specific configuration, scenarios, site etc.</w:t>
      </w:r>
    </w:p>
    <w:p w14:paraId="09CA52B6" w14:textId="221D5E9E" w:rsidR="005223E0" w:rsidRPr="00BF7D7F" w:rsidRDefault="00E04FA8" w:rsidP="00E04FA8">
      <w:pPr>
        <w:pStyle w:val="B2"/>
      </w:pPr>
      <w:r w:rsidRPr="00BF7D7F">
        <w:t>-</w:t>
      </w:r>
      <w:r w:rsidRPr="00BF7D7F">
        <w:tab/>
      </w:r>
      <w:r w:rsidR="005223E0" w:rsidRPr="00BF7D7F">
        <w:t>The provision of assistance information needs to consider feasibility of disclosing proprietary information to the other side.</w:t>
      </w:r>
    </w:p>
    <w:p w14:paraId="31D3B907" w14:textId="08AFD25B" w:rsidR="005223E0" w:rsidRPr="00BF7D7F" w:rsidRDefault="00E04FA8" w:rsidP="00E04FA8">
      <w:pPr>
        <w:pStyle w:val="B1"/>
      </w:pPr>
      <w:r w:rsidRPr="00BF7D7F">
        <w:t>-</w:t>
      </w:r>
      <w:r w:rsidRPr="00BF7D7F">
        <w:tab/>
      </w:r>
      <w:r w:rsidR="00381AD3" w:rsidRPr="00BF7D7F">
        <w:t>Signalling</w:t>
      </w:r>
      <w:r w:rsidR="005223E0" w:rsidRPr="00BF7D7F">
        <w:t xml:space="preserve"> for triggering the data collection</w:t>
      </w:r>
    </w:p>
    <w:p w14:paraId="181073C8" w14:textId="785A0F9D" w:rsidR="00F61021" w:rsidRPr="00BF7D7F" w:rsidRDefault="00F61021" w:rsidP="00E04FA8">
      <w:pPr>
        <w:rPr>
          <w:i/>
          <w:iCs/>
        </w:rPr>
      </w:pPr>
      <w:r w:rsidRPr="00BF7D7F">
        <w:rPr>
          <w:i/>
          <w:iCs/>
        </w:rPr>
        <w:t>NW side data collection:</w:t>
      </w:r>
    </w:p>
    <w:p w14:paraId="4D6FD67E" w14:textId="7AC49FAC" w:rsidR="00024ED3" w:rsidRPr="00BF7D7F" w:rsidRDefault="00E04FA8" w:rsidP="00E04FA8">
      <w:pPr>
        <w:pStyle w:val="B1"/>
      </w:pPr>
      <w:r w:rsidRPr="00BF7D7F">
        <w:t>-</w:t>
      </w:r>
      <w:r w:rsidRPr="00BF7D7F">
        <w:tab/>
      </w:r>
      <w:r w:rsidR="00024ED3" w:rsidRPr="00BF7D7F">
        <w:t xml:space="preserve">Enhancement of SRS and/or CSI-RS measurement and/or CSI reporting to enable higher accuracy measurement. </w:t>
      </w:r>
    </w:p>
    <w:p w14:paraId="56847EA2" w14:textId="6A05C3DB" w:rsidR="00024ED3" w:rsidRPr="00BF7D7F" w:rsidRDefault="00E04FA8" w:rsidP="00E04FA8">
      <w:pPr>
        <w:pStyle w:val="B1"/>
      </w:pPr>
      <w:r w:rsidRPr="00BF7D7F">
        <w:t>-</w:t>
      </w:r>
      <w:r w:rsidRPr="00BF7D7F">
        <w:tab/>
      </w:r>
      <w:r w:rsidR="00024ED3" w:rsidRPr="00BF7D7F">
        <w:t xml:space="preserve">Contents of the ground-truth CSI including: </w:t>
      </w:r>
      <w:r w:rsidR="00024ED3" w:rsidRPr="00BF7D7F">
        <w:rPr>
          <w:rFonts w:eastAsia="DengXian"/>
        </w:rPr>
        <w:t xml:space="preserve"> </w:t>
      </w:r>
    </w:p>
    <w:p w14:paraId="33FAE50B" w14:textId="40F0D970" w:rsidR="00024ED3" w:rsidRPr="00BF7D7F" w:rsidRDefault="00E04FA8" w:rsidP="00E04FA8">
      <w:pPr>
        <w:pStyle w:val="B2"/>
      </w:pPr>
      <w:r w:rsidRPr="00BF7D7F">
        <w:t>-</w:t>
      </w:r>
      <w:r w:rsidRPr="00BF7D7F">
        <w:tab/>
      </w:r>
      <w:r w:rsidR="00024ED3" w:rsidRPr="00BF7D7F">
        <w:t xml:space="preserve">Data sample type, e.g., </w:t>
      </w:r>
      <w:r w:rsidR="00024ED3" w:rsidRPr="00BF7D7F">
        <w:rPr>
          <w:rFonts w:eastAsia="SimSun"/>
        </w:rPr>
        <w:t>precoding matrix</w:t>
      </w:r>
      <w:r w:rsidR="00024ED3" w:rsidRPr="00BF7D7F">
        <w:t>, channel matrix etc.</w:t>
      </w:r>
    </w:p>
    <w:p w14:paraId="3B31A8D2" w14:textId="111D7240" w:rsidR="00024ED3" w:rsidRPr="00BF7D7F" w:rsidRDefault="00E04FA8" w:rsidP="00E04FA8">
      <w:pPr>
        <w:pStyle w:val="B2"/>
      </w:pPr>
      <w:r w:rsidRPr="00BF7D7F">
        <w:t>-</w:t>
      </w:r>
      <w:r w:rsidRPr="00BF7D7F">
        <w:tab/>
      </w:r>
      <w:r w:rsidR="00024ED3" w:rsidRPr="00BF7D7F">
        <w:t xml:space="preserve">Data sample format: scaler quantization and/or codebook-based quantization (e.g., e-type II like). </w:t>
      </w:r>
    </w:p>
    <w:p w14:paraId="7B264140" w14:textId="7D6C0AE5" w:rsidR="00024ED3" w:rsidRPr="00BF7D7F" w:rsidRDefault="00E04FA8" w:rsidP="00E04FA8">
      <w:pPr>
        <w:pStyle w:val="B2"/>
      </w:pPr>
      <w:r w:rsidRPr="00BF7D7F">
        <w:t>-</w:t>
      </w:r>
      <w:r w:rsidRPr="00BF7D7F">
        <w:tab/>
      </w:r>
      <w:r w:rsidR="00024ED3" w:rsidRPr="00BF7D7F">
        <w:t>Assistance information (e.g., time stamps, and/or cell ID,</w:t>
      </w:r>
      <w:r w:rsidR="00024ED3" w:rsidRPr="00BF7D7F">
        <w:rPr>
          <w:rFonts w:eastAsia="DengXian"/>
        </w:rPr>
        <w:t xml:space="preserve"> Assistance information for Network data collection for categorizing the data in forms of ID for</w:t>
      </w:r>
      <w:r w:rsidR="00024ED3" w:rsidRPr="00BF7D7F">
        <w:t xml:space="preserve"> </w:t>
      </w:r>
      <w:r w:rsidR="00024ED3" w:rsidRPr="00BF7D7F">
        <w:rPr>
          <w:rFonts w:eastAsia="DengXian"/>
        </w:rPr>
        <w:t>the purpose of differentiating characteristics of data due to specific configuration, scenarios, site etc.</w:t>
      </w:r>
      <w:r w:rsidR="00024ED3" w:rsidRPr="00BF7D7F">
        <w:rPr>
          <w:rFonts w:eastAsia="SimSun"/>
        </w:rPr>
        <w:t>, and data quality indicator</w:t>
      </w:r>
      <w:r w:rsidR="00024ED3" w:rsidRPr="00BF7D7F">
        <w:t>)</w:t>
      </w:r>
    </w:p>
    <w:p w14:paraId="05A2209A" w14:textId="310D2388" w:rsidR="00024ED3" w:rsidRPr="00BF7D7F" w:rsidRDefault="00E04FA8" w:rsidP="00E04FA8">
      <w:pPr>
        <w:pStyle w:val="B1"/>
      </w:pPr>
      <w:r w:rsidRPr="00BF7D7F">
        <w:t>-</w:t>
      </w:r>
      <w:r w:rsidRPr="00BF7D7F">
        <w:tab/>
      </w:r>
      <w:r w:rsidR="00024ED3" w:rsidRPr="00BF7D7F">
        <w:t>Latency requirement for data collection</w:t>
      </w:r>
    </w:p>
    <w:p w14:paraId="37C95A3C" w14:textId="5C2598AA" w:rsidR="00024ED3" w:rsidRPr="00BF7D7F" w:rsidRDefault="00E04FA8" w:rsidP="00E04FA8">
      <w:pPr>
        <w:pStyle w:val="B1"/>
      </w:pPr>
      <w:r w:rsidRPr="00BF7D7F">
        <w:t>-</w:t>
      </w:r>
      <w:r w:rsidRPr="00BF7D7F">
        <w:tab/>
      </w:r>
      <w:r w:rsidR="00381AD3" w:rsidRPr="00BF7D7F">
        <w:t>Signalling</w:t>
      </w:r>
      <w:r w:rsidR="00024ED3" w:rsidRPr="00BF7D7F">
        <w:t xml:space="preserve"> for triggering the data collection</w:t>
      </w:r>
    </w:p>
    <w:p w14:paraId="34F459FE" w14:textId="2036B349" w:rsidR="00AB5ED8" w:rsidRPr="00BF7D7F" w:rsidRDefault="001D47BF" w:rsidP="00AB5ED8">
      <w:pPr>
        <w:pStyle w:val="B1"/>
      </w:pPr>
      <w:r w:rsidRPr="00BF7D7F">
        <w:t>-</w:t>
      </w:r>
      <w:r w:rsidRPr="00BF7D7F">
        <w:tab/>
      </w:r>
      <w:r w:rsidR="00AB5ED8" w:rsidRPr="00BF7D7F">
        <w:t xml:space="preserve">Ground-truth CSI report for NW side data collection </w:t>
      </w:r>
      <w:r w:rsidR="00AB5ED8" w:rsidRPr="00BF7D7F">
        <w:rPr>
          <w:i/>
          <w:iCs/>
        </w:rPr>
        <w:t>for model performance monitoring</w:t>
      </w:r>
      <w:r w:rsidR="00AB5ED8" w:rsidRPr="00BF7D7F">
        <w:t xml:space="preserve">, including: </w:t>
      </w:r>
    </w:p>
    <w:p w14:paraId="1D2D3E5E" w14:textId="5F8CDB94" w:rsidR="00AB5ED8" w:rsidRPr="00BF7D7F" w:rsidRDefault="00AB5ED8" w:rsidP="007A7FE7">
      <w:pPr>
        <w:pStyle w:val="B2"/>
      </w:pPr>
      <w:r w:rsidRPr="00BF7D7F">
        <w:t>-</w:t>
      </w:r>
      <w:r w:rsidRPr="00BF7D7F">
        <w:tab/>
        <w:t>Scalar quantization for ground-truth CSI</w:t>
      </w:r>
    </w:p>
    <w:p w14:paraId="6BBE4E7F" w14:textId="09FF1E7B" w:rsidR="00AB5ED8" w:rsidRPr="00BF7D7F" w:rsidRDefault="00AB5ED8" w:rsidP="007A7FE7">
      <w:pPr>
        <w:pStyle w:val="B2"/>
      </w:pPr>
      <w:r w:rsidRPr="00BF7D7F">
        <w:t>-</w:t>
      </w:r>
      <w:r w:rsidRPr="00BF7D7F">
        <w:tab/>
        <w:t>Codebook-based quantization for ground-truth CSI</w:t>
      </w:r>
    </w:p>
    <w:p w14:paraId="7ED660BC" w14:textId="3D731980" w:rsidR="00AB5ED8" w:rsidRPr="00BF7D7F" w:rsidRDefault="00AB5ED8" w:rsidP="007A7FE7">
      <w:pPr>
        <w:pStyle w:val="B2"/>
      </w:pPr>
      <w:r w:rsidRPr="00BF7D7F">
        <w:lastRenderedPageBreak/>
        <w:t>-</w:t>
      </w:r>
      <w:r w:rsidRPr="00BF7D7F">
        <w:tab/>
        <w:t>RRC signalling and/or L1 signalling procedure to enable fast identification of AI/ML model performance</w:t>
      </w:r>
    </w:p>
    <w:p w14:paraId="0149FD38" w14:textId="419DD3E5" w:rsidR="00AB5ED8" w:rsidRPr="00BF7D7F" w:rsidRDefault="00AB5ED8" w:rsidP="007A7FE7">
      <w:pPr>
        <w:pStyle w:val="B2"/>
      </w:pPr>
      <w:r w:rsidRPr="00BF7D7F">
        <w:tab/>
        <w:t>Aperiodic/semi-persistent or periodic ground-truth CSI report</w:t>
      </w:r>
    </w:p>
    <w:p w14:paraId="16FB5869" w14:textId="6127235E" w:rsidR="00F136D2" w:rsidRPr="00BF7D7F" w:rsidRDefault="00E04FA8" w:rsidP="00F136D2">
      <w:pPr>
        <w:pStyle w:val="B1"/>
      </w:pPr>
      <w:r w:rsidRPr="00BF7D7F">
        <w:t>-</w:t>
      </w:r>
      <w:r w:rsidRPr="00BF7D7F">
        <w:tab/>
      </w:r>
      <w:r w:rsidR="00710E87" w:rsidRPr="00BF7D7F">
        <w:t xml:space="preserve">Ground-truth CSI format </w:t>
      </w:r>
      <w:r w:rsidR="00710E87" w:rsidRPr="00BF7D7F">
        <w:rPr>
          <w:i/>
          <w:iCs/>
        </w:rPr>
        <w:t>for model training</w:t>
      </w:r>
      <w:r w:rsidR="005E47D8" w:rsidRPr="00BF7D7F">
        <w:t xml:space="preserve">, including </w:t>
      </w:r>
      <w:r w:rsidR="00D3162E" w:rsidRPr="00BF7D7F">
        <w:t>s</w:t>
      </w:r>
      <w:r w:rsidR="0001564D" w:rsidRPr="00BF7D7F">
        <w:t xml:space="preserve">calar </w:t>
      </w:r>
      <w:r w:rsidR="001A1194" w:rsidRPr="00BF7D7F">
        <w:t xml:space="preserve">or </w:t>
      </w:r>
      <w:r w:rsidR="00D3162E" w:rsidRPr="00BF7D7F">
        <w:t xml:space="preserve">codebook-based </w:t>
      </w:r>
      <w:r w:rsidR="0001564D" w:rsidRPr="00BF7D7F">
        <w:t>quantization</w:t>
      </w:r>
      <w:r w:rsidR="00D3162E" w:rsidRPr="00BF7D7F">
        <w:t xml:space="preserve"> </w:t>
      </w:r>
      <w:r w:rsidR="0001564D" w:rsidRPr="00BF7D7F">
        <w:t>for ground-truth CSI</w:t>
      </w:r>
      <w:r w:rsidR="001A1194" w:rsidRPr="00BF7D7F">
        <w:t>. The n</w:t>
      </w:r>
      <w:r w:rsidR="0001564D" w:rsidRPr="00BF7D7F">
        <w:t xml:space="preserve">umber of layers for which the </w:t>
      </w:r>
      <w:r w:rsidR="00760E69" w:rsidRPr="00BF7D7F">
        <w:t>ground-truth</w:t>
      </w:r>
      <w:r w:rsidR="0001564D" w:rsidRPr="00BF7D7F">
        <w:t xml:space="preserve"> data is collected</w:t>
      </w:r>
      <w:r w:rsidR="003D12B2" w:rsidRPr="00BF7D7F">
        <w:t>,</w:t>
      </w:r>
      <w:r w:rsidR="001A1194" w:rsidRPr="00BF7D7F">
        <w:t xml:space="preserve"> </w:t>
      </w:r>
      <w:r w:rsidR="003D12B2" w:rsidRPr="00BF7D7F">
        <w:t>a</w:t>
      </w:r>
      <w:r w:rsidR="0001564D" w:rsidRPr="00BF7D7F">
        <w:t>nd whether UE or NW determine the number of layers for ground-truth CSI data collection</w:t>
      </w:r>
      <w:r w:rsidR="003D12B2" w:rsidRPr="00BF7D7F">
        <w:t>, are considered</w:t>
      </w:r>
      <w:r w:rsidR="00F136D2" w:rsidRPr="00BF7D7F">
        <w:t>.</w:t>
      </w:r>
    </w:p>
    <w:p w14:paraId="1FC39998" w14:textId="77777777" w:rsidR="002A0A3C" w:rsidRPr="00BF7D7F" w:rsidRDefault="002A0A3C" w:rsidP="00133C49">
      <w:r w:rsidRPr="00BF7D7F">
        <w:t xml:space="preserve">In CSI compression using two-sided model use case with training collaboration Type 3, for sequential training, at least the following aspects have been identified for dataset delivery from RAN1 perspective, including:   </w:t>
      </w:r>
    </w:p>
    <w:p w14:paraId="2DE80EF2" w14:textId="7E11D4C1" w:rsidR="002A0A3C" w:rsidRPr="00BF7D7F" w:rsidRDefault="00965E42" w:rsidP="00133C49">
      <w:pPr>
        <w:pStyle w:val="B1"/>
      </w:pPr>
      <w:r w:rsidRPr="00BF7D7F">
        <w:t>-</w:t>
      </w:r>
      <w:r w:rsidRPr="00BF7D7F">
        <w:tab/>
      </w:r>
      <w:r w:rsidR="002A0A3C" w:rsidRPr="00BF7D7F">
        <w:t>Dataset and/or other information delivery from UE side to NW side, which can be used at least for CSI reconstruction model training</w:t>
      </w:r>
    </w:p>
    <w:p w14:paraId="3A9232A1" w14:textId="0E943FA4" w:rsidR="002A0A3C" w:rsidRPr="00BF7D7F" w:rsidRDefault="00965E42" w:rsidP="00133C49">
      <w:pPr>
        <w:pStyle w:val="B1"/>
      </w:pPr>
      <w:r w:rsidRPr="00BF7D7F">
        <w:t>-</w:t>
      </w:r>
      <w:r w:rsidRPr="00BF7D7F">
        <w:tab/>
      </w:r>
      <w:r w:rsidR="002A0A3C" w:rsidRPr="00BF7D7F">
        <w:t>Dataset and/or other information delivery from NW side to UE side, which can be used at least for CSI generation model training</w:t>
      </w:r>
    </w:p>
    <w:p w14:paraId="15AD26BA" w14:textId="18C5E37F" w:rsidR="002A0A3C" w:rsidRPr="00BF7D7F" w:rsidRDefault="00965E42" w:rsidP="00133C49">
      <w:pPr>
        <w:pStyle w:val="B1"/>
      </w:pPr>
      <w:r w:rsidRPr="00BF7D7F">
        <w:t>-</w:t>
      </w:r>
      <w:r w:rsidRPr="00BF7D7F">
        <w:tab/>
      </w:r>
      <w:r w:rsidR="002A0A3C" w:rsidRPr="00BF7D7F">
        <w:t>Potential dataset delivery methods including offline delivery, and over the air delivery</w:t>
      </w:r>
    </w:p>
    <w:p w14:paraId="142C6E58" w14:textId="4015AE6F" w:rsidR="003C4075" w:rsidRPr="00BF7D7F" w:rsidRDefault="00965E42" w:rsidP="00133C49">
      <w:pPr>
        <w:pStyle w:val="B1"/>
      </w:pPr>
      <w:r w:rsidRPr="00BF7D7F">
        <w:t>-</w:t>
      </w:r>
      <w:r w:rsidRPr="00BF7D7F">
        <w:tab/>
      </w:r>
      <w:r w:rsidR="002A0A3C" w:rsidRPr="00BF7D7F">
        <w:t xml:space="preserve">Data sample format/type </w:t>
      </w:r>
    </w:p>
    <w:p w14:paraId="2B4A383E" w14:textId="2B98E616" w:rsidR="00AF783B" w:rsidRPr="00BF7D7F" w:rsidRDefault="00965E42" w:rsidP="00133C49">
      <w:pPr>
        <w:pStyle w:val="B1"/>
      </w:pPr>
      <w:r w:rsidRPr="00BF7D7F">
        <w:t>-</w:t>
      </w:r>
      <w:r w:rsidRPr="00BF7D7F">
        <w:tab/>
      </w:r>
      <w:r w:rsidR="002A0A3C" w:rsidRPr="00BF7D7F">
        <w:t>Quantization/de-quantization related information</w:t>
      </w:r>
    </w:p>
    <w:p w14:paraId="33CE04AA" w14:textId="77777777" w:rsidR="0079646A" w:rsidRPr="00BF7D7F" w:rsidRDefault="0079646A" w:rsidP="00E04FA8">
      <w:pPr>
        <w:rPr>
          <w:i/>
          <w:iCs/>
        </w:rPr>
      </w:pPr>
      <w:r w:rsidRPr="00BF7D7F">
        <w:rPr>
          <w:i/>
          <w:iCs/>
        </w:rPr>
        <w:t xml:space="preserve">CSI configuration and report: </w:t>
      </w:r>
    </w:p>
    <w:p w14:paraId="0195B4DE" w14:textId="066DA587" w:rsidR="0079646A" w:rsidRPr="00BF7D7F" w:rsidRDefault="00E04FA8" w:rsidP="00133C49">
      <w:pPr>
        <w:pStyle w:val="B1"/>
      </w:pPr>
      <w:r w:rsidRPr="00BF7D7F">
        <w:t>-</w:t>
      </w:r>
      <w:r w:rsidRPr="00BF7D7F">
        <w:tab/>
      </w:r>
      <w:r w:rsidR="0079646A" w:rsidRPr="00BF7D7F">
        <w:t>NW configuration to determine CSI payload size, e.g., possible CSI payload size, possible rank restriction and/or other related configuration.</w:t>
      </w:r>
    </w:p>
    <w:p w14:paraId="67486A95" w14:textId="74585737" w:rsidR="0079646A" w:rsidRPr="00BF7D7F" w:rsidRDefault="00E04FA8" w:rsidP="00133C49">
      <w:pPr>
        <w:pStyle w:val="B1"/>
      </w:pPr>
      <w:r w:rsidRPr="00BF7D7F">
        <w:t>-</w:t>
      </w:r>
      <w:r w:rsidRPr="00BF7D7F">
        <w:tab/>
      </w:r>
      <w:r w:rsidR="0079646A" w:rsidRPr="00BF7D7F">
        <w:t>How UE determines/reports the actual CSI payload size and/or other CSI related information within constraints configured by the network.</w:t>
      </w:r>
    </w:p>
    <w:p w14:paraId="301AC527" w14:textId="55BC637B" w:rsidR="00BB1343" w:rsidRPr="00BF7D7F" w:rsidRDefault="00BB1343" w:rsidP="00133C49">
      <w:pPr>
        <w:pStyle w:val="B1"/>
      </w:pPr>
      <w:r w:rsidRPr="00BF7D7F">
        <w:t>-</w:t>
      </w:r>
      <w:r w:rsidRPr="00BF7D7F">
        <w:tab/>
      </w:r>
      <w:r w:rsidR="00A1698D" w:rsidRPr="00BF7D7F">
        <w:t xml:space="preserve">Relevant UCI format considering the legacy CSI reporting principle with CSI Part 1 and Part 2 as a starting point, where Part 1 has a network configured fixed size and Part 2 size is dynamic, determined by information in Part 1. </w:t>
      </w:r>
    </w:p>
    <w:p w14:paraId="589E625C" w14:textId="761FF5E2" w:rsidR="0079646A" w:rsidRPr="00BF7D7F" w:rsidRDefault="0079646A" w:rsidP="00E04FA8">
      <w:pPr>
        <w:rPr>
          <w:rFonts w:eastAsia="Malgun Gothic"/>
        </w:rPr>
      </w:pPr>
      <w:r w:rsidRPr="00BF7D7F">
        <w:rPr>
          <w:rFonts w:eastAsia="Malgun Gothic"/>
        </w:rPr>
        <w:t xml:space="preserve">For CQI determination in CSI report, if CQI in CSI report is configured. </w:t>
      </w:r>
    </w:p>
    <w:p w14:paraId="4F304B92" w14:textId="1C7FA115" w:rsidR="0079646A" w:rsidRPr="00BF7D7F" w:rsidRDefault="00E04FA8" w:rsidP="00E04FA8">
      <w:pPr>
        <w:pStyle w:val="B1"/>
      </w:pPr>
      <w:r w:rsidRPr="00BF7D7F">
        <w:t>-</w:t>
      </w:r>
      <w:r w:rsidRPr="00BF7D7F">
        <w:tab/>
      </w:r>
      <w:r w:rsidR="0079646A" w:rsidRPr="00BF7D7F">
        <w:t>Option 1: CQI is NOT calculated based on the output of CSI reconstruction part from the realistic channel estimation, including</w:t>
      </w:r>
    </w:p>
    <w:p w14:paraId="0AD00C50" w14:textId="35BD8996" w:rsidR="0079646A" w:rsidRPr="00BF7D7F" w:rsidRDefault="00E04FA8" w:rsidP="00E04FA8">
      <w:pPr>
        <w:pStyle w:val="B2"/>
      </w:pPr>
      <w:r w:rsidRPr="00BF7D7F">
        <w:t>-</w:t>
      </w:r>
      <w:r w:rsidRPr="00BF7D7F">
        <w:tab/>
      </w:r>
      <w:r w:rsidR="0079646A" w:rsidRPr="00BF7D7F">
        <w:t xml:space="preserve">Option 1a: CQI is calculated based on </w:t>
      </w:r>
      <w:r w:rsidR="00993E1C" w:rsidRPr="00BF7D7F">
        <w:t xml:space="preserve">target </w:t>
      </w:r>
      <w:r w:rsidR="0079646A" w:rsidRPr="00BF7D7F">
        <w:t xml:space="preserve">CSI with realistic channel measurement </w:t>
      </w:r>
    </w:p>
    <w:p w14:paraId="6A751E98" w14:textId="69397B87" w:rsidR="0079646A" w:rsidRPr="00BF7D7F" w:rsidRDefault="00E04FA8" w:rsidP="007A7FE7">
      <w:pPr>
        <w:pStyle w:val="B2"/>
      </w:pPr>
      <w:r w:rsidRPr="00BF7D7F">
        <w:t>-</w:t>
      </w:r>
      <w:r w:rsidRPr="00BF7D7F">
        <w:tab/>
      </w:r>
      <w:r w:rsidR="0079646A" w:rsidRPr="00BF7D7F">
        <w:t xml:space="preserve">Option 1b: CQI is calculated based on </w:t>
      </w:r>
      <w:r w:rsidR="00993E1C" w:rsidRPr="00BF7D7F">
        <w:t xml:space="preserve">target </w:t>
      </w:r>
      <w:r w:rsidR="0079646A" w:rsidRPr="00BF7D7F">
        <w:t xml:space="preserve">CSI with realistic channel measurement and potential adjustment </w:t>
      </w:r>
    </w:p>
    <w:p w14:paraId="2A239CA4" w14:textId="5A58E10B" w:rsidR="0079646A" w:rsidRPr="00BF7D7F" w:rsidRDefault="00E04FA8" w:rsidP="00E04FA8">
      <w:pPr>
        <w:pStyle w:val="B2"/>
      </w:pPr>
      <w:r w:rsidRPr="00BF7D7F">
        <w:t>-</w:t>
      </w:r>
      <w:r w:rsidRPr="00BF7D7F">
        <w:tab/>
      </w:r>
      <w:r w:rsidR="0079646A" w:rsidRPr="00BF7D7F">
        <w:t>Option 1c: CQI is calculated based on legacy codebook</w:t>
      </w:r>
    </w:p>
    <w:p w14:paraId="333CF6E0" w14:textId="07DF597D" w:rsidR="0079646A" w:rsidRPr="00BF7D7F" w:rsidRDefault="00E04FA8" w:rsidP="00E04FA8">
      <w:pPr>
        <w:pStyle w:val="B1"/>
      </w:pPr>
      <w:r w:rsidRPr="00BF7D7F">
        <w:t>-</w:t>
      </w:r>
      <w:r w:rsidRPr="00BF7D7F">
        <w:tab/>
      </w:r>
      <w:r w:rsidR="0079646A" w:rsidRPr="00BF7D7F">
        <w:t>Option 2: CQI is calculated based on the output of CSI reconstruction part from the realistic channel estimation, including</w:t>
      </w:r>
    </w:p>
    <w:p w14:paraId="44D7CB2A" w14:textId="1B1C4056" w:rsidR="0079646A" w:rsidRPr="00BF7D7F" w:rsidRDefault="00E04FA8" w:rsidP="00133C49">
      <w:pPr>
        <w:pStyle w:val="B2"/>
      </w:pPr>
      <w:r w:rsidRPr="00BF7D7F">
        <w:t>-</w:t>
      </w:r>
      <w:r w:rsidRPr="00BF7D7F">
        <w:tab/>
      </w:r>
      <w:r w:rsidR="0079646A" w:rsidRPr="00BF7D7F">
        <w:t>Option 2a: CQI is calculated based on CSI reconstruction output, if CSI reconstruction model is available at the UE and UE can perform reconstruction model inference with potential adjustment</w:t>
      </w:r>
    </w:p>
    <w:p w14:paraId="2599D14B" w14:textId="262E6B1C" w:rsidR="0079646A" w:rsidRPr="00BF7D7F" w:rsidRDefault="00E04FA8" w:rsidP="00133C49">
      <w:pPr>
        <w:pStyle w:val="B3"/>
      </w:pPr>
      <w:r w:rsidRPr="00BF7D7F">
        <w:t>-</w:t>
      </w:r>
      <w:r w:rsidRPr="00BF7D7F">
        <w:tab/>
      </w:r>
      <w:r w:rsidR="0079646A" w:rsidRPr="00BF7D7F">
        <w:t xml:space="preserve">Note: CSI reconstruction part at the UE can be different comparing to the actual CSI reconstruction part used at the NW. </w:t>
      </w:r>
    </w:p>
    <w:p w14:paraId="20D337EC" w14:textId="09D9E1E6" w:rsidR="0079646A" w:rsidRPr="00BF7D7F" w:rsidRDefault="00E04FA8" w:rsidP="008B1A05">
      <w:pPr>
        <w:pStyle w:val="B2"/>
      </w:pPr>
      <w:r w:rsidRPr="00BF7D7F">
        <w:t>-</w:t>
      </w:r>
      <w:r w:rsidRPr="00BF7D7F">
        <w:tab/>
      </w:r>
      <w:r w:rsidR="0079646A" w:rsidRPr="00BF7D7F">
        <w:t xml:space="preserve">Option 2b: CQI is calculated using two stage approach, UE derive CQI using precoded CSI-RS transmitted with a reconstructed precoder. </w:t>
      </w:r>
      <w:r w:rsidR="0079646A" w:rsidRPr="00BF7D7F">
        <w:rPr>
          <w:rFonts w:eastAsia="Malgun Gothic"/>
        </w:rPr>
        <w:t xml:space="preserve">  </w:t>
      </w:r>
    </w:p>
    <w:p w14:paraId="70A1520F" w14:textId="295EA706" w:rsidR="00C61382" w:rsidRPr="00BF7D7F" w:rsidRDefault="00E04FA8" w:rsidP="00E04FA8">
      <w:pPr>
        <w:pStyle w:val="B1"/>
      </w:pPr>
      <w:r w:rsidRPr="00BF7D7F">
        <w:t>-</w:t>
      </w:r>
      <w:r w:rsidRPr="00BF7D7F">
        <w:tab/>
      </w:r>
      <w:r w:rsidR="00C61382" w:rsidRPr="00BF7D7F">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w:t>
      </w:r>
      <w:r w:rsidR="00381AD3" w:rsidRPr="00BF7D7F">
        <w:t>signalling</w:t>
      </w:r>
      <w:r w:rsidR="00C61382" w:rsidRPr="00BF7D7F">
        <w:t xml:space="preserve"> overhead.</w:t>
      </w:r>
    </w:p>
    <w:p w14:paraId="5CE400E4" w14:textId="77777777" w:rsidR="0079646A" w:rsidRPr="00BF7D7F" w:rsidRDefault="0079646A" w:rsidP="00E04FA8">
      <w:r w:rsidRPr="00BF7D7F">
        <w:t xml:space="preserve">Feasibility and methods to support the legacy CSI reporting principles: </w:t>
      </w:r>
    </w:p>
    <w:p w14:paraId="3203118E" w14:textId="3A0A5708" w:rsidR="0079646A" w:rsidRPr="00BF7D7F" w:rsidRDefault="007A7FE7" w:rsidP="007A7FE7">
      <w:pPr>
        <w:pStyle w:val="B1"/>
      </w:pPr>
      <w:r w:rsidRPr="00BF7D7F">
        <w:t>-</w:t>
      </w:r>
      <w:r w:rsidRPr="00BF7D7F">
        <w:tab/>
      </w:r>
      <w:r w:rsidR="0079646A" w:rsidRPr="00BF7D7F">
        <w:t>The priority rule regarding CSI collision handling and CSI omission</w:t>
      </w:r>
    </w:p>
    <w:p w14:paraId="3AC54F8D" w14:textId="2C2EC428" w:rsidR="0079646A" w:rsidRPr="00BF7D7F" w:rsidRDefault="007A7FE7" w:rsidP="007A7FE7">
      <w:pPr>
        <w:pStyle w:val="B1"/>
      </w:pPr>
      <w:r w:rsidRPr="00BF7D7F">
        <w:t>-</w:t>
      </w:r>
      <w:r w:rsidRPr="00BF7D7F">
        <w:tab/>
      </w:r>
      <w:r w:rsidR="0079646A" w:rsidRPr="00BF7D7F">
        <w:t>Codebook subset restriction</w:t>
      </w:r>
    </w:p>
    <w:p w14:paraId="20A17A91" w14:textId="2C5CFA6D" w:rsidR="009E2D3A" w:rsidRPr="00BF7D7F" w:rsidRDefault="007A7FE7" w:rsidP="007A7FE7">
      <w:pPr>
        <w:pStyle w:val="B2"/>
      </w:pPr>
      <w:r w:rsidRPr="00BF7D7F">
        <w:lastRenderedPageBreak/>
        <w:t>-</w:t>
      </w:r>
      <w:r w:rsidRPr="00BF7D7F">
        <w:tab/>
      </w:r>
      <w:r w:rsidR="000027CC" w:rsidRPr="00BF7D7F">
        <w:t>Input-CSI-NW/output-CSI-UE considered in angular-delay domain, beam restriction can be based on legacy SD basis vector-based input CSI in angular domain.</w:t>
      </w:r>
    </w:p>
    <w:p w14:paraId="3E899B54" w14:textId="4EC41D1F" w:rsidR="0079646A" w:rsidRPr="00BF7D7F" w:rsidRDefault="007A7FE7" w:rsidP="007A7FE7">
      <w:pPr>
        <w:pStyle w:val="B1"/>
      </w:pPr>
      <w:r w:rsidRPr="00BF7D7F">
        <w:rPr>
          <w:rFonts w:eastAsia="DengXian"/>
        </w:rPr>
        <w:t>-</w:t>
      </w:r>
      <w:r w:rsidRPr="00BF7D7F">
        <w:rPr>
          <w:rFonts w:eastAsia="DengXian"/>
        </w:rPr>
        <w:tab/>
      </w:r>
      <w:r w:rsidR="0079646A" w:rsidRPr="00BF7D7F">
        <w:rPr>
          <w:rFonts w:eastAsia="DengXian"/>
        </w:rPr>
        <w:t>CSI processing Unit</w:t>
      </w:r>
    </w:p>
    <w:p w14:paraId="4D8A322F" w14:textId="0D5F33FC" w:rsidR="004A59F6" w:rsidRPr="00BF7D7F" w:rsidRDefault="003363FF" w:rsidP="00E04FA8">
      <w:pPr>
        <w:rPr>
          <w:rFonts w:eastAsia="Malgun Gothic"/>
          <w:i/>
          <w:iCs/>
        </w:rPr>
      </w:pPr>
      <w:r w:rsidRPr="00BF7D7F">
        <w:rPr>
          <w:rFonts w:eastAsia="Malgun Gothic"/>
          <w:i/>
          <w:iCs/>
        </w:rPr>
        <w:t xml:space="preserve">Potential specification enhancement on: </w:t>
      </w:r>
    </w:p>
    <w:p w14:paraId="5F825134" w14:textId="14EAD23E" w:rsidR="00B92F09" w:rsidRPr="00BF7D7F" w:rsidRDefault="008B1A05" w:rsidP="00133C49">
      <w:pPr>
        <w:pStyle w:val="B1"/>
      </w:pPr>
      <w:r w:rsidRPr="00BF7D7F">
        <w:t>-</w:t>
      </w:r>
      <w:r w:rsidRPr="00BF7D7F">
        <w:tab/>
      </w:r>
      <w:r w:rsidR="00B92F09" w:rsidRPr="00BF7D7F">
        <w:t>CSI-RS configurations (n</w:t>
      </w:r>
      <w:r w:rsidR="00A42651" w:rsidRPr="00BF7D7F">
        <w:t>ot including CSI-RS pattern design enhancements)</w:t>
      </w:r>
    </w:p>
    <w:p w14:paraId="39EBDE81" w14:textId="77777777" w:rsidR="00D26E12" w:rsidRPr="00BF7D7F" w:rsidRDefault="00D26E12" w:rsidP="00133C49">
      <w:pPr>
        <w:pStyle w:val="B1"/>
      </w:pPr>
      <w:r w:rsidRPr="00BF7D7F">
        <w:t>-</w:t>
      </w:r>
      <w:r w:rsidRPr="00BF7D7F">
        <w:tab/>
        <w:t>CSI configuration</w:t>
      </w:r>
    </w:p>
    <w:p w14:paraId="476F7652" w14:textId="6EAA502D" w:rsidR="00D26E12" w:rsidRPr="00BF7D7F" w:rsidRDefault="00D26E12" w:rsidP="007A7FE7">
      <w:pPr>
        <w:pStyle w:val="B2"/>
      </w:pPr>
      <w:r w:rsidRPr="00BF7D7F">
        <w:t>-</w:t>
      </w:r>
      <w:r w:rsidRPr="00BF7D7F">
        <w:tab/>
        <w:t xml:space="preserve">For network to indicate CSI reporting related information, </w:t>
      </w:r>
      <w:r w:rsidR="00561D13" w:rsidRPr="00BF7D7F">
        <w:t xml:space="preserve">e.g., </w:t>
      </w:r>
      <w:r w:rsidRPr="00BF7D7F">
        <w:t>gNB indicat</w:t>
      </w:r>
      <w:r w:rsidR="00E12E30" w:rsidRPr="00BF7D7F">
        <w:t>ion to</w:t>
      </w:r>
      <w:r w:rsidRPr="00BF7D7F">
        <w:t xml:space="preserve"> the UE </w:t>
      </w:r>
      <w:r w:rsidR="00E12E30" w:rsidRPr="00BF7D7F">
        <w:t xml:space="preserve">of </w:t>
      </w:r>
      <w:r w:rsidRPr="00BF7D7F">
        <w:t xml:space="preserve">one or more of following: </w:t>
      </w:r>
    </w:p>
    <w:p w14:paraId="3118561B" w14:textId="77777777" w:rsidR="00AF2495" w:rsidRPr="00BF7D7F" w:rsidRDefault="00AF2495" w:rsidP="007A7FE7">
      <w:pPr>
        <w:pStyle w:val="B3"/>
      </w:pPr>
      <w:r w:rsidRPr="00BF7D7F">
        <w:t>-</w:t>
      </w:r>
      <w:r w:rsidRPr="00BF7D7F">
        <w:tab/>
      </w:r>
      <w:r w:rsidR="00D26E12" w:rsidRPr="00BF7D7F">
        <w:t>Information indicating CSI payload size</w:t>
      </w:r>
    </w:p>
    <w:p w14:paraId="63CDA48D" w14:textId="77777777" w:rsidR="00AF2495" w:rsidRPr="00BF7D7F" w:rsidRDefault="00AF2495" w:rsidP="007A7FE7">
      <w:pPr>
        <w:pStyle w:val="B3"/>
      </w:pPr>
      <w:r w:rsidRPr="00BF7D7F">
        <w:t>-</w:t>
      </w:r>
      <w:r w:rsidRPr="00BF7D7F">
        <w:tab/>
      </w:r>
      <w:r w:rsidR="00D26E12" w:rsidRPr="00BF7D7F">
        <w:t>Information indicating quantization method/granularity</w:t>
      </w:r>
    </w:p>
    <w:p w14:paraId="7682C935" w14:textId="77777777" w:rsidR="00AF2495" w:rsidRPr="00BF7D7F" w:rsidRDefault="00AF2495" w:rsidP="007A7FE7">
      <w:pPr>
        <w:pStyle w:val="B3"/>
      </w:pPr>
      <w:r w:rsidRPr="00BF7D7F">
        <w:t>-</w:t>
      </w:r>
      <w:r w:rsidRPr="00BF7D7F">
        <w:tab/>
      </w:r>
      <w:r w:rsidR="00D26E12" w:rsidRPr="00BF7D7F">
        <w:t>Rank restriction</w:t>
      </w:r>
    </w:p>
    <w:p w14:paraId="4712345B" w14:textId="194F5753" w:rsidR="00D26E12" w:rsidRPr="00BF7D7F" w:rsidRDefault="00AF2495" w:rsidP="007A7FE7">
      <w:pPr>
        <w:pStyle w:val="B3"/>
      </w:pPr>
      <w:r w:rsidRPr="00BF7D7F">
        <w:t>-</w:t>
      </w:r>
      <w:r w:rsidRPr="00BF7D7F">
        <w:tab/>
      </w:r>
      <w:r w:rsidR="00D26E12" w:rsidRPr="00BF7D7F">
        <w:t>Other payload related aspects</w:t>
      </w:r>
    </w:p>
    <w:p w14:paraId="59E6540B" w14:textId="3375668C" w:rsidR="00A42651" w:rsidRPr="00BF7D7F" w:rsidRDefault="008B1A05" w:rsidP="008B1A05">
      <w:pPr>
        <w:pStyle w:val="B1"/>
      </w:pPr>
      <w:r w:rsidRPr="00BF7D7F">
        <w:t>-</w:t>
      </w:r>
      <w:r w:rsidRPr="00BF7D7F">
        <w:tab/>
      </w:r>
      <w:r w:rsidR="00A42651" w:rsidRPr="00BF7D7F">
        <w:t>CSI reporting configurations</w:t>
      </w:r>
    </w:p>
    <w:p w14:paraId="073A3DFD" w14:textId="2FCF92CC" w:rsidR="00B8170B" w:rsidRPr="00BF7D7F" w:rsidRDefault="00B8170B" w:rsidP="007A7FE7">
      <w:pPr>
        <w:pStyle w:val="B2"/>
      </w:pPr>
      <w:r w:rsidRPr="00BF7D7F">
        <w:t>-</w:t>
      </w:r>
      <w:r w:rsidRPr="00BF7D7F">
        <w:tab/>
      </w:r>
      <w:r w:rsidR="00FD39D3" w:rsidRPr="00BF7D7F">
        <w:t>For UE determination/reporting of the actual CSI payload size, UE reports related information as configured by the NW</w:t>
      </w:r>
    </w:p>
    <w:p w14:paraId="1E04C950" w14:textId="5EF37D92" w:rsidR="00A42651" w:rsidRPr="00BF7D7F" w:rsidRDefault="008B1A05" w:rsidP="008B1A05">
      <w:pPr>
        <w:pStyle w:val="B1"/>
      </w:pPr>
      <w:r w:rsidRPr="00BF7D7F">
        <w:t>-</w:t>
      </w:r>
      <w:r w:rsidRPr="00BF7D7F">
        <w:tab/>
      </w:r>
      <w:r w:rsidR="00A42651" w:rsidRPr="00BF7D7F">
        <w:t>CSI report UCI mapping/priority/omission</w:t>
      </w:r>
    </w:p>
    <w:p w14:paraId="35975187" w14:textId="35819682" w:rsidR="00C97789" w:rsidRPr="00BF7D7F" w:rsidRDefault="008B1A05" w:rsidP="008B1A05">
      <w:pPr>
        <w:pStyle w:val="B1"/>
      </w:pPr>
      <w:r w:rsidRPr="00BF7D7F">
        <w:t>-</w:t>
      </w:r>
      <w:r w:rsidRPr="00BF7D7F">
        <w:tab/>
      </w:r>
      <w:r w:rsidR="00C97789" w:rsidRPr="00BF7D7F">
        <w:t xml:space="preserve">CSI </w:t>
      </w:r>
      <w:r w:rsidR="00032B60" w:rsidRPr="00BF7D7F">
        <w:t>processing procedures</w:t>
      </w:r>
    </w:p>
    <w:p w14:paraId="27644E3F" w14:textId="77777777" w:rsidR="00F30D29" w:rsidRPr="00BF7D7F" w:rsidRDefault="00F30D29" w:rsidP="00133C49">
      <w:r w:rsidRPr="00BF7D7F">
        <w:t xml:space="preserve">In CSI compression using two-sided model use case, feasibility and procedure to align the information that enables the UE to select a CSI generation model(s) compatible with the CSI reconstruction model(s) used by the gNB is studied. At least the following options have been proposed by companies to define the pairing information used to enable the UE to select a CSI generation model(s) that is compatible with the CSI reconstruction model(s) used by the gNB: </w:t>
      </w:r>
    </w:p>
    <w:p w14:paraId="4E1A963C" w14:textId="77777777" w:rsidR="00F30D29" w:rsidRPr="00BF7D7F" w:rsidRDefault="00F30D29" w:rsidP="00133C49">
      <w:pPr>
        <w:pStyle w:val="B1"/>
      </w:pPr>
      <w:r w:rsidRPr="00BF7D7F">
        <w:t>-</w:t>
      </w:r>
      <w:r w:rsidRPr="00BF7D7F">
        <w:tab/>
        <w:t xml:space="preserve">Option 1: The pairing information is in the forms of the CSI reconstruction model ID that NW will use. </w:t>
      </w:r>
    </w:p>
    <w:p w14:paraId="6D026358" w14:textId="77777777" w:rsidR="00F30D29" w:rsidRPr="00BF7D7F" w:rsidRDefault="00F30D29" w:rsidP="00133C49">
      <w:pPr>
        <w:pStyle w:val="B1"/>
      </w:pPr>
      <w:r w:rsidRPr="00BF7D7F">
        <w:t>-</w:t>
      </w:r>
      <w:r w:rsidRPr="00BF7D7F">
        <w:tab/>
        <w:t xml:space="preserve">Option 2: The pairing information is in the forms of the CSI generation model ID that the UE will use. </w:t>
      </w:r>
    </w:p>
    <w:p w14:paraId="0FAA2839" w14:textId="77777777" w:rsidR="00F30D29" w:rsidRPr="00BF7D7F" w:rsidRDefault="00F30D29" w:rsidP="00133C49">
      <w:pPr>
        <w:pStyle w:val="B1"/>
      </w:pPr>
      <w:r w:rsidRPr="00BF7D7F">
        <w:t>-</w:t>
      </w:r>
      <w:r w:rsidRPr="00BF7D7F">
        <w:tab/>
        <w:t xml:space="preserve">Option 3: The pairing information is in the forms of the paired CSI generation model and CSI reconstruction model ID. </w:t>
      </w:r>
    </w:p>
    <w:p w14:paraId="0DD5D2ED" w14:textId="77777777" w:rsidR="00F30D29" w:rsidRPr="00BF7D7F" w:rsidRDefault="00F30D29" w:rsidP="00133C49">
      <w:pPr>
        <w:pStyle w:val="B1"/>
      </w:pPr>
      <w:r w:rsidRPr="00BF7D7F">
        <w:t>-</w:t>
      </w:r>
      <w:r w:rsidRPr="00BF7D7F">
        <w:tab/>
        <w:t xml:space="preserve">Option 4: The pairing information is in the forms of by the dataset ID during type 3 sequential training. </w:t>
      </w:r>
    </w:p>
    <w:p w14:paraId="5F0974C2" w14:textId="77777777" w:rsidR="00F30D29" w:rsidRPr="00BF7D7F" w:rsidRDefault="00F30D29" w:rsidP="00133C49">
      <w:pPr>
        <w:pStyle w:val="B1"/>
      </w:pPr>
      <w:r w:rsidRPr="00BF7D7F">
        <w:t>-</w:t>
      </w:r>
      <w:r w:rsidRPr="00BF7D7F">
        <w:tab/>
        <w:t xml:space="preserve">Option 5: The pairing information is in the forms of a training session ID to a prior training session (e.g., API) between NW and UE. </w:t>
      </w:r>
    </w:p>
    <w:p w14:paraId="08D12C31" w14:textId="77777777" w:rsidR="00F30D29" w:rsidRPr="00BF7D7F" w:rsidRDefault="00F30D29" w:rsidP="00133C49">
      <w:pPr>
        <w:pStyle w:val="B1"/>
      </w:pPr>
      <w:r w:rsidRPr="00BF7D7F">
        <w:t>-</w:t>
      </w:r>
      <w:r w:rsidRPr="00BF7D7F">
        <w:tab/>
        <w:t xml:space="preserve">Option 6: The pairing information is up to UE/NW offline co-engineering alignment, transparent to 3GPP specification. </w:t>
      </w:r>
    </w:p>
    <w:p w14:paraId="5B9914FD" w14:textId="77777777" w:rsidR="00F30D29" w:rsidRPr="00BF7D7F" w:rsidRDefault="00F30D29" w:rsidP="00133C49">
      <w:pPr>
        <w:pStyle w:val="B1"/>
      </w:pPr>
      <w:r w:rsidRPr="00BF7D7F">
        <w:t>-</w:t>
      </w:r>
      <w:r w:rsidRPr="00BF7D7F">
        <w:tab/>
        <w:t>Note: the disclosure of the vendor information during the model pairing procedure and model identification procedure should be considered.</w:t>
      </w:r>
    </w:p>
    <w:p w14:paraId="1AC708CD" w14:textId="77777777" w:rsidR="00F30D29" w:rsidRPr="00BF7D7F" w:rsidRDefault="00F30D29" w:rsidP="00133C49">
      <w:pPr>
        <w:pStyle w:val="B1"/>
      </w:pPr>
      <w:r w:rsidRPr="00BF7D7F">
        <w:t>-</w:t>
      </w:r>
      <w:r w:rsidRPr="00BF7D7F">
        <w:tab/>
        <w:t xml:space="preserve">Note: If each UE side model is compatible with all NW side model, the information is not needed for the UE. </w:t>
      </w:r>
    </w:p>
    <w:p w14:paraId="60A9609C" w14:textId="77777777" w:rsidR="00F30D29" w:rsidRPr="00BF7D7F" w:rsidRDefault="00F30D29" w:rsidP="00133C49">
      <w:pPr>
        <w:pStyle w:val="B1"/>
      </w:pPr>
      <w:r w:rsidRPr="00BF7D7F">
        <w:t>-</w:t>
      </w:r>
      <w:r w:rsidRPr="00BF7D7F">
        <w:tab/>
        <w:t xml:space="preserve">Note: Above does not imply there is a need for a central entity for defining/storing/maintaining the IDs.  </w:t>
      </w:r>
    </w:p>
    <w:p w14:paraId="0C68AA28" w14:textId="6B8AC530" w:rsidR="00794C83" w:rsidRPr="00BF7D7F" w:rsidRDefault="00F30D29" w:rsidP="00133C49">
      <w:pPr>
        <w:rPr>
          <w:b/>
          <w:bCs/>
        </w:rPr>
      </w:pPr>
      <w:r w:rsidRPr="00BF7D7F">
        <w:rPr>
          <w:b/>
          <w:bCs/>
        </w:rPr>
        <w:t>In CSI prediction using UE-sided model use case:</w:t>
      </w:r>
    </w:p>
    <w:p w14:paraId="26546A58" w14:textId="77777777" w:rsidR="00794C83" w:rsidRPr="00BF7D7F" w:rsidRDefault="00794C83" w:rsidP="00133C49">
      <w:pPr>
        <w:rPr>
          <w:i/>
          <w:iCs/>
        </w:rPr>
      </w:pPr>
      <w:r w:rsidRPr="00BF7D7F">
        <w:rPr>
          <w:i/>
          <w:iCs/>
        </w:rPr>
        <w:t>Data collection:</w:t>
      </w:r>
    </w:p>
    <w:p w14:paraId="5160CD66" w14:textId="79E0DC4C" w:rsidR="005E0256" w:rsidRPr="00BF7D7F" w:rsidRDefault="005E0256" w:rsidP="00133C49">
      <w:r w:rsidRPr="00BF7D7F">
        <w:t>In CSI prediction using UE sided model use case, at least the following aspects have been proposed by companies on data collection, including:</w:t>
      </w:r>
    </w:p>
    <w:p w14:paraId="0F807316" w14:textId="0E6D2489" w:rsidR="00794C83" w:rsidRPr="00BF7D7F" w:rsidRDefault="007A7FE7" w:rsidP="00133C49">
      <w:pPr>
        <w:pStyle w:val="B1"/>
      </w:pPr>
      <w:r w:rsidRPr="00BF7D7F">
        <w:t>-</w:t>
      </w:r>
      <w:r w:rsidRPr="00BF7D7F">
        <w:tab/>
      </w:r>
      <w:r w:rsidR="00794C83" w:rsidRPr="00BF7D7F">
        <w:t xml:space="preserve">Signalling and procedures for the data collection </w:t>
      </w:r>
    </w:p>
    <w:p w14:paraId="4DCBC08C" w14:textId="2960A7DA" w:rsidR="00794C83" w:rsidRPr="00BF7D7F" w:rsidRDefault="007A7FE7" w:rsidP="007A7FE7">
      <w:pPr>
        <w:pStyle w:val="B2"/>
      </w:pPr>
      <w:r w:rsidRPr="00BF7D7F">
        <w:t>-</w:t>
      </w:r>
      <w:r w:rsidRPr="00BF7D7F">
        <w:tab/>
      </w:r>
      <w:r w:rsidR="00794C83" w:rsidRPr="00BF7D7F">
        <w:t xml:space="preserve">Data collection indicated by NW </w:t>
      </w:r>
    </w:p>
    <w:p w14:paraId="1CA6A57C" w14:textId="2B393553" w:rsidR="00794C83" w:rsidRPr="00BF7D7F" w:rsidRDefault="007A7FE7" w:rsidP="007A7FE7">
      <w:pPr>
        <w:pStyle w:val="B2"/>
      </w:pPr>
      <w:r w:rsidRPr="00BF7D7F">
        <w:lastRenderedPageBreak/>
        <w:t>-</w:t>
      </w:r>
      <w:r w:rsidRPr="00BF7D7F">
        <w:tab/>
      </w:r>
      <w:r w:rsidR="00794C83" w:rsidRPr="00BF7D7F">
        <w:t xml:space="preserve">Requested from UE for data collection </w:t>
      </w:r>
    </w:p>
    <w:p w14:paraId="40274BBB" w14:textId="6ABA0A27" w:rsidR="00794C83" w:rsidRPr="00BF7D7F" w:rsidRDefault="007A7FE7" w:rsidP="007A7FE7">
      <w:pPr>
        <w:pStyle w:val="B1"/>
      </w:pPr>
      <w:r w:rsidRPr="00BF7D7F">
        <w:t>-</w:t>
      </w:r>
      <w:r w:rsidRPr="00BF7D7F">
        <w:tab/>
      </w:r>
      <w:r w:rsidR="00794C83" w:rsidRPr="00BF7D7F">
        <w:t xml:space="preserve">CSI-RS configuration </w:t>
      </w:r>
    </w:p>
    <w:p w14:paraId="3E911BED" w14:textId="538C58D4" w:rsidR="00794C83" w:rsidRPr="00BF7D7F" w:rsidRDefault="007A7FE7" w:rsidP="007A7FE7">
      <w:pPr>
        <w:pStyle w:val="B1"/>
      </w:pPr>
      <w:r w:rsidRPr="00BF7D7F">
        <w:t>-</w:t>
      </w:r>
      <w:r w:rsidRPr="00BF7D7F">
        <w:tab/>
      </w:r>
      <w:r w:rsidR="00794C83" w:rsidRPr="00BF7D7F">
        <w:t>Assistance information for categorizing the data, if needed</w:t>
      </w:r>
    </w:p>
    <w:p w14:paraId="5FE92884" w14:textId="78399EA4" w:rsidR="00794C83" w:rsidRPr="00BF7D7F" w:rsidRDefault="007A7FE7" w:rsidP="007A7FE7">
      <w:pPr>
        <w:pStyle w:val="B2"/>
      </w:pPr>
      <w:r w:rsidRPr="00BF7D7F">
        <w:t>-</w:t>
      </w:r>
      <w:r w:rsidRPr="00BF7D7F">
        <w:tab/>
      </w:r>
      <w:r w:rsidR="00794C83" w:rsidRPr="00BF7D7F">
        <w:t>The provision of assistance information needs to consider feasibility of disclosing proprietary information to the other side.</w:t>
      </w:r>
    </w:p>
    <w:p w14:paraId="4FAB389A" w14:textId="2325286C" w:rsidR="009E2A7A" w:rsidRPr="00BF7D7F" w:rsidRDefault="009E2A7A" w:rsidP="00133C49">
      <w:pPr>
        <w:rPr>
          <w:i/>
          <w:iCs/>
        </w:rPr>
      </w:pPr>
      <w:r w:rsidRPr="00BF7D7F">
        <w:rPr>
          <w:i/>
          <w:iCs/>
        </w:rPr>
        <w:t xml:space="preserve">Performance monitoring: </w:t>
      </w:r>
    </w:p>
    <w:p w14:paraId="49DCDF7C" w14:textId="4D9E5EE4" w:rsidR="00C9597B" w:rsidRPr="00BF7D7F" w:rsidRDefault="00C9597B" w:rsidP="00133C49">
      <w:r w:rsidRPr="00BF7D7F">
        <w:t>For CSI prediction using UE side model use case, at least the following aspects have been proposed by companies on performance monitoring for functionality-based LCM:</w:t>
      </w:r>
    </w:p>
    <w:p w14:paraId="4C67A166" w14:textId="77777777" w:rsidR="00451312" w:rsidRPr="00BF7D7F" w:rsidRDefault="000F3360" w:rsidP="00133C49">
      <w:pPr>
        <w:pStyle w:val="B1"/>
      </w:pPr>
      <w:r w:rsidRPr="00BF7D7F">
        <w:t>-</w:t>
      </w:r>
      <w:r w:rsidRPr="00BF7D7F">
        <w:tab/>
      </w:r>
      <w:r w:rsidR="00C9597B" w:rsidRPr="00BF7D7F">
        <w:t>Type 1:</w:t>
      </w:r>
    </w:p>
    <w:p w14:paraId="242EA958" w14:textId="2E0988A4" w:rsidR="00216C30" w:rsidRPr="00BF7D7F" w:rsidRDefault="00451312" w:rsidP="00133C49">
      <w:pPr>
        <w:pStyle w:val="B2"/>
      </w:pPr>
      <w:r w:rsidRPr="00BF7D7F">
        <w:t>-</w:t>
      </w:r>
      <w:r w:rsidR="00216C30" w:rsidRPr="00BF7D7F">
        <w:tab/>
      </w:r>
      <w:r w:rsidR="008741D2" w:rsidRPr="00BF7D7F">
        <w:t>UE calculate</w:t>
      </w:r>
      <w:r w:rsidR="00650CF9" w:rsidRPr="00BF7D7F">
        <w:t>s</w:t>
      </w:r>
      <w:r w:rsidR="008741D2" w:rsidRPr="00BF7D7F">
        <w:t xml:space="preserve"> the performance metric(s)</w:t>
      </w:r>
    </w:p>
    <w:p w14:paraId="116B9320" w14:textId="77777777" w:rsidR="00E731EF" w:rsidRPr="00BF7D7F" w:rsidRDefault="00216C30" w:rsidP="00133C49">
      <w:pPr>
        <w:pStyle w:val="B2"/>
      </w:pPr>
      <w:r w:rsidRPr="00BF7D7F">
        <w:t>-</w:t>
      </w:r>
      <w:r w:rsidRPr="00BF7D7F">
        <w:tab/>
      </w:r>
      <w:r w:rsidR="008741D2" w:rsidRPr="00BF7D7F">
        <w:t>UE reports performance monitoring output that facilitates functionality fallback decision at the network</w:t>
      </w:r>
    </w:p>
    <w:p w14:paraId="65963825" w14:textId="77777777" w:rsidR="00E731EF" w:rsidRPr="00BF7D7F" w:rsidRDefault="00E731EF" w:rsidP="00133C49">
      <w:pPr>
        <w:pStyle w:val="B3"/>
      </w:pPr>
      <w:r w:rsidRPr="00BF7D7F">
        <w:t>-</w:t>
      </w:r>
      <w:r w:rsidRPr="00BF7D7F">
        <w:tab/>
      </w:r>
      <w:r w:rsidR="008741D2" w:rsidRPr="00BF7D7F">
        <w:t xml:space="preserve">Performance monitoring output details can be further defined </w:t>
      </w:r>
    </w:p>
    <w:p w14:paraId="1266B7E2" w14:textId="384D4367" w:rsidR="00216C30" w:rsidRPr="00BF7D7F" w:rsidRDefault="00E731EF" w:rsidP="00133C49">
      <w:pPr>
        <w:pStyle w:val="B3"/>
      </w:pPr>
      <w:r w:rsidRPr="00BF7D7F">
        <w:t>-</w:t>
      </w:r>
      <w:r w:rsidRPr="00BF7D7F">
        <w:tab/>
      </w:r>
      <w:r w:rsidR="008741D2" w:rsidRPr="00BF7D7F">
        <w:t xml:space="preserve">NW may configure threshold criterion to facilitate UE side performance monitoring (if needed). </w:t>
      </w:r>
    </w:p>
    <w:p w14:paraId="72155880" w14:textId="77777777" w:rsidR="00216C30" w:rsidRPr="00BF7D7F" w:rsidRDefault="00216C30" w:rsidP="00216C30">
      <w:pPr>
        <w:pStyle w:val="B2"/>
        <w:ind w:left="572" w:firstLine="0"/>
      </w:pPr>
      <w:r w:rsidRPr="00BF7D7F">
        <w:t>-</w:t>
      </w:r>
      <w:r w:rsidRPr="00BF7D7F">
        <w:tab/>
      </w:r>
      <w:r w:rsidR="008741D2" w:rsidRPr="00BF7D7F">
        <w:t>NW makes decision(s) of functionality fallback operation (fallback mechanism to legacy CSI reporting).</w:t>
      </w:r>
    </w:p>
    <w:p w14:paraId="1C2BEFAD" w14:textId="77777777" w:rsidR="00130B7D" w:rsidRPr="00BF7D7F" w:rsidRDefault="00130B7D" w:rsidP="00133C49">
      <w:pPr>
        <w:pStyle w:val="B1"/>
      </w:pPr>
      <w:r w:rsidRPr="00BF7D7F">
        <w:t>-</w:t>
      </w:r>
      <w:r w:rsidRPr="00BF7D7F">
        <w:tab/>
      </w:r>
      <w:r w:rsidR="008741D2" w:rsidRPr="00BF7D7F">
        <w:t xml:space="preserve">Type 2: </w:t>
      </w:r>
    </w:p>
    <w:p w14:paraId="778F15D4" w14:textId="3E03FE34" w:rsidR="00130B7D" w:rsidRPr="00BF7D7F" w:rsidRDefault="00130B7D" w:rsidP="00130B7D">
      <w:pPr>
        <w:pStyle w:val="B2"/>
        <w:ind w:left="288" w:firstLine="288"/>
      </w:pPr>
      <w:r w:rsidRPr="00BF7D7F">
        <w:t>-</w:t>
      </w:r>
      <w:r w:rsidRPr="00BF7D7F">
        <w:tab/>
      </w:r>
      <w:r w:rsidR="008741D2" w:rsidRPr="00BF7D7F">
        <w:t xml:space="preserve">UE reports </w:t>
      </w:r>
      <w:r w:rsidR="008741D2" w:rsidRPr="00BF7D7F">
        <w:rPr>
          <w:i/>
          <w:iCs/>
        </w:rPr>
        <w:t>predicted CSI</w:t>
      </w:r>
      <w:r w:rsidR="008741D2" w:rsidRPr="00BF7D7F">
        <w:t xml:space="preserve"> and/or the corresponding </w:t>
      </w:r>
      <w:r w:rsidR="00760E69" w:rsidRPr="00BF7D7F">
        <w:rPr>
          <w:i/>
          <w:iCs/>
        </w:rPr>
        <w:t>ground-truth</w:t>
      </w:r>
      <w:r w:rsidR="008741D2" w:rsidRPr="00BF7D7F">
        <w:t xml:space="preserve">  </w:t>
      </w:r>
    </w:p>
    <w:p w14:paraId="553D5232" w14:textId="77777777" w:rsidR="00130B7D" w:rsidRPr="00BF7D7F" w:rsidRDefault="00130B7D" w:rsidP="00130B7D">
      <w:pPr>
        <w:pStyle w:val="B2"/>
        <w:ind w:left="288" w:firstLine="288"/>
      </w:pPr>
      <w:r w:rsidRPr="00BF7D7F">
        <w:t>-</w:t>
      </w:r>
      <w:r w:rsidRPr="00BF7D7F">
        <w:tab/>
      </w:r>
      <w:r w:rsidR="008741D2" w:rsidRPr="00BF7D7F">
        <w:t xml:space="preserve">NW calculates the </w:t>
      </w:r>
      <w:r w:rsidR="008741D2" w:rsidRPr="00BF7D7F">
        <w:rPr>
          <w:i/>
          <w:iCs/>
        </w:rPr>
        <w:t>performance metrics</w:t>
      </w:r>
      <w:r w:rsidR="008741D2" w:rsidRPr="00BF7D7F">
        <w:t xml:space="preserve">. </w:t>
      </w:r>
    </w:p>
    <w:p w14:paraId="23E10D1C" w14:textId="77777777" w:rsidR="00130B7D" w:rsidRPr="00BF7D7F" w:rsidRDefault="00130B7D" w:rsidP="00130B7D">
      <w:pPr>
        <w:pStyle w:val="B2"/>
        <w:ind w:left="288" w:firstLine="288"/>
      </w:pPr>
      <w:r w:rsidRPr="00BF7D7F">
        <w:t>-</w:t>
      </w:r>
      <w:r w:rsidRPr="00BF7D7F">
        <w:tab/>
      </w:r>
      <w:r w:rsidR="008741D2" w:rsidRPr="00BF7D7F">
        <w:t>NW makes decision(s) of functionality fallback operation (fallback mechanism to legacy CSI reporting).</w:t>
      </w:r>
    </w:p>
    <w:p w14:paraId="5D09BED0" w14:textId="77777777" w:rsidR="00830FF0" w:rsidRPr="00BF7D7F" w:rsidRDefault="00130B7D" w:rsidP="00133C49">
      <w:pPr>
        <w:pStyle w:val="B1"/>
      </w:pPr>
      <w:r w:rsidRPr="00BF7D7F">
        <w:t>-</w:t>
      </w:r>
      <w:r w:rsidRPr="00BF7D7F">
        <w:tab/>
      </w:r>
      <w:r w:rsidR="008741D2" w:rsidRPr="00BF7D7F">
        <w:t xml:space="preserve">Type 3: </w:t>
      </w:r>
    </w:p>
    <w:p w14:paraId="4F6956B7" w14:textId="6C6EECC1" w:rsidR="00830FF0" w:rsidRPr="00BF7D7F" w:rsidRDefault="00830FF0" w:rsidP="00830FF0">
      <w:pPr>
        <w:pStyle w:val="B2"/>
        <w:ind w:left="288" w:firstLine="288"/>
      </w:pPr>
      <w:r w:rsidRPr="00BF7D7F">
        <w:t>-</w:t>
      </w:r>
      <w:r w:rsidRPr="00BF7D7F">
        <w:tab/>
        <w:t>UE calculate</w:t>
      </w:r>
      <w:r w:rsidR="00F920F9" w:rsidRPr="00BF7D7F">
        <w:t>s</w:t>
      </w:r>
      <w:r w:rsidRPr="00BF7D7F">
        <w:t xml:space="preserve"> the </w:t>
      </w:r>
      <w:r w:rsidRPr="00BF7D7F">
        <w:rPr>
          <w:i/>
          <w:iCs/>
        </w:rPr>
        <w:t>performance metric(s)</w:t>
      </w:r>
      <w:r w:rsidRPr="00BF7D7F">
        <w:t xml:space="preserve"> </w:t>
      </w:r>
    </w:p>
    <w:p w14:paraId="1730782F" w14:textId="4595C612" w:rsidR="00830FF0" w:rsidRPr="00BF7D7F" w:rsidRDefault="00830FF0" w:rsidP="00830FF0">
      <w:pPr>
        <w:pStyle w:val="B2"/>
        <w:ind w:left="288" w:firstLine="288"/>
      </w:pPr>
      <w:r w:rsidRPr="00BF7D7F">
        <w:t>-</w:t>
      </w:r>
      <w:r w:rsidRPr="00BF7D7F">
        <w:tab/>
        <w:t>UE report</w:t>
      </w:r>
      <w:r w:rsidR="00E20A31" w:rsidRPr="00BF7D7F">
        <w:t>s</w:t>
      </w:r>
      <w:r w:rsidRPr="00BF7D7F">
        <w:t xml:space="preserve"> </w:t>
      </w:r>
      <w:r w:rsidRPr="00BF7D7F">
        <w:rPr>
          <w:i/>
          <w:iCs/>
        </w:rPr>
        <w:t>performance metric(s)</w:t>
      </w:r>
      <w:r w:rsidRPr="00BF7D7F">
        <w:t xml:space="preserve"> to the NW</w:t>
      </w:r>
    </w:p>
    <w:p w14:paraId="397F646A" w14:textId="77777777" w:rsidR="00830FF0" w:rsidRPr="00BF7D7F" w:rsidRDefault="00830FF0" w:rsidP="00830FF0">
      <w:pPr>
        <w:pStyle w:val="B2"/>
        <w:ind w:left="288" w:firstLine="288"/>
      </w:pPr>
      <w:r w:rsidRPr="00BF7D7F">
        <w:t>-</w:t>
      </w:r>
      <w:r w:rsidRPr="00BF7D7F">
        <w:tab/>
        <w:t xml:space="preserve">NW makes decision(s) of functionality fallback operation (fallback mechanism to legacy CSI reporting). </w:t>
      </w:r>
    </w:p>
    <w:p w14:paraId="17A25951" w14:textId="3318A8FA" w:rsidR="00830FF0" w:rsidRPr="00BF7D7F" w:rsidRDefault="00830FF0" w:rsidP="00133C49">
      <w:pPr>
        <w:pStyle w:val="B1"/>
      </w:pPr>
      <w:r w:rsidRPr="00BF7D7F">
        <w:t>-</w:t>
      </w:r>
      <w:r w:rsidRPr="00BF7D7F">
        <w:tab/>
      </w:r>
      <w:r w:rsidR="008741D2" w:rsidRPr="00BF7D7F">
        <w:t xml:space="preserve">Functionality selection/activation/deactivation/switching </w:t>
      </w:r>
      <w:r w:rsidR="005825AD" w:rsidRPr="00BF7D7F">
        <w:t>a</w:t>
      </w:r>
      <w:r w:rsidR="008741D2" w:rsidRPr="00BF7D7F">
        <w:t xml:space="preserve">s defined for other UE side use cases can be reused, if applicable. </w:t>
      </w:r>
    </w:p>
    <w:p w14:paraId="0CBB3E96" w14:textId="77777777" w:rsidR="00830FF0" w:rsidRPr="00BF7D7F" w:rsidRDefault="00830FF0" w:rsidP="00133C49">
      <w:pPr>
        <w:pStyle w:val="B1"/>
      </w:pPr>
      <w:r w:rsidRPr="00BF7D7F">
        <w:t>-</w:t>
      </w:r>
      <w:r w:rsidRPr="00BF7D7F">
        <w:tab/>
      </w:r>
      <w:r w:rsidR="008741D2" w:rsidRPr="00BF7D7F">
        <w:t xml:space="preserve">Configuration and procedure for performance monitoring </w:t>
      </w:r>
    </w:p>
    <w:p w14:paraId="384E02CA" w14:textId="77777777" w:rsidR="00830FF0" w:rsidRPr="00BF7D7F" w:rsidRDefault="00830FF0" w:rsidP="00133C49">
      <w:pPr>
        <w:pStyle w:val="B1"/>
      </w:pPr>
      <w:r w:rsidRPr="00BF7D7F">
        <w:t>-</w:t>
      </w:r>
      <w:r w:rsidRPr="00BF7D7F">
        <w:tab/>
      </w:r>
      <w:r w:rsidR="008741D2" w:rsidRPr="00BF7D7F">
        <w:t>CSI-RS configuration for performance monitoring</w:t>
      </w:r>
    </w:p>
    <w:p w14:paraId="55157BC1" w14:textId="77777777" w:rsidR="00830FF0" w:rsidRPr="00BF7D7F" w:rsidRDefault="00830FF0" w:rsidP="00133C49">
      <w:pPr>
        <w:pStyle w:val="B1"/>
      </w:pPr>
      <w:r w:rsidRPr="00BF7D7F">
        <w:t>-</w:t>
      </w:r>
      <w:r w:rsidRPr="00BF7D7F">
        <w:tab/>
      </w:r>
      <w:r w:rsidR="008741D2" w:rsidRPr="00BF7D7F">
        <w:t>Performance metric including at least intermediate KPI (e.g., NMSE or SGCS)</w:t>
      </w:r>
    </w:p>
    <w:p w14:paraId="5EA64A46" w14:textId="77777777" w:rsidR="00830FF0" w:rsidRPr="00BF7D7F" w:rsidRDefault="00830FF0" w:rsidP="00133C49">
      <w:pPr>
        <w:pStyle w:val="B1"/>
      </w:pPr>
      <w:r w:rsidRPr="00BF7D7F">
        <w:t>-</w:t>
      </w:r>
      <w:r w:rsidRPr="00BF7D7F">
        <w:tab/>
      </w:r>
      <w:r w:rsidR="008741D2" w:rsidRPr="00BF7D7F">
        <w:t>UE report, including periodic/semi-persistent/aperiodic reporting, and event driven report</w:t>
      </w:r>
    </w:p>
    <w:p w14:paraId="6752B549" w14:textId="77777777" w:rsidR="00830FF0" w:rsidRPr="00BF7D7F" w:rsidRDefault="00830FF0" w:rsidP="00133C49">
      <w:pPr>
        <w:pStyle w:val="B1"/>
      </w:pPr>
      <w:r w:rsidRPr="00BF7D7F">
        <w:t>-</w:t>
      </w:r>
      <w:r w:rsidRPr="00BF7D7F">
        <w:tab/>
      </w:r>
      <w:r w:rsidR="008741D2" w:rsidRPr="00BF7D7F">
        <w:t>Note: down selection is not precluded.</w:t>
      </w:r>
    </w:p>
    <w:p w14:paraId="4E160ECB" w14:textId="6C744D37" w:rsidR="003F7C07" w:rsidRPr="00BF7D7F" w:rsidRDefault="00830FF0" w:rsidP="00133C49">
      <w:pPr>
        <w:pStyle w:val="B1"/>
      </w:pPr>
      <w:r w:rsidRPr="00BF7D7F">
        <w:t>-</w:t>
      </w:r>
      <w:r w:rsidRPr="00BF7D7F">
        <w:tab/>
      </w:r>
      <w:r w:rsidR="008741D2" w:rsidRPr="00BF7D7F">
        <w:t>Note: UE may make decision within the same functionality on model selection, activation, deactivation, switching operation transparent to the NW.</w:t>
      </w:r>
    </w:p>
    <w:p w14:paraId="4AE4791B" w14:textId="77777777" w:rsidR="00B45B7E" w:rsidRPr="00BF7D7F" w:rsidRDefault="00B45B7E" w:rsidP="006B700B">
      <w:pPr>
        <w:jc w:val="both"/>
        <w:rPr>
          <w:ins w:id="1609" w:author="Juan Montojo" w:date="2024-09-01T16:25:00Z"/>
          <w:color w:val="000000" w:themeColor="text1"/>
          <w:lang w:eastAsia="ko-KR"/>
        </w:rPr>
      </w:pPr>
      <w:ins w:id="1610" w:author="Juan Montojo" w:date="2024-09-01T16:25:00Z">
        <w:r w:rsidRPr="00BF7D7F">
          <w:rPr>
            <w:lang w:eastAsia="ko-KR"/>
          </w:rPr>
          <w:t xml:space="preserve">For the boundary between Type </w:t>
        </w:r>
        <w:r w:rsidRPr="00BF7D7F">
          <w:rPr>
            <w:rFonts w:eastAsia="DengXian"/>
            <w:lang w:eastAsia="zh-CN"/>
          </w:rPr>
          <w:t>3</w:t>
        </w:r>
        <w:r w:rsidRPr="00BF7D7F">
          <w:rPr>
            <w:lang w:eastAsia="ko-KR"/>
          </w:rPr>
          <w:t xml:space="preserve"> and Type </w:t>
        </w:r>
        <w:r w:rsidRPr="00BF7D7F">
          <w:rPr>
            <w:rFonts w:eastAsia="DengXian"/>
            <w:lang w:eastAsia="zh-CN"/>
          </w:rPr>
          <w:t>1</w:t>
        </w:r>
        <w:r w:rsidRPr="00BF7D7F">
          <w:rPr>
            <w:lang w:eastAsia="ko-KR"/>
          </w:rPr>
          <w:t xml:space="preserve"> performance monitoring, the difference is whether UE reports performance metric or performance monitoring output </w:t>
        </w:r>
        <w:r w:rsidRPr="00BF7D7F">
          <w:rPr>
            <w:color w:val="000000" w:themeColor="text1"/>
            <w:lang w:eastAsia="ko-KR"/>
          </w:rPr>
          <w:t>to NW</w:t>
        </w:r>
        <w:r w:rsidRPr="00BF7D7F">
          <w:rPr>
            <w:rFonts w:eastAsia="DengXian"/>
            <w:color w:val="000000" w:themeColor="text1"/>
            <w:lang w:eastAsia="zh-CN"/>
          </w:rPr>
          <w:t>, respectively</w:t>
        </w:r>
        <w:r w:rsidRPr="00BF7D7F">
          <w:rPr>
            <w:color w:val="000000" w:themeColor="text1"/>
            <w:lang w:eastAsia="ko-KR"/>
          </w:rPr>
          <w:t xml:space="preserve">. </w:t>
        </w:r>
      </w:ins>
    </w:p>
    <w:p w14:paraId="3A06D9AD" w14:textId="77777777" w:rsidR="00B45B7E" w:rsidRPr="00BF7D7F" w:rsidRDefault="00B45B7E" w:rsidP="003F70FC">
      <w:pPr>
        <w:pStyle w:val="ListParagraph"/>
        <w:numPr>
          <w:ilvl w:val="0"/>
          <w:numId w:val="30"/>
        </w:numPr>
        <w:suppressAutoHyphens/>
        <w:contextualSpacing w:val="0"/>
        <w:jc w:val="both"/>
        <w:rPr>
          <w:ins w:id="1611" w:author="Juan Montojo" w:date="2024-09-01T16:25:00Z"/>
          <w:color w:val="000000" w:themeColor="text1"/>
          <w:lang w:eastAsia="ko-KR"/>
        </w:rPr>
      </w:pPr>
      <w:ins w:id="1612" w:author="Juan Montojo" w:date="2024-09-01T16:25:00Z">
        <w:r w:rsidRPr="00BF7D7F">
          <w:rPr>
            <w:color w:val="000000" w:themeColor="text1"/>
            <w:lang w:eastAsia="ko-KR"/>
          </w:rPr>
          <w:t xml:space="preserve">The monitoring output is </w:t>
        </w:r>
        <w:r w:rsidRPr="00BF7D7F">
          <w:rPr>
            <w:rFonts w:eastAsia="DengXian"/>
            <w:color w:val="000000" w:themeColor="text1"/>
          </w:rPr>
          <w:t>determined</w:t>
        </w:r>
        <w:r w:rsidRPr="00BF7D7F">
          <w:rPr>
            <w:color w:val="000000" w:themeColor="text1"/>
            <w:lang w:eastAsia="ko-KR"/>
          </w:rPr>
          <w:t xml:space="preserve"> based on performance metric</w:t>
        </w:r>
        <w:r w:rsidRPr="00BF7D7F">
          <w:rPr>
            <w:rFonts w:eastAsia="DengXian"/>
            <w:color w:val="000000" w:themeColor="text1"/>
          </w:rPr>
          <w:t>, and additionally,</w:t>
        </w:r>
        <w:r w:rsidRPr="00BF7D7F">
          <w:rPr>
            <w:color w:val="000000" w:themeColor="text1"/>
            <w:lang w:eastAsia="ko-KR"/>
          </w:rPr>
          <w:t xml:space="preserve"> </w:t>
        </w:r>
        <w:r w:rsidRPr="00BF7D7F">
          <w:rPr>
            <w:rFonts w:eastAsia="DengXian"/>
            <w:color w:val="000000" w:themeColor="text1"/>
          </w:rPr>
          <w:t xml:space="preserve">baseline and/or </w:t>
        </w:r>
        <w:r w:rsidRPr="00BF7D7F">
          <w:rPr>
            <w:color w:val="000000" w:themeColor="text1"/>
            <w:lang w:eastAsia="ko-KR"/>
          </w:rPr>
          <w:t>threshold criterion if configured.</w:t>
        </w:r>
      </w:ins>
    </w:p>
    <w:p w14:paraId="33D985A9" w14:textId="77777777" w:rsidR="00B45B7E" w:rsidRPr="00BF7D7F" w:rsidRDefault="00B45B7E" w:rsidP="006B700B">
      <w:pPr>
        <w:rPr>
          <w:ins w:id="1613" w:author="Juan Montojo" w:date="2024-09-01T16:25:00Z"/>
          <w:color w:val="000000" w:themeColor="text1"/>
          <w:lang w:eastAsia="ko-KR"/>
        </w:rPr>
      </w:pPr>
      <w:ins w:id="1614" w:author="Juan Montojo" w:date="2024-09-01T16:25:00Z">
        <w:r w:rsidRPr="00BF7D7F">
          <w:rPr>
            <w:color w:val="000000" w:themeColor="text1"/>
            <w:lang w:eastAsia="ko-KR"/>
          </w:rPr>
          <w:t xml:space="preserve">For CSI prediction using UE-sided model, for performance monitoring, </w:t>
        </w:r>
        <w:r w:rsidRPr="00BF7D7F">
          <w:rPr>
            <w:rFonts w:eastAsia="DengXian"/>
            <w:color w:val="000000" w:themeColor="text1"/>
            <w:lang w:eastAsia="zh-CN"/>
          </w:rPr>
          <w:t xml:space="preserve">at least </w:t>
        </w:r>
        <w:r w:rsidRPr="00BF7D7F">
          <w:rPr>
            <w:color w:val="000000" w:themeColor="text1"/>
            <w:lang w:eastAsia="ko-KR"/>
          </w:rPr>
          <w:t xml:space="preserve">following specification impacts are </w:t>
        </w:r>
        <w:r w:rsidRPr="00BF7D7F">
          <w:rPr>
            <w:rFonts w:eastAsia="DengXian"/>
            <w:color w:val="000000" w:themeColor="text1"/>
            <w:lang w:eastAsia="zh-CN"/>
          </w:rPr>
          <w:t>additionally identified compared to that has been captured in TR38.843,</w:t>
        </w:r>
        <w:r w:rsidRPr="00BF7D7F">
          <w:rPr>
            <w:color w:val="000000" w:themeColor="text1"/>
            <w:lang w:eastAsia="ko-KR"/>
          </w:rPr>
          <w:t xml:space="preserve"> </w:t>
        </w:r>
      </w:ins>
    </w:p>
    <w:p w14:paraId="3AE966A2" w14:textId="77777777" w:rsidR="00B45B7E" w:rsidRPr="00BF7D7F" w:rsidRDefault="00B45B7E" w:rsidP="003F70FC">
      <w:pPr>
        <w:pStyle w:val="ListParagraph"/>
        <w:numPr>
          <w:ilvl w:val="0"/>
          <w:numId w:val="12"/>
        </w:numPr>
        <w:suppressAutoHyphens/>
        <w:contextualSpacing w:val="0"/>
        <w:rPr>
          <w:ins w:id="1615" w:author="Juan Montojo" w:date="2024-09-01T16:25:00Z"/>
          <w:color w:val="000000" w:themeColor="text1"/>
          <w:lang w:eastAsia="ko-KR"/>
        </w:rPr>
      </w:pPr>
      <w:ins w:id="1616" w:author="Juan Montojo" w:date="2024-09-01T16:25:00Z">
        <w:r w:rsidRPr="00BF7D7F">
          <w:rPr>
            <w:color w:val="000000" w:themeColor="text1"/>
            <w:lang w:eastAsia="ko-KR"/>
          </w:rPr>
          <w:t>Type 1</w:t>
        </w:r>
      </w:ins>
    </w:p>
    <w:p w14:paraId="27131E35" w14:textId="77777777" w:rsidR="00B45B7E" w:rsidRPr="00BF7D7F" w:rsidRDefault="00B45B7E" w:rsidP="003F70FC">
      <w:pPr>
        <w:pStyle w:val="ListParagraph"/>
        <w:numPr>
          <w:ilvl w:val="1"/>
          <w:numId w:val="12"/>
        </w:numPr>
        <w:suppressAutoHyphens/>
        <w:contextualSpacing w:val="0"/>
        <w:rPr>
          <w:ins w:id="1617" w:author="Juan Montojo" w:date="2024-09-01T16:25:00Z"/>
          <w:color w:val="000000" w:themeColor="text1"/>
          <w:lang w:eastAsia="ko-KR"/>
        </w:rPr>
      </w:pPr>
      <w:ins w:id="1618" w:author="Juan Montojo" w:date="2024-09-01T16:25:00Z">
        <w:r w:rsidRPr="00BF7D7F">
          <w:rPr>
            <w:rFonts w:eastAsia="SimSun"/>
            <w:color w:val="000000" w:themeColor="text1"/>
          </w:rPr>
          <w:lastRenderedPageBreak/>
          <w:t>Definition/configuration of performance metric</w:t>
        </w:r>
      </w:ins>
    </w:p>
    <w:p w14:paraId="237AAA6D" w14:textId="77777777" w:rsidR="00B45B7E" w:rsidRPr="00BF7D7F" w:rsidRDefault="00B45B7E" w:rsidP="003F70FC">
      <w:pPr>
        <w:pStyle w:val="ListParagraph"/>
        <w:numPr>
          <w:ilvl w:val="1"/>
          <w:numId w:val="12"/>
        </w:numPr>
        <w:suppressAutoHyphens/>
        <w:contextualSpacing w:val="0"/>
        <w:rPr>
          <w:ins w:id="1619" w:author="Juan Montojo" w:date="2024-09-01T16:25:00Z"/>
          <w:color w:val="000000" w:themeColor="text1"/>
          <w:lang w:eastAsia="ko-KR"/>
        </w:rPr>
      </w:pPr>
      <w:ins w:id="1620" w:author="Juan Montojo" w:date="2024-09-01T16:25:00Z">
        <w:r w:rsidRPr="00BF7D7F">
          <w:rPr>
            <w:rFonts w:eastAsia="SimSun"/>
            <w:color w:val="000000" w:themeColor="text1"/>
          </w:rPr>
          <w:t>Definition</w:t>
        </w:r>
        <w:r w:rsidRPr="00BF7D7F">
          <w:rPr>
            <w:color w:val="000000" w:themeColor="text1"/>
            <w:lang w:eastAsia="ko-KR"/>
          </w:rPr>
          <w:t xml:space="preserve"> of threshold criterion, if configured</w:t>
        </w:r>
      </w:ins>
    </w:p>
    <w:p w14:paraId="33E8E2E7" w14:textId="77777777" w:rsidR="00B45B7E" w:rsidRPr="00BF7D7F" w:rsidRDefault="00B45B7E" w:rsidP="003F70FC">
      <w:pPr>
        <w:pStyle w:val="ListParagraph"/>
        <w:numPr>
          <w:ilvl w:val="1"/>
          <w:numId w:val="12"/>
        </w:numPr>
        <w:suppressAutoHyphens/>
        <w:contextualSpacing w:val="0"/>
        <w:rPr>
          <w:ins w:id="1621" w:author="Juan Montojo" w:date="2024-09-01T16:25:00Z"/>
          <w:color w:val="000000" w:themeColor="text1"/>
          <w:lang w:eastAsia="ko-KR"/>
        </w:rPr>
      </w:pPr>
      <w:ins w:id="1622" w:author="Juan Montojo" w:date="2024-09-01T16:25:00Z">
        <w:r w:rsidRPr="00BF7D7F">
          <w:rPr>
            <w:rFonts w:eastAsia="SimSun"/>
            <w:color w:val="000000" w:themeColor="text1"/>
          </w:rPr>
          <w:t>Definition</w:t>
        </w:r>
        <w:r w:rsidRPr="00BF7D7F">
          <w:rPr>
            <w:rFonts w:eastAsia="DengXian"/>
            <w:color w:val="000000" w:themeColor="text1"/>
          </w:rPr>
          <w:t xml:space="preserve">/configuration and report </w:t>
        </w:r>
        <w:r w:rsidRPr="00BF7D7F">
          <w:rPr>
            <w:color w:val="000000" w:themeColor="text1"/>
            <w:lang w:eastAsia="ko-KR"/>
          </w:rPr>
          <w:t>of monitoring output</w:t>
        </w:r>
        <w:r w:rsidRPr="00BF7D7F">
          <w:rPr>
            <w:rFonts w:eastAsia="DengXian"/>
            <w:color w:val="000000" w:themeColor="text1"/>
          </w:rPr>
          <w:t>, and corresponding report mechanism</w:t>
        </w:r>
      </w:ins>
    </w:p>
    <w:p w14:paraId="08558074" w14:textId="77777777" w:rsidR="00B45B7E" w:rsidRPr="00BF7D7F" w:rsidRDefault="00B45B7E" w:rsidP="003F70FC">
      <w:pPr>
        <w:pStyle w:val="ListParagraph"/>
        <w:numPr>
          <w:ilvl w:val="0"/>
          <w:numId w:val="12"/>
        </w:numPr>
        <w:suppressAutoHyphens/>
        <w:contextualSpacing w:val="0"/>
        <w:rPr>
          <w:ins w:id="1623" w:author="Juan Montojo" w:date="2024-09-01T16:25:00Z"/>
          <w:color w:val="000000" w:themeColor="text1"/>
          <w:lang w:eastAsia="ko-KR"/>
        </w:rPr>
      </w:pPr>
      <w:ins w:id="1624" w:author="Juan Montojo" w:date="2024-09-01T16:25:00Z">
        <w:r w:rsidRPr="00BF7D7F">
          <w:rPr>
            <w:color w:val="000000" w:themeColor="text1"/>
            <w:lang w:eastAsia="ko-KR"/>
          </w:rPr>
          <w:t>Type 2</w:t>
        </w:r>
      </w:ins>
    </w:p>
    <w:p w14:paraId="532D8F06" w14:textId="77777777" w:rsidR="00B45B7E" w:rsidRPr="00BF7D7F" w:rsidRDefault="00B45B7E" w:rsidP="003F70FC">
      <w:pPr>
        <w:pStyle w:val="ListParagraph"/>
        <w:numPr>
          <w:ilvl w:val="1"/>
          <w:numId w:val="12"/>
        </w:numPr>
        <w:suppressAutoHyphens/>
        <w:contextualSpacing w:val="0"/>
        <w:rPr>
          <w:ins w:id="1625" w:author="Juan Montojo" w:date="2024-09-01T16:25:00Z"/>
          <w:color w:val="000000" w:themeColor="text1"/>
          <w:lang w:eastAsia="ko-KR"/>
        </w:rPr>
      </w:pPr>
      <w:ins w:id="1626" w:author="Juan Montojo" w:date="2024-09-01T16:25:00Z">
        <w:r w:rsidRPr="00BF7D7F">
          <w:rPr>
            <w:rFonts w:eastAsia="SimSun"/>
            <w:color w:val="000000" w:themeColor="text1"/>
          </w:rPr>
          <w:t>Definition</w:t>
        </w:r>
        <w:r w:rsidRPr="00BF7D7F">
          <w:rPr>
            <w:rFonts w:eastAsia="DengXian"/>
            <w:color w:val="000000" w:themeColor="text1"/>
          </w:rPr>
          <w:t xml:space="preserve">/configuration and report </w:t>
        </w:r>
        <w:r w:rsidRPr="00BF7D7F">
          <w:rPr>
            <w:color w:val="000000" w:themeColor="text1"/>
            <w:lang w:eastAsia="ko-KR"/>
          </w:rPr>
          <w:t>of ground truth CSI</w:t>
        </w:r>
        <w:r w:rsidRPr="00BF7D7F">
          <w:rPr>
            <w:rFonts w:eastAsia="DengXian"/>
            <w:color w:val="000000" w:themeColor="text1"/>
          </w:rPr>
          <w:t>, and corresponding report mechanism</w:t>
        </w:r>
        <w:r w:rsidRPr="00BF7D7F">
          <w:rPr>
            <w:color w:val="000000" w:themeColor="text1"/>
            <w:lang w:eastAsia="ko-KR"/>
          </w:rPr>
          <w:t>.</w:t>
        </w:r>
      </w:ins>
    </w:p>
    <w:p w14:paraId="4A8CA0CD" w14:textId="77777777" w:rsidR="002103AE" w:rsidRPr="00BF7D7F" w:rsidRDefault="00B45B7E" w:rsidP="003F70FC">
      <w:pPr>
        <w:pStyle w:val="ListParagraph"/>
        <w:numPr>
          <w:ilvl w:val="0"/>
          <w:numId w:val="12"/>
        </w:numPr>
        <w:suppressAutoHyphens/>
        <w:contextualSpacing w:val="0"/>
        <w:rPr>
          <w:color w:val="000000" w:themeColor="text1"/>
          <w:lang w:eastAsia="ko-KR"/>
        </w:rPr>
      </w:pPr>
      <w:ins w:id="1627" w:author="Juan Montojo" w:date="2024-09-01T16:25:00Z">
        <w:r w:rsidRPr="00BF7D7F">
          <w:rPr>
            <w:color w:val="000000" w:themeColor="text1"/>
            <w:lang w:eastAsia="ko-KR"/>
          </w:rPr>
          <w:t>Type 3</w:t>
        </w:r>
      </w:ins>
    </w:p>
    <w:p w14:paraId="477A72D8" w14:textId="77777777" w:rsidR="002103AE" w:rsidRPr="00BF7D7F" w:rsidRDefault="00B45B7E" w:rsidP="003F70FC">
      <w:pPr>
        <w:pStyle w:val="ListParagraph"/>
        <w:numPr>
          <w:ilvl w:val="1"/>
          <w:numId w:val="12"/>
        </w:numPr>
        <w:suppressAutoHyphens/>
        <w:contextualSpacing w:val="0"/>
        <w:rPr>
          <w:color w:val="000000" w:themeColor="text1"/>
          <w:lang w:eastAsia="ko-KR"/>
        </w:rPr>
      </w:pPr>
      <w:ins w:id="1628" w:author="Juan Montojo" w:date="2024-09-01T16:25:00Z">
        <w:r w:rsidRPr="00BF7D7F">
          <w:rPr>
            <w:rFonts w:eastAsia="SimSun"/>
            <w:color w:val="000000" w:themeColor="text1"/>
          </w:rPr>
          <w:t>Definition/configuration and report</w:t>
        </w:r>
        <w:r w:rsidRPr="00BF7D7F">
          <w:rPr>
            <w:color w:val="000000" w:themeColor="text1"/>
            <w:lang w:eastAsia="ko-KR"/>
          </w:rPr>
          <w:t xml:space="preserve"> of performance metric</w:t>
        </w:r>
        <w:r w:rsidRPr="00BF7D7F">
          <w:rPr>
            <w:rFonts w:eastAsia="DengXian"/>
            <w:color w:val="000000" w:themeColor="text1"/>
          </w:rPr>
          <w:t>, and corresponding report mechanism.</w:t>
        </w:r>
      </w:ins>
    </w:p>
    <w:p w14:paraId="067FC13E" w14:textId="214AA3CB" w:rsidR="007C15B3" w:rsidRPr="00BF7D7F" w:rsidRDefault="00B45B7E" w:rsidP="003F70FC">
      <w:pPr>
        <w:pStyle w:val="ListParagraph"/>
        <w:numPr>
          <w:ilvl w:val="0"/>
          <w:numId w:val="12"/>
        </w:numPr>
        <w:suppressAutoHyphens/>
        <w:contextualSpacing w:val="0"/>
        <w:rPr>
          <w:color w:val="000000" w:themeColor="text1"/>
          <w:lang w:eastAsia="ko-KR"/>
        </w:rPr>
      </w:pPr>
      <w:ins w:id="1629" w:author="Juan Montojo" w:date="2024-09-01T16:25:00Z">
        <w:r w:rsidRPr="00BF7D7F">
          <w:rPr>
            <w:color w:val="000000" w:themeColor="text1"/>
            <w:lang w:eastAsia="ko-KR"/>
          </w:rPr>
          <w:t>For all types of performance monitoring, NW indication to the UE of the decision regarding the monitoring action</w:t>
        </w:r>
      </w:ins>
    </w:p>
    <w:p w14:paraId="4708F52A" w14:textId="61882DC1" w:rsidR="003B4AE7" w:rsidRPr="00BF7D7F" w:rsidRDefault="003B4AE7" w:rsidP="00196582">
      <w:pPr>
        <w:pStyle w:val="B2"/>
      </w:pPr>
    </w:p>
    <w:p w14:paraId="0367B6D4" w14:textId="074A9CC7" w:rsidR="00E268A0" w:rsidRPr="00BF7D7F" w:rsidRDefault="00E268A0" w:rsidP="00616A2D">
      <w:pPr>
        <w:pStyle w:val="NO"/>
        <w:rPr>
          <w:i/>
          <w:iCs/>
        </w:rPr>
      </w:pPr>
      <w:r w:rsidRPr="00BF7D7F">
        <w:t xml:space="preserve"> </w:t>
      </w:r>
    </w:p>
    <w:p w14:paraId="3CDD9DE9" w14:textId="19F8B9C8" w:rsidR="00E268A0" w:rsidRPr="00BF7D7F" w:rsidRDefault="00E268A0" w:rsidP="00E268A0">
      <w:pPr>
        <w:pStyle w:val="Heading4"/>
      </w:pPr>
      <w:r w:rsidRPr="00BF7D7F">
        <w:t>7.</w:t>
      </w:r>
      <w:r w:rsidR="000E4C84" w:rsidRPr="00BF7D7F">
        <w:t>2</w:t>
      </w:r>
      <w:r w:rsidRPr="00BF7D7F">
        <w:t>.1.3</w:t>
      </w:r>
      <w:r w:rsidRPr="00BF7D7F">
        <w:tab/>
        <w:t>Data collection</w:t>
      </w:r>
    </w:p>
    <w:p w14:paraId="1CFFC4A5" w14:textId="77777777" w:rsidR="00E268A0" w:rsidRPr="00BF7D7F" w:rsidRDefault="00E268A0" w:rsidP="00E268A0">
      <w:r w:rsidRPr="00BF7D7F">
        <w:t xml:space="preserve">Data collection plays a crucial role in enabling the different use cases. Therefore, it is important to define the best approaches for collecting data to support UE-side and network-side model inference, monitoring, and training.  </w:t>
      </w:r>
    </w:p>
    <w:p w14:paraId="1B27AEFB" w14:textId="39AF1EB9" w:rsidR="00E268A0" w:rsidRPr="00BF7D7F" w:rsidRDefault="00E268A0" w:rsidP="00E268A0">
      <w:r w:rsidRPr="00BF7D7F">
        <w:t>Table 7.</w:t>
      </w:r>
      <w:del w:id="1630" w:author="R2-2407807" w:date="2024-09-02T12:11:00Z">
        <w:r w:rsidRPr="00BF7D7F" w:rsidDel="00157617">
          <w:delText>3</w:delText>
        </w:r>
      </w:del>
      <w:ins w:id="1631" w:author="R2-2407807" w:date="2024-09-02T12:11:00Z">
        <w:r w:rsidR="00157617" w:rsidRPr="00BF7D7F">
          <w:t>2</w:t>
        </w:r>
      </w:ins>
      <w:r w:rsidRPr="00BF7D7F">
        <w:t>.1.</w:t>
      </w:r>
      <w:del w:id="1632" w:author="R2-2407807" w:date="2024-09-02T12:11:00Z">
        <w:r w:rsidRPr="00BF7D7F" w:rsidDel="00157617">
          <w:delText>2</w:delText>
        </w:r>
      </w:del>
      <w:ins w:id="1633" w:author="R2-2407807" w:date="2024-09-02T12:11:00Z">
        <w:r w:rsidR="00157617" w:rsidRPr="00BF7D7F">
          <w:t>3</w:t>
        </w:r>
      </w:ins>
      <w:r w:rsidRPr="00BF7D7F">
        <w:t xml:space="preserve">-1 lists existing data collection mechanisms available in current RAN specifications for the UE to report measurements to another entity acting as termination point for this data. As highlighted in </w:t>
      </w:r>
      <w:r w:rsidR="00304127" w:rsidRPr="00BF7D7F">
        <w:t>clause</w:t>
      </w:r>
      <w:r w:rsidRPr="00BF7D7F">
        <w:t xml:space="preserve"> 4.2, the analysis/selection of the data collection frameworks should focus on the RRC CONNECTED state for both data generation and reporting. As such, the Table can provide useful insights into existing methods with respect to various categories identified as relevant for data collection method selection.</w:t>
      </w:r>
    </w:p>
    <w:p w14:paraId="5C70A022" w14:textId="115B6C6D" w:rsidR="00E268A0" w:rsidRPr="00BF7D7F" w:rsidRDefault="00E268A0" w:rsidP="00E268A0">
      <w:pPr>
        <w:pStyle w:val="TH"/>
        <w:rPr>
          <w:lang w:eastAsia="zh-CN"/>
        </w:rPr>
      </w:pPr>
      <w:r w:rsidRPr="00BF7D7F">
        <w:rPr>
          <w:lang w:eastAsia="zh-CN"/>
        </w:rPr>
        <w:t>Table 7.</w:t>
      </w:r>
      <w:del w:id="1634" w:author="R2-2407807" w:date="2024-09-02T12:12:00Z">
        <w:r w:rsidRPr="00BF7D7F" w:rsidDel="00157617">
          <w:rPr>
            <w:lang w:eastAsia="zh-CN"/>
          </w:rPr>
          <w:delText>3</w:delText>
        </w:r>
      </w:del>
      <w:ins w:id="1635" w:author="R2-2407807" w:date="2024-09-02T12:12:00Z">
        <w:r w:rsidR="00157617" w:rsidRPr="00BF7D7F">
          <w:rPr>
            <w:lang w:eastAsia="zh-CN"/>
          </w:rPr>
          <w:t>2</w:t>
        </w:r>
      </w:ins>
      <w:r w:rsidRPr="00BF7D7F">
        <w:rPr>
          <w:lang w:eastAsia="zh-CN"/>
        </w:rPr>
        <w:t>.1.</w:t>
      </w:r>
      <w:del w:id="1636" w:author="R2-2407807" w:date="2024-09-02T12:12:00Z">
        <w:r w:rsidRPr="00BF7D7F" w:rsidDel="00157617">
          <w:rPr>
            <w:lang w:eastAsia="zh-CN"/>
          </w:rPr>
          <w:delText>2</w:delText>
        </w:r>
      </w:del>
      <w:ins w:id="1637" w:author="R2-2407807" w:date="2024-09-02T12:12:00Z">
        <w:r w:rsidR="00157617" w:rsidRPr="00BF7D7F">
          <w:rPr>
            <w:lang w:eastAsia="zh-CN"/>
          </w:rPr>
          <w:t>3</w:t>
        </w:r>
      </w:ins>
      <w:r w:rsidRPr="00BF7D7F">
        <w:rPr>
          <w:lang w:eastAsia="zh-CN"/>
        </w:rPr>
        <w:t>-1. Existing data collection methods identified.</w:t>
      </w:r>
    </w:p>
    <w:tbl>
      <w:tblPr>
        <w:tblStyle w:val="TableGrid"/>
        <w:tblW w:w="0" w:type="auto"/>
        <w:tblLayout w:type="fixed"/>
        <w:tblLook w:val="04A0" w:firstRow="1" w:lastRow="0" w:firstColumn="1" w:lastColumn="0" w:noHBand="0" w:noVBand="1"/>
      </w:tblPr>
      <w:tblGrid>
        <w:gridCol w:w="1129"/>
        <w:gridCol w:w="851"/>
        <w:gridCol w:w="1134"/>
        <w:gridCol w:w="1417"/>
        <w:gridCol w:w="2552"/>
        <w:gridCol w:w="1417"/>
        <w:gridCol w:w="1134"/>
      </w:tblGrid>
      <w:tr w:rsidR="007B3E87" w:rsidRPr="00BF7D7F" w14:paraId="25903FF9" w14:textId="77777777" w:rsidTr="009B60A5">
        <w:tc>
          <w:tcPr>
            <w:tcW w:w="1129" w:type="dxa"/>
            <w:shd w:val="clear" w:color="auto" w:fill="D9D9D9" w:themeFill="background1" w:themeFillShade="D9"/>
          </w:tcPr>
          <w:p w14:paraId="67BC2718" w14:textId="77777777" w:rsidR="00E268A0" w:rsidRPr="00BF7D7F" w:rsidRDefault="00E268A0" w:rsidP="0047314F">
            <w:pPr>
              <w:spacing w:after="0"/>
              <w:rPr>
                <w:rFonts w:ascii="Arial" w:hAnsi="Arial" w:cs="Arial"/>
                <w:sz w:val="18"/>
                <w:szCs w:val="18"/>
                <w:lang w:eastAsia="en-GB"/>
              </w:rPr>
            </w:pPr>
            <w:r w:rsidRPr="00BF7D7F">
              <w:rPr>
                <w:rFonts w:ascii="Arial" w:hAnsi="Arial" w:cs="Arial"/>
                <w:b/>
                <w:bCs/>
                <w:sz w:val="18"/>
                <w:szCs w:val="18"/>
                <w:lang w:eastAsia="zh-CN"/>
              </w:rPr>
              <w:t xml:space="preserve">Involved network </w:t>
            </w:r>
            <w:r w:rsidRPr="00BF7D7F">
              <w:rPr>
                <w:rFonts w:ascii="Arial" w:hAnsi="Arial" w:cs="Arial"/>
                <w:b/>
                <w:bCs/>
                <w:sz w:val="18"/>
                <w:szCs w:val="18"/>
                <w:lang w:eastAsia="en-GB"/>
              </w:rPr>
              <w:t>entity (termination point)</w:t>
            </w:r>
          </w:p>
        </w:tc>
        <w:tc>
          <w:tcPr>
            <w:tcW w:w="851" w:type="dxa"/>
            <w:shd w:val="clear" w:color="auto" w:fill="D9D9D9" w:themeFill="background1" w:themeFillShade="D9"/>
          </w:tcPr>
          <w:p w14:paraId="3834AF64" w14:textId="77777777" w:rsidR="00E268A0" w:rsidRPr="00BF7D7F" w:rsidRDefault="00E268A0" w:rsidP="0047314F">
            <w:pPr>
              <w:spacing w:after="0"/>
              <w:rPr>
                <w:rFonts w:ascii="Arial" w:hAnsi="Arial" w:cs="Arial"/>
                <w:sz w:val="18"/>
                <w:szCs w:val="18"/>
                <w:lang w:eastAsia="en-GB"/>
              </w:rPr>
            </w:pPr>
            <w:r w:rsidRPr="00BF7D7F">
              <w:rPr>
                <w:rFonts w:ascii="Arial" w:hAnsi="Arial" w:cs="Arial"/>
                <w:b/>
                <w:bCs/>
                <w:sz w:val="18"/>
                <w:szCs w:val="18"/>
                <w:lang w:eastAsia="en-GB"/>
              </w:rPr>
              <w:t>RRC state to generate data</w:t>
            </w:r>
          </w:p>
        </w:tc>
        <w:tc>
          <w:tcPr>
            <w:tcW w:w="1134" w:type="dxa"/>
            <w:shd w:val="clear" w:color="auto" w:fill="D9D9D9" w:themeFill="background1" w:themeFillShade="D9"/>
          </w:tcPr>
          <w:p w14:paraId="583969D7" w14:textId="77777777" w:rsidR="00E268A0" w:rsidRPr="00BF7D7F" w:rsidRDefault="00E268A0" w:rsidP="0047314F">
            <w:pPr>
              <w:spacing w:after="0"/>
              <w:rPr>
                <w:rFonts w:ascii="Arial" w:hAnsi="Arial" w:cs="Arial"/>
                <w:sz w:val="18"/>
                <w:szCs w:val="18"/>
                <w:lang w:eastAsia="en-GB"/>
              </w:rPr>
            </w:pPr>
            <w:r w:rsidRPr="00BF7D7F">
              <w:rPr>
                <w:rFonts w:ascii="Arial" w:hAnsi="Arial" w:cs="Arial"/>
                <w:b/>
                <w:bCs/>
                <w:sz w:val="18"/>
                <w:szCs w:val="18"/>
                <w:lang w:eastAsia="en-GB"/>
              </w:rPr>
              <w:t>Max payload size per reporting*</w:t>
            </w:r>
          </w:p>
        </w:tc>
        <w:tc>
          <w:tcPr>
            <w:tcW w:w="1417" w:type="dxa"/>
            <w:shd w:val="clear" w:color="auto" w:fill="D9D9D9" w:themeFill="background1" w:themeFillShade="D9"/>
          </w:tcPr>
          <w:p w14:paraId="2D9E4721" w14:textId="77777777" w:rsidR="00E268A0" w:rsidRPr="00BF7D7F" w:rsidRDefault="00E268A0" w:rsidP="0047314F">
            <w:pPr>
              <w:spacing w:after="0"/>
              <w:rPr>
                <w:rFonts w:ascii="Arial" w:hAnsi="Arial" w:cs="Arial"/>
                <w:sz w:val="18"/>
                <w:szCs w:val="18"/>
                <w:lang w:eastAsia="en-GB"/>
              </w:rPr>
            </w:pPr>
            <w:r w:rsidRPr="00BF7D7F">
              <w:rPr>
                <w:rFonts w:ascii="Arial" w:hAnsi="Arial" w:cs="Arial"/>
                <w:b/>
                <w:bCs/>
                <w:sz w:val="18"/>
                <w:szCs w:val="18"/>
                <w:lang w:eastAsia="en-GB"/>
              </w:rPr>
              <w:t>Contents to be collected</w:t>
            </w:r>
          </w:p>
        </w:tc>
        <w:tc>
          <w:tcPr>
            <w:tcW w:w="2552" w:type="dxa"/>
            <w:shd w:val="clear" w:color="auto" w:fill="D9D9D9" w:themeFill="background1" w:themeFillShade="D9"/>
          </w:tcPr>
          <w:p w14:paraId="2C1B97A7" w14:textId="2A5B14A9" w:rsidR="00E268A0" w:rsidRPr="00BF7D7F" w:rsidRDefault="00965E42" w:rsidP="00965E42">
            <w:pPr>
              <w:overflowPunct w:val="0"/>
              <w:autoSpaceDE w:val="0"/>
              <w:autoSpaceDN w:val="0"/>
              <w:adjustRightInd w:val="0"/>
              <w:spacing w:after="0"/>
              <w:ind w:hanging="360"/>
              <w:textAlignment w:val="baseline"/>
              <w:rPr>
                <w:rFonts w:ascii="Arial" w:hAnsi="Arial" w:cs="Arial"/>
                <w:sz w:val="18"/>
                <w:szCs w:val="18"/>
                <w:lang w:eastAsia="en-GB"/>
              </w:rPr>
            </w:pPr>
            <w:r w:rsidRPr="00BF7D7F">
              <w:rPr>
                <w:rFonts w:ascii="Arial" w:hAnsi="Arial" w:cs="Arial"/>
                <w:sz w:val="18"/>
                <w:szCs w:val="18"/>
                <w:lang w:eastAsia="en-GB"/>
              </w:rPr>
              <w:t>1)</w:t>
            </w:r>
            <w:r w:rsidRPr="00BF7D7F">
              <w:rPr>
                <w:rFonts w:ascii="Arial" w:hAnsi="Arial" w:cs="Arial"/>
                <w:sz w:val="18"/>
                <w:szCs w:val="18"/>
                <w:lang w:eastAsia="en-GB"/>
              </w:rPr>
              <w:tab/>
            </w:r>
            <w:r w:rsidR="00E268A0" w:rsidRPr="00BF7D7F">
              <w:rPr>
                <w:rFonts w:ascii="Arial" w:hAnsi="Arial" w:cs="Arial"/>
                <w:b/>
                <w:bCs/>
                <w:sz w:val="18"/>
                <w:szCs w:val="18"/>
                <w:lang w:eastAsia="en-GB"/>
              </w:rPr>
              <w:t>End-to-End report latency**</w:t>
            </w:r>
          </w:p>
        </w:tc>
        <w:tc>
          <w:tcPr>
            <w:tcW w:w="1417" w:type="dxa"/>
            <w:shd w:val="clear" w:color="auto" w:fill="D9D9D9" w:themeFill="background1" w:themeFillShade="D9"/>
          </w:tcPr>
          <w:p w14:paraId="3995B344" w14:textId="77777777" w:rsidR="00E268A0" w:rsidRPr="00BF7D7F" w:rsidRDefault="00E268A0" w:rsidP="0047314F">
            <w:pPr>
              <w:spacing w:after="0"/>
              <w:rPr>
                <w:rFonts w:ascii="Arial" w:hAnsi="Arial" w:cs="Arial"/>
                <w:sz w:val="18"/>
                <w:szCs w:val="18"/>
                <w:lang w:eastAsia="en-GB"/>
              </w:rPr>
            </w:pPr>
            <w:r w:rsidRPr="00BF7D7F">
              <w:rPr>
                <w:rFonts w:ascii="Arial" w:hAnsi="Arial" w:cs="Arial"/>
                <w:b/>
                <w:bCs/>
                <w:sz w:val="18"/>
                <w:szCs w:val="18"/>
                <w:lang w:eastAsia="en-GB"/>
              </w:rPr>
              <w:t>Report type</w:t>
            </w:r>
          </w:p>
        </w:tc>
        <w:tc>
          <w:tcPr>
            <w:tcW w:w="1134" w:type="dxa"/>
            <w:shd w:val="clear" w:color="auto" w:fill="D9D9D9" w:themeFill="background1" w:themeFillShade="D9"/>
          </w:tcPr>
          <w:p w14:paraId="3F0B0A20" w14:textId="77777777" w:rsidR="00E268A0" w:rsidRPr="00BF7D7F" w:rsidRDefault="00E268A0" w:rsidP="0047314F">
            <w:pPr>
              <w:spacing w:after="0"/>
              <w:rPr>
                <w:rFonts w:ascii="Arial" w:hAnsi="Arial" w:cs="Arial"/>
                <w:sz w:val="18"/>
                <w:szCs w:val="18"/>
                <w:lang w:eastAsia="en-GB"/>
              </w:rPr>
            </w:pPr>
            <w:r w:rsidRPr="00BF7D7F">
              <w:rPr>
                <w:rFonts w:ascii="Arial" w:hAnsi="Arial" w:cs="Arial"/>
                <w:b/>
                <w:bCs/>
                <w:sz w:val="18"/>
                <w:szCs w:val="18"/>
                <w:lang w:eastAsia="en-GB"/>
              </w:rPr>
              <w:t>Security and Privacy</w:t>
            </w:r>
          </w:p>
        </w:tc>
      </w:tr>
      <w:tr w:rsidR="007B3E87" w:rsidRPr="00BF7D7F" w14:paraId="6A27273D" w14:textId="77777777" w:rsidTr="0047314F">
        <w:tc>
          <w:tcPr>
            <w:tcW w:w="9634" w:type="dxa"/>
            <w:gridSpan w:val="7"/>
            <w:shd w:val="clear" w:color="auto" w:fill="D9D9D9" w:themeFill="background1" w:themeFillShade="D9"/>
          </w:tcPr>
          <w:p w14:paraId="29F2FED6" w14:textId="77777777" w:rsidR="00E268A0" w:rsidRPr="00BF7D7F" w:rsidRDefault="00E268A0" w:rsidP="0047314F">
            <w:pPr>
              <w:spacing w:after="0"/>
              <w:jc w:val="center"/>
              <w:rPr>
                <w:rFonts w:ascii="Arial" w:hAnsi="Arial" w:cs="Arial"/>
                <w:b/>
                <w:bCs/>
                <w:sz w:val="18"/>
                <w:szCs w:val="18"/>
                <w:lang w:eastAsia="en-GB"/>
              </w:rPr>
            </w:pPr>
            <w:r w:rsidRPr="00BF7D7F">
              <w:rPr>
                <w:rFonts w:ascii="Arial" w:hAnsi="Arial" w:cs="Arial"/>
                <w:b/>
                <w:bCs/>
                <w:sz w:val="18"/>
                <w:szCs w:val="18"/>
                <w:lang w:eastAsia="en-GB"/>
              </w:rPr>
              <w:t>Method:  Logged MDT</w:t>
            </w:r>
          </w:p>
        </w:tc>
      </w:tr>
      <w:tr w:rsidR="007B3E87" w:rsidRPr="00BF7D7F" w14:paraId="7C24FA23" w14:textId="77777777" w:rsidTr="0047314F">
        <w:tc>
          <w:tcPr>
            <w:tcW w:w="1129" w:type="dxa"/>
          </w:tcPr>
          <w:p w14:paraId="7B1944A5"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TCE/OAM</w:t>
            </w:r>
          </w:p>
          <w:p w14:paraId="136B66F4"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(Data can be utilized by gNB)</w:t>
            </w:r>
          </w:p>
        </w:tc>
        <w:tc>
          <w:tcPr>
            <w:tcW w:w="851" w:type="dxa"/>
          </w:tcPr>
          <w:p w14:paraId="1A595F9B"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IDLE / INACTIVE</w:t>
            </w:r>
          </w:p>
        </w:tc>
        <w:tc>
          <w:tcPr>
            <w:tcW w:w="1134" w:type="dxa"/>
          </w:tcPr>
          <w:p w14:paraId="71B5834A"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&lt;9kbyte</w:t>
            </w:r>
          </w:p>
        </w:tc>
        <w:tc>
          <w:tcPr>
            <w:tcW w:w="1417" w:type="dxa"/>
          </w:tcPr>
          <w:p w14:paraId="5B7AA0BF"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 L3 cell/beam measurements</w:t>
            </w:r>
            <w:r w:rsidRPr="00BF7D7F">
              <w:rPr>
                <w:rFonts w:ascii="Arial" w:hAnsi="Arial" w:cs="Arial"/>
                <w:sz w:val="18"/>
                <w:szCs w:val="18"/>
                <w:lang w:eastAsia="en-GB"/>
              </w:rPr>
              <w:br/>
            </w:r>
          </w:p>
          <w:p w14:paraId="0A75AAC3"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 location information</w:t>
            </w:r>
            <w:r w:rsidRPr="00BF7D7F">
              <w:rPr>
                <w:rFonts w:ascii="Arial" w:hAnsi="Arial" w:cs="Arial"/>
                <w:sz w:val="18"/>
                <w:szCs w:val="18"/>
                <w:lang w:eastAsia="en-GB"/>
              </w:rPr>
              <w:br/>
            </w:r>
          </w:p>
          <w:p w14:paraId="5F24B97A"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 sensor information</w:t>
            </w:r>
            <w:r w:rsidRPr="00BF7D7F">
              <w:rPr>
                <w:rFonts w:ascii="Arial" w:hAnsi="Arial" w:cs="Arial"/>
                <w:sz w:val="18"/>
                <w:szCs w:val="18"/>
                <w:lang w:eastAsia="en-GB"/>
              </w:rPr>
              <w:br/>
            </w:r>
          </w:p>
          <w:p w14:paraId="1EEC77D5"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 timing information</w:t>
            </w:r>
          </w:p>
        </w:tc>
        <w:tc>
          <w:tcPr>
            <w:tcW w:w="2552" w:type="dxa"/>
          </w:tcPr>
          <w:p w14:paraId="70BDD92D" w14:textId="29D6A3EA" w:rsidR="00E268A0" w:rsidRPr="00BF7D7F" w:rsidRDefault="00965E42" w:rsidP="00965E42">
            <w:pPr>
              <w:overflowPunct w:val="0"/>
              <w:autoSpaceDE w:val="0"/>
              <w:autoSpaceDN w:val="0"/>
              <w:adjustRightInd w:val="0"/>
              <w:spacing w:after="0"/>
              <w:ind w:left="360" w:hanging="360"/>
              <w:textAlignment w:val="baseline"/>
              <w:rPr>
                <w:rFonts w:ascii="Arial" w:hAnsi="Arial" w:cs="Arial"/>
                <w:sz w:val="18"/>
                <w:szCs w:val="18"/>
                <w:lang w:eastAsia="en-GB"/>
              </w:rPr>
            </w:pPr>
            <w:r w:rsidRPr="00BF7D7F">
              <w:rPr>
                <w:rFonts w:ascii="Arial" w:hAnsi="Arial" w:cs="Arial"/>
                <w:sz w:val="18"/>
                <w:szCs w:val="18"/>
                <w:lang w:eastAsia="en-GB"/>
              </w:rPr>
              <w:t>1)</w:t>
            </w:r>
            <w:r w:rsidRPr="00BF7D7F">
              <w:rPr>
                <w:rFonts w:ascii="Arial" w:hAnsi="Arial" w:cs="Arial"/>
                <w:sz w:val="18"/>
                <w:szCs w:val="18"/>
                <w:lang w:eastAsia="en-GB"/>
              </w:rPr>
              <w:tab/>
            </w:r>
            <w:r w:rsidR="00E268A0" w:rsidRPr="00BF7D7F">
              <w:rPr>
                <w:rFonts w:ascii="Arial" w:hAnsi="Arial" w:cs="Arial"/>
                <w:sz w:val="18"/>
                <w:szCs w:val="18"/>
                <w:lang w:eastAsia="en-GB"/>
              </w:rPr>
              <w:t>Procedure latency***:</w:t>
            </w:r>
          </w:p>
          <w:p w14:paraId="3E419965" w14:textId="6A49BCA3" w:rsidR="00E268A0" w:rsidRPr="00BF7D7F"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BF7D7F">
              <w:rPr>
                <w:sz w:val="18"/>
                <w:szCs w:val="18"/>
                <w:lang w:eastAsia="en-GB"/>
              </w:rPr>
              <w:t>-</w:t>
            </w:r>
            <w:r w:rsidRPr="00BF7D7F">
              <w:rPr>
                <w:sz w:val="18"/>
                <w:szCs w:val="18"/>
                <w:lang w:eastAsia="en-GB"/>
              </w:rPr>
              <w:tab/>
            </w:r>
            <w:r w:rsidR="00E268A0" w:rsidRPr="00BF7D7F">
              <w:rPr>
                <w:rFonts w:ascii="Arial" w:hAnsi="Arial" w:cs="Arial"/>
                <w:sz w:val="18"/>
                <w:szCs w:val="18"/>
                <w:lang w:eastAsia="en-GB"/>
              </w:rPr>
              <w:t>Latency to enter CONNECTED state</w:t>
            </w:r>
          </w:p>
          <w:p w14:paraId="75A68FE1" w14:textId="3F138107" w:rsidR="00E268A0" w:rsidRPr="00BF7D7F"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BF7D7F">
              <w:rPr>
                <w:sz w:val="18"/>
                <w:szCs w:val="18"/>
                <w:lang w:eastAsia="en-GB"/>
              </w:rPr>
              <w:t>-</w:t>
            </w:r>
            <w:r w:rsidRPr="00BF7D7F">
              <w:rPr>
                <w:sz w:val="18"/>
                <w:szCs w:val="18"/>
                <w:lang w:eastAsia="en-GB"/>
              </w:rPr>
              <w:tab/>
            </w:r>
            <w:r w:rsidR="00E268A0" w:rsidRPr="00BF7D7F">
              <w:rPr>
                <w:rFonts w:ascii="Arial" w:hAnsi="Arial" w:cs="Arial"/>
                <w:sz w:val="18"/>
                <w:szCs w:val="18"/>
                <w:lang w:eastAsia="en-GB"/>
              </w:rPr>
              <w:t>Latency to receive gNB request signalling (~20ms)</w:t>
            </w:r>
          </w:p>
          <w:p w14:paraId="11EAA2ED" w14:textId="55FF52AC" w:rsidR="00E268A0" w:rsidRPr="00BF7D7F"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BF7D7F">
              <w:rPr>
                <w:rFonts w:ascii="Arial" w:hAnsi="Arial" w:cs="Arial"/>
                <w:sz w:val="18"/>
                <w:szCs w:val="18"/>
                <w:lang w:eastAsia="en-GB"/>
              </w:rPr>
              <w:t>2)</w:t>
            </w:r>
            <w:r w:rsidRPr="00BF7D7F">
              <w:rPr>
                <w:rFonts w:ascii="Arial" w:hAnsi="Arial" w:cs="Arial"/>
                <w:sz w:val="18"/>
                <w:szCs w:val="18"/>
                <w:lang w:eastAsia="en-GB"/>
              </w:rPr>
              <w:tab/>
            </w:r>
            <w:r w:rsidR="00E268A0" w:rsidRPr="00BF7D7F">
              <w:rPr>
                <w:rFonts w:ascii="Arial" w:hAnsi="Arial" w:cs="Arial"/>
                <w:sz w:val="18"/>
                <w:szCs w:val="18"/>
                <w:lang w:eastAsia="en-GB"/>
              </w:rPr>
              <w:t xml:space="preserve">Air interface signalling latency****: </w:t>
            </w:r>
          </w:p>
          <w:p w14:paraId="71791F0F" w14:textId="16124575" w:rsidR="00E268A0" w:rsidRPr="00BF7D7F"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BF7D7F">
              <w:rPr>
                <w:sz w:val="18"/>
                <w:szCs w:val="18"/>
                <w:lang w:eastAsia="en-GB"/>
              </w:rPr>
              <w:t>-</w:t>
            </w:r>
            <w:r w:rsidRPr="00BF7D7F">
              <w:rPr>
                <w:sz w:val="18"/>
                <w:szCs w:val="18"/>
                <w:lang w:eastAsia="en-GB"/>
              </w:rPr>
              <w:tab/>
            </w:r>
            <w:r w:rsidR="00E268A0" w:rsidRPr="00BF7D7F">
              <w:rPr>
                <w:rFonts w:ascii="Arial" w:hAnsi="Arial" w:cs="Arial"/>
                <w:sz w:val="18"/>
                <w:szCs w:val="18"/>
                <w:lang w:eastAsia="en-GB"/>
              </w:rPr>
              <w:t>~20ms (RRC)</w:t>
            </w:r>
          </w:p>
          <w:p w14:paraId="4EA96ECC" w14:textId="4F62A2F4" w:rsidR="00E268A0" w:rsidRPr="00BF7D7F"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BF7D7F">
              <w:rPr>
                <w:rFonts w:ascii="Arial" w:hAnsi="Arial" w:cs="Arial"/>
                <w:sz w:val="18"/>
                <w:szCs w:val="18"/>
                <w:lang w:eastAsia="en-GB"/>
              </w:rPr>
              <w:t>3)</w:t>
            </w:r>
            <w:r w:rsidRPr="00BF7D7F">
              <w:rPr>
                <w:rFonts w:ascii="Arial" w:hAnsi="Arial" w:cs="Arial"/>
                <w:sz w:val="18"/>
                <w:szCs w:val="18"/>
                <w:lang w:eastAsia="en-GB"/>
              </w:rPr>
              <w:tab/>
            </w:r>
            <w:r w:rsidR="00E268A0" w:rsidRPr="00BF7D7F">
              <w:rPr>
                <w:rFonts w:ascii="Arial" w:hAnsi="Arial" w:cs="Arial"/>
                <w:sz w:val="18"/>
                <w:szCs w:val="18"/>
                <w:lang w:eastAsia="en-GB"/>
              </w:rPr>
              <w:t>Other latency:</w:t>
            </w:r>
          </w:p>
          <w:p w14:paraId="550C54C3" w14:textId="103153A5" w:rsidR="00E268A0" w:rsidRPr="00BF7D7F"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BF7D7F">
              <w:rPr>
                <w:sz w:val="18"/>
                <w:szCs w:val="18"/>
                <w:lang w:eastAsia="en-GB"/>
              </w:rPr>
              <w:t>-</w:t>
            </w:r>
            <w:r w:rsidRPr="00BF7D7F">
              <w:rPr>
                <w:sz w:val="18"/>
                <w:szCs w:val="18"/>
                <w:lang w:eastAsia="en-GB"/>
              </w:rPr>
              <w:tab/>
            </w:r>
            <w:r w:rsidR="00E268A0" w:rsidRPr="00BF7D7F">
              <w:rPr>
                <w:rFonts w:ascii="Arial" w:hAnsi="Arial" w:cs="Arial"/>
                <w:sz w:val="18"/>
                <w:szCs w:val="18"/>
                <w:lang w:eastAsia="en-GB"/>
              </w:rPr>
              <w:t>Forwarding latency between gNB and TCE</w:t>
            </w:r>
          </w:p>
        </w:tc>
        <w:tc>
          <w:tcPr>
            <w:tcW w:w="1417" w:type="dxa"/>
          </w:tcPr>
          <w:p w14:paraId="551C8FB6"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Upon gNB request after entering RRC_CONNECTED</w:t>
            </w:r>
          </w:p>
        </w:tc>
        <w:tc>
          <w:tcPr>
            <w:tcW w:w="1134" w:type="dxa"/>
          </w:tcPr>
          <w:p w14:paraId="43C20EE9"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AS security via RRC message</w:t>
            </w:r>
            <w:r w:rsidRPr="00BF7D7F">
              <w:rPr>
                <w:rFonts w:ascii="Arial" w:hAnsi="Arial" w:cs="Arial"/>
                <w:sz w:val="18"/>
                <w:szCs w:val="18"/>
                <w:lang w:eastAsia="en-GB"/>
              </w:rPr>
              <w:br/>
            </w:r>
          </w:p>
          <w:p w14:paraId="06C2D9AA"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 xml:space="preserve">Privacy via user consent </w:t>
            </w:r>
          </w:p>
        </w:tc>
      </w:tr>
      <w:tr w:rsidR="007B3E87" w:rsidRPr="00BF7D7F" w14:paraId="7298EDF0" w14:textId="77777777" w:rsidTr="0047314F">
        <w:tc>
          <w:tcPr>
            <w:tcW w:w="9634" w:type="dxa"/>
            <w:gridSpan w:val="7"/>
            <w:shd w:val="clear" w:color="auto" w:fill="D9D9D9" w:themeFill="background1" w:themeFillShade="D9"/>
          </w:tcPr>
          <w:p w14:paraId="319D1770" w14:textId="77777777" w:rsidR="00E268A0" w:rsidRPr="00BF7D7F" w:rsidRDefault="00E268A0" w:rsidP="0047314F">
            <w:pPr>
              <w:spacing w:after="0"/>
              <w:jc w:val="center"/>
              <w:rPr>
                <w:rFonts w:ascii="Arial" w:hAnsi="Arial" w:cs="Arial"/>
                <w:b/>
                <w:bCs/>
                <w:sz w:val="18"/>
                <w:szCs w:val="18"/>
                <w:lang w:eastAsia="en-GB"/>
              </w:rPr>
            </w:pPr>
            <w:r w:rsidRPr="00BF7D7F">
              <w:rPr>
                <w:rFonts w:ascii="Arial" w:hAnsi="Arial" w:cs="Arial"/>
                <w:b/>
                <w:bCs/>
                <w:sz w:val="18"/>
                <w:szCs w:val="18"/>
                <w:lang w:eastAsia="en-GB"/>
              </w:rPr>
              <w:t>Method: Immediate MDT</w:t>
            </w:r>
          </w:p>
        </w:tc>
      </w:tr>
      <w:tr w:rsidR="007B3E87" w:rsidRPr="00BF7D7F" w14:paraId="019E708E" w14:textId="77777777" w:rsidTr="0047314F">
        <w:tc>
          <w:tcPr>
            <w:tcW w:w="1129" w:type="dxa"/>
          </w:tcPr>
          <w:p w14:paraId="6FED109D"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TCE/OAM</w:t>
            </w:r>
          </w:p>
          <w:p w14:paraId="74A33DC2"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(Data can be utilized by gNB)</w:t>
            </w:r>
          </w:p>
        </w:tc>
        <w:tc>
          <w:tcPr>
            <w:tcW w:w="851" w:type="dxa"/>
          </w:tcPr>
          <w:p w14:paraId="35853CE1"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CONNECTED</w:t>
            </w:r>
          </w:p>
        </w:tc>
        <w:tc>
          <w:tcPr>
            <w:tcW w:w="1134" w:type="dxa"/>
          </w:tcPr>
          <w:p w14:paraId="537D51E3"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&lt;9kbyte</w:t>
            </w:r>
          </w:p>
        </w:tc>
        <w:tc>
          <w:tcPr>
            <w:tcW w:w="1417" w:type="dxa"/>
          </w:tcPr>
          <w:p w14:paraId="09BB5C9E"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 L3 cell/beam measurements</w:t>
            </w:r>
            <w:r w:rsidRPr="00BF7D7F">
              <w:rPr>
                <w:rFonts w:ascii="Arial" w:hAnsi="Arial" w:cs="Arial"/>
                <w:sz w:val="18"/>
                <w:szCs w:val="18"/>
                <w:lang w:eastAsia="en-GB"/>
              </w:rPr>
              <w:br/>
            </w:r>
          </w:p>
          <w:p w14:paraId="73DCC321"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lastRenderedPageBreak/>
              <w:t>- location information</w:t>
            </w:r>
            <w:r w:rsidRPr="00BF7D7F">
              <w:rPr>
                <w:rFonts w:ascii="Arial" w:hAnsi="Arial" w:cs="Arial"/>
                <w:sz w:val="18"/>
                <w:szCs w:val="18"/>
                <w:lang w:eastAsia="en-GB"/>
              </w:rPr>
              <w:br/>
            </w:r>
          </w:p>
          <w:p w14:paraId="7736CFDB"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 sensor information</w:t>
            </w:r>
          </w:p>
        </w:tc>
        <w:tc>
          <w:tcPr>
            <w:tcW w:w="2552" w:type="dxa"/>
          </w:tcPr>
          <w:p w14:paraId="0CD102F7" w14:textId="3BDFB50C" w:rsidR="00E268A0" w:rsidRPr="00BF7D7F" w:rsidRDefault="00965E42" w:rsidP="00965E42">
            <w:pPr>
              <w:overflowPunct w:val="0"/>
              <w:autoSpaceDE w:val="0"/>
              <w:autoSpaceDN w:val="0"/>
              <w:adjustRightInd w:val="0"/>
              <w:spacing w:after="0"/>
              <w:ind w:left="360" w:hanging="360"/>
              <w:textAlignment w:val="baseline"/>
              <w:rPr>
                <w:rFonts w:ascii="Arial" w:hAnsi="Arial" w:cs="Arial"/>
                <w:sz w:val="18"/>
                <w:szCs w:val="18"/>
                <w:lang w:eastAsia="en-GB"/>
              </w:rPr>
            </w:pPr>
            <w:r w:rsidRPr="00BF7D7F">
              <w:rPr>
                <w:rFonts w:ascii="Arial" w:hAnsi="Arial" w:cs="Arial"/>
                <w:sz w:val="18"/>
                <w:szCs w:val="18"/>
                <w:lang w:eastAsia="en-GB"/>
              </w:rPr>
              <w:lastRenderedPageBreak/>
              <w:t>1)</w:t>
            </w:r>
            <w:r w:rsidRPr="00BF7D7F">
              <w:rPr>
                <w:rFonts w:ascii="Arial" w:hAnsi="Arial" w:cs="Arial"/>
                <w:sz w:val="18"/>
                <w:szCs w:val="18"/>
                <w:lang w:eastAsia="en-GB"/>
              </w:rPr>
              <w:tab/>
            </w:r>
            <w:r w:rsidR="00E268A0" w:rsidRPr="00BF7D7F">
              <w:rPr>
                <w:rFonts w:ascii="Arial" w:hAnsi="Arial" w:cs="Arial"/>
                <w:sz w:val="18"/>
                <w:szCs w:val="18"/>
                <w:lang w:eastAsia="en-GB"/>
              </w:rPr>
              <w:t>Procedure latency:</w:t>
            </w:r>
          </w:p>
          <w:p w14:paraId="496B81B1" w14:textId="68B67CD4" w:rsidR="00E268A0" w:rsidRPr="00BF7D7F"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BF7D7F">
              <w:rPr>
                <w:sz w:val="18"/>
                <w:szCs w:val="18"/>
                <w:lang w:eastAsia="en-GB"/>
              </w:rPr>
              <w:t>-</w:t>
            </w:r>
            <w:r w:rsidRPr="00BF7D7F">
              <w:rPr>
                <w:sz w:val="18"/>
                <w:szCs w:val="18"/>
                <w:lang w:eastAsia="en-GB"/>
              </w:rPr>
              <w:tab/>
            </w:r>
            <w:r w:rsidR="00E268A0" w:rsidRPr="00BF7D7F">
              <w:rPr>
                <w:rFonts w:ascii="Arial" w:hAnsi="Arial" w:cs="Arial"/>
                <w:sz w:val="18"/>
                <w:szCs w:val="18"/>
                <w:lang w:eastAsia="en-GB"/>
              </w:rPr>
              <w:t xml:space="preserve">Report interval: </w:t>
            </w:r>
          </w:p>
          <w:p w14:paraId="3C5B3379" w14:textId="6D3A17F8" w:rsidR="00E268A0" w:rsidRPr="00BF7D7F" w:rsidRDefault="00965E42" w:rsidP="00965E42">
            <w:pPr>
              <w:overflowPunct w:val="0"/>
              <w:autoSpaceDE w:val="0"/>
              <w:autoSpaceDN w:val="0"/>
              <w:adjustRightInd w:val="0"/>
              <w:spacing w:after="0"/>
              <w:ind w:left="720" w:hanging="360"/>
              <w:textAlignment w:val="baseline"/>
              <w:rPr>
                <w:rFonts w:ascii="Arial" w:hAnsi="Arial" w:cs="Arial"/>
                <w:sz w:val="18"/>
                <w:szCs w:val="18"/>
                <w:lang w:eastAsia="en-GB"/>
              </w:rPr>
            </w:pPr>
            <w:r w:rsidRPr="00BF7D7F">
              <w:rPr>
                <w:rFonts w:ascii="Symbol" w:hAnsi="Symbol" w:cs="Arial"/>
                <w:sz w:val="18"/>
                <w:szCs w:val="18"/>
                <w:lang w:eastAsia="en-GB"/>
              </w:rPr>
              <w:t></w:t>
            </w:r>
            <w:r w:rsidRPr="00BF7D7F">
              <w:rPr>
                <w:rFonts w:ascii="Symbol" w:hAnsi="Symbol" w:cs="Arial"/>
                <w:sz w:val="18"/>
                <w:szCs w:val="18"/>
                <w:lang w:eastAsia="en-GB"/>
              </w:rPr>
              <w:tab/>
            </w:r>
            <w:r w:rsidR="00E268A0" w:rsidRPr="00BF7D7F">
              <w:rPr>
                <w:rFonts w:ascii="Arial" w:hAnsi="Arial" w:cs="Arial"/>
                <w:sz w:val="18"/>
                <w:szCs w:val="18"/>
                <w:lang w:eastAsia="en-GB"/>
              </w:rPr>
              <w:t>120ms~30min for periodic report</w:t>
            </w:r>
          </w:p>
          <w:p w14:paraId="11D29070" w14:textId="492A0CCE" w:rsidR="00E268A0" w:rsidRPr="00BF7D7F" w:rsidRDefault="00965E42" w:rsidP="00965E42">
            <w:pPr>
              <w:overflowPunct w:val="0"/>
              <w:autoSpaceDE w:val="0"/>
              <w:autoSpaceDN w:val="0"/>
              <w:adjustRightInd w:val="0"/>
              <w:spacing w:after="0"/>
              <w:ind w:left="720" w:hanging="360"/>
              <w:textAlignment w:val="baseline"/>
              <w:rPr>
                <w:rFonts w:ascii="Arial" w:hAnsi="Arial" w:cs="Arial"/>
                <w:sz w:val="18"/>
                <w:szCs w:val="18"/>
                <w:lang w:eastAsia="en-GB"/>
              </w:rPr>
            </w:pPr>
            <w:r w:rsidRPr="00BF7D7F">
              <w:rPr>
                <w:rFonts w:ascii="Symbol" w:hAnsi="Symbol" w:cs="Arial"/>
                <w:sz w:val="18"/>
                <w:szCs w:val="18"/>
                <w:lang w:eastAsia="en-GB"/>
              </w:rPr>
              <w:lastRenderedPageBreak/>
              <w:t></w:t>
            </w:r>
            <w:r w:rsidRPr="00BF7D7F">
              <w:rPr>
                <w:rFonts w:ascii="Symbol" w:hAnsi="Symbol" w:cs="Arial"/>
                <w:sz w:val="18"/>
                <w:szCs w:val="18"/>
                <w:lang w:eastAsia="en-GB"/>
              </w:rPr>
              <w:tab/>
            </w:r>
            <w:r w:rsidR="00E268A0" w:rsidRPr="00BF7D7F">
              <w:rPr>
                <w:rFonts w:ascii="Arial" w:hAnsi="Arial" w:cs="Arial"/>
                <w:sz w:val="18"/>
                <w:szCs w:val="18"/>
                <w:lang w:eastAsia="en-GB"/>
              </w:rPr>
              <w:t>TTT for event triggered report</w:t>
            </w:r>
          </w:p>
          <w:p w14:paraId="55FBC63E" w14:textId="3B190037" w:rsidR="00E268A0" w:rsidRPr="00BF7D7F" w:rsidRDefault="00965E42" w:rsidP="00965E42">
            <w:pPr>
              <w:overflowPunct w:val="0"/>
              <w:autoSpaceDE w:val="0"/>
              <w:autoSpaceDN w:val="0"/>
              <w:adjustRightInd w:val="0"/>
              <w:spacing w:after="0"/>
              <w:ind w:left="360" w:hanging="360"/>
              <w:textAlignment w:val="baseline"/>
              <w:rPr>
                <w:rFonts w:ascii="Arial" w:hAnsi="Arial" w:cs="Arial"/>
                <w:sz w:val="18"/>
                <w:szCs w:val="18"/>
                <w:lang w:eastAsia="en-GB"/>
              </w:rPr>
            </w:pPr>
            <w:r w:rsidRPr="00BF7D7F">
              <w:rPr>
                <w:rFonts w:ascii="Arial" w:hAnsi="Arial" w:cs="Arial"/>
                <w:sz w:val="18"/>
                <w:szCs w:val="18"/>
                <w:lang w:eastAsia="en-GB"/>
              </w:rPr>
              <w:t>2)</w:t>
            </w:r>
            <w:r w:rsidRPr="00BF7D7F">
              <w:rPr>
                <w:rFonts w:ascii="Arial" w:hAnsi="Arial" w:cs="Arial"/>
                <w:sz w:val="18"/>
                <w:szCs w:val="18"/>
                <w:lang w:eastAsia="en-GB"/>
              </w:rPr>
              <w:tab/>
            </w:r>
            <w:r w:rsidR="00E268A0" w:rsidRPr="00BF7D7F">
              <w:rPr>
                <w:rFonts w:ascii="Arial" w:hAnsi="Arial" w:cs="Arial"/>
                <w:sz w:val="18"/>
                <w:szCs w:val="18"/>
                <w:lang w:eastAsia="en-GB"/>
              </w:rPr>
              <w:t>Air interface signalling latency:</w:t>
            </w:r>
          </w:p>
          <w:p w14:paraId="36F12326" w14:textId="4AE7D667" w:rsidR="00E268A0" w:rsidRPr="00BF7D7F"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BF7D7F">
              <w:rPr>
                <w:sz w:val="18"/>
                <w:szCs w:val="18"/>
                <w:lang w:eastAsia="en-GB"/>
              </w:rPr>
              <w:t>-</w:t>
            </w:r>
            <w:r w:rsidRPr="00BF7D7F">
              <w:rPr>
                <w:sz w:val="18"/>
                <w:szCs w:val="18"/>
                <w:lang w:eastAsia="en-GB"/>
              </w:rPr>
              <w:tab/>
            </w:r>
            <w:r w:rsidR="00E268A0" w:rsidRPr="00BF7D7F">
              <w:rPr>
                <w:rFonts w:ascii="Arial" w:hAnsi="Arial" w:cs="Arial"/>
                <w:sz w:val="18"/>
                <w:szCs w:val="18"/>
                <w:lang w:eastAsia="en-GB"/>
              </w:rPr>
              <w:t>~20ms (RRC)</w:t>
            </w:r>
          </w:p>
          <w:p w14:paraId="5BDE2E7D" w14:textId="12A123D1" w:rsidR="00E268A0" w:rsidRPr="00BF7D7F" w:rsidRDefault="00965E42" w:rsidP="00965E42">
            <w:pPr>
              <w:overflowPunct w:val="0"/>
              <w:autoSpaceDE w:val="0"/>
              <w:autoSpaceDN w:val="0"/>
              <w:adjustRightInd w:val="0"/>
              <w:spacing w:after="0"/>
              <w:ind w:left="360" w:hanging="360"/>
              <w:textAlignment w:val="baseline"/>
              <w:rPr>
                <w:rFonts w:ascii="Arial" w:hAnsi="Arial" w:cs="Arial"/>
                <w:sz w:val="18"/>
                <w:szCs w:val="18"/>
                <w:lang w:eastAsia="en-GB"/>
              </w:rPr>
            </w:pPr>
            <w:r w:rsidRPr="00BF7D7F">
              <w:rPr>
                <w:rFonts w:ascii="Arial" w:hAnsi="Arial" w:cs="Arial"/>
                <w:sz w:val="18"/>
                <w:szCs w:val="18"/>
                <w:lang w:eastAsia="en-GB"/>
              </w:rPr>
              <w:t>3)</w:t>
            </w:r>
            <w:r w:rsidRPr="00BF7D7F">
              <w:rPr>
                <w:rFonts w:ascii="Arial" w:hAnsi="Arial" w:cs="Arial"/>
                <w:sz w:val="18"/>
                <w:szCs w:val="18"/>
                <w:lang w:eastAsia="en-GB"/>
              </w:rPr>
              <w:tab/>
            </w:r>
            <w:r w:rsidR="00E268A0" w:rsidRPr="00BF7D7F">
              <w:rPr>
                <w:rFonts w:ascii="Arial" w:hAnsi="Arial" w:cs="Arial"/>
                <w:sz w:val="18"/>
                <w:szCs w:val="18"/>
                <w:lang w:eastAsia="en-GB"/>
              </w:rPr>
              <w:t>Other latency:</w:t>
            </w:r>
          </w:p>
          <w:p w14:paraId="75AA4866" w14:textId="5654E9FB" w:rsidR="00E268A0" w:rsidRPr="00BF7D7F"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BF7D7F">
              <w:rPr>
                <w:sz w:val="18"/>
                <w:szCs w:val="18"/>
                <w:lang w:eastAsia="en-GB"/>
              </w:rPr>
              <w:t>-</w:t>
            </w:r>
            <w:r w:rsidRPr="00BF7D7F">
              <w:rPr>
                <w:sz w:val="18"/>
                <w:szCs w:val="18"/>
                <w:lang w:eastAsia="en-GB"/>
              </w:rPr>
              <w:tab/>
            </w:r>
            <w:r w:rsidR="00E268A0" w:rsidRPr="00BF7D7F">
              <w:rPr>
                <w:rFonts w:ascii="Arial" w:hAnsi="Arial" w:cs="Arial"/>
                <w:sz w:val="18"/>
                <w:szCs w:val="18"/>
                <w:lang w:eastAsia="en-GB"/>
              </w:rPr>
              <w:t xml:space="preserve">Forwarding latency between gNB and TCE   </w:t>
            </w:r>
          </w:p>
        </w:tc>
        <w:tc>
          <w:tcPr>
            <w:tcW w:w="1417" w:type="dxa"/>
          </w:tcPr>
          <w:p w14:paraId="20A86CD7"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lastRenderedPageBreak/>
              <w:t>- Event triggered</w:t>
            </w:r>
          </w:p>
          <w:p w14:paraId="78642A47"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br/>
              <w:t xml:space="preserve">- Periodic reporting </w:t>
            </w:r>
          </w:p>
        </w:tc>
        <w:tc>
          <w:tcPr>
            <w:tcW w:w="1134" w:type="dxa"/>
          </w:tcPr>
          <w:p w14:paraId="35B6CC25"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AS security via RRC message</w:t>
            </w:r>
            <w:r w:rsidRPr="00BF7D7F">
              <w:rPr>
                <w:rFonts w:ascii="Arial" w:hAnsi="Arial" w:cs="Arial"/>
                <w:sz w:val="18"/>
                <w:szCs w:val="18"/>
                <w:lang w:eastAsia="en-GB"/>
              </w:rPr>
              <w:br/>
            </w:r>
          </w:p>
          <w:p w14:paraId="40C28613"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lastRenderedPageBreak/>
              <w:t>Privacy via user consent</w:t>
            </w:r>
          </w:p>
        </w:tc>
      </w:tr>
      <w:tr w:rsidR="007B3E87" w:rsidRPr="00BF7D7F" w14:paraId="50660EFC" w14:textId="77777777" w:rsidTr="0047314F">
        <w:tc>
          <w:tcPr>
            <w:tcW w:w="9634" w:type="dxa"/>
            <w:gridSpan w:val="7"/>
            <w:shd w:val="clear" w:color="auto" w:fill="D9D9D9" w:themeFill="background1" w:themeFillShade="D9"/>
          </w:tcPr>
          <w:p w14:paraId="3650AF69" w14:textId="77777777" w:rsidR="00E268A0" w:rsidRPr="00BF7D7F" w:rsidRDefault="00E268A0" w:rsidP="0047314F">
            <w:pPr>
              <w:spacing w:after="0"/>
              <w:jc w:val="center"/>
              <w:rPr>
                <w:rFonts w:ascii="Arial" w:hAnsi="Arial" w:cs="Arial"/>
                <w:b/>
                <w:bCs/>
                <w:sz w:val="18"/>
                <w:szCs w:val="18"/>
                <w:lang w:eastAsia="en-GB"/>
              </w:rPr>
            </w:pPr>
            <w:r w:rsidRPr="00BF7D7F">
              <w:rPr>
                <w:rFonts w:ascii="Arial" w:hAnsi="Arial" w:cs="Arial"/>
                <w:b/>
                <w:bCs/>
                <w:sz w:val="18"/>
                <w:szCs w:val="18"/>
                <w:lang w:eastAsia="en-GB"/>
              </w:rPr>
              <w:lastRenderedPageBreak/>
              <w:t>Method:  L3 measurements</w:t>
            </w:r>
          </w:p>
        </w:tc>
      </w:tr>
      <w:tr w:rsidR="007B3E87" w:rsidRPr="00BF7D7F" w14:paraId="35569A03" w14:textId="77777777" w:rsidTr="0047314F">
        <w:tc>
          <w:tcPr>
            <w:tcW w:w="1129" w:type="dxa"/>
          </w:tcPr>
          <w:p w14:paraId="7659B58E"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gNB</w:t>
            </w:r>
          </w:p>
        </w:tc>
        <w:tc>
          <w:tcPr>
            <w:tcW w:w="851" w:type="dxa"/>
          </w:tcPr>
          <w:p w14:paraId="6A970AE2"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CONNECTED</w:t>
            </w:r>
          </w:p>
        </w:tc>
        <w:tc>
          <w:tcPr>
            <w:tcW w:w="1134" w:type="dxa"/>
          </w:tcPr>
          <w:p w14:paraId="3F897B82"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&lt;9kbyte</w:t>
            </w:r>
          </w:p>
        </w:tc>
        <w:tc>
          <w:tcPr>
            <w:tcW w:w="1417" w:type="dxa"/>
          </w:tcPr>
          <w:p w14:paraId="18540A4A"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L3 cell/beam measurements</w:t>
            </w:r>
          </w:p>
        </w:tc>
        <w:tc>
          <w:tcPr>
            <w:tcW w:w="2552" w:type="dxa"/>
          </w:tcPr>
          <w:p w14:paraId="6B1B671C" w14:textId="6C460C5B" w:rsidR="00E268A0" w:rsidRPr="00BF7D7F" w:rsidRDefault="00965E42" w:rsidP="00965E42">
            <w:pPr>
              <w:overflowPunct w:val="0"/>
              <w:autoSpaceDE w:val="0"/>
              <w:autoSpaceDN w:val="0"/>
              <w:adjustRightInd w:val="0"/>
              <w:spacing w:after="0"/>
              <w:ind w:left="360" w:hanging="360"/>
              <w:textAlignment w:val="baseline"/>
              <w:rPr>
                <w:rFonts w:ascii="Arial" w:hAnsi="Arial" w:cs="Arial"/>
                <w:sz w:val="18"/>
                <w:szCs w:val="18"/>
                <w:lang w:eastAsia="en-GB"/>
              </w:rPr>
            </w:pPr>
            <w:r w:rsidRPr="00BF7D7F">
              <w:rPr>
                <w:rFonts w:ascii="Arial" w:hAnsi="Arial" w:cs="Arial"/>
                <w:sz w:val="18"/>
                <w:szCs w:val="18"/>
                <w:lang w:eastAsia="en-GB"/>
              </w:rPr>
              <w:t>1)</w:t>
            </w:r>
            <w:r w:rsidRPr="00BF7D7F">
              <w:rPr>
                <w:rFonts w:ascii="Arial" w:hAnsi="Arial" w:cs="Arial"/>
                <w:sz w:val="18"/>
                <w:szCs w:val="18"/>
                <w:lang w:eastAsia="en-GB"/>
              </w:rPr>
              <w:tab/>
            </w:r>
            <w:r w:rsidR="00E268A0" w:rsidRPr="00BF7D7F">
              <w:rPr>
                <w:rFonts w:ascii="Arial" w:hAnsi="Arial" w:cs="Arial"/>
                <w:sz w:val="18"/>
                <w:szCs w:val="18"/>
                <w:lang w:eastAsia="en-GB"/>
              </w:rPr>
              <w:t>Procedure latency:</w:t>
            </w:r>
          </w:p>
          <w:p w14:paraId="154FA026" w14:textId="756985FC" w:rsidR="00E268A0" w:rsidRPr="00BF7D7F"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BF7D7F">
              <w:rPr>
                <w:sz w:val="18"/>
                <w:szCs w:val="18"/>
                <w:lang w:eastAsia="en-GB"/>
              </w:rPr>
              <w:t>-</w:t>
            </w:r>
            <w:r w:rsidRPr="00BF7D7F">
              <w:rPr>
                <w:sz w:val="18"/>
                <w:szCs w:val="18"/>
                <w:lang w:eastAsia="en-GB"/>
              </w:rPr>
              <w:tab/>
            </w:r>
            <w:r w:rsidR="00E268A0" w:rsidRPr="00BF7D7F">
              <w:rPr>
                <w:rFonts w:ascii="Arial" w:hAnsi="Arial" w:cs="Arial"/>
                <w:sz w:val="18"/>
                <w:szCs w:val="18"/>
                <w:lang w:eastAsia="en-GB"/>
              </w:rPr>
              <w:t xml:space="preserve">Report interval: </w:t>
            </w:r>
          </w:p>
          <w:p w14:paraId="2ABF98C3" w14:textId="3135BB91" w:rsidR="00E268A0" w:rsidRPr="00BF7D7F" w:rsidRDefault="00965E42" w:rsidP="00965E42">
            <w:pPr>
              <w:overflowPunct w:val="0"/>
              <w:autoSpaceDE w:val="0"/>
              <w:autoSpaceDN w:val="0"/>
              <w:adjustRightInd w:val="0"/>
              <w:spacing w:after="0"/>
              <w:ind w:left="720" w:hanging="360"/>
              <w:textAlignment w:val="baseline"/>
              <w:rPr>
                <w:rFonts w:ascii="Arial" w:hAnsi="Arial" w:cs="Arial"/>
                <w:sz w:val="18"/>
                <w:szCs w:val="18"/>
                <w:lang w:eastAsia="en-GB"/>
              </w:rPr>
            </w:pPr>
            <w:r w:rsidRPr="00BF7D7F">
              <w:rPr>
                <w:rFonts w:ascii="Symbol" w:hAnsi="Symbol" w:cs="Arial"/>
                <w:sz w:val="18"/>
                <w:szCs w:val="18"/>
                <w:lang w:eastAsia="en-GB"/>
              </w:rPr>
              <w:t></w:t>
            </w:r>
            <w:r w:rsidRPr="00BF7D7F">
              <w:rPr>
                <w:rFonts w:ascii="Symbol" w:hAnsi="Symbol" w:cs="Arial"/>
                <w:sz w:val="18"/>
                <w:szCs w:val="18"/>
                <w:lang w:eastAsia="en-GB"/>
              </w:rPr>
              <w:tab/>
            </w:r>
            <w:r w:rsidR="00E268A0" w:rsidRPr="00BF7D7F">
              <w:rPr>
                <w:rFonts w:ascii="Arial" w:hAnsi="Arial" w:cs="Arial"/>
                <w:sz w:val="18"/>
                <w:szCs w:val="18"/>
                <w:lang w:eastAsia="en-GB"/>
              </w:rPr>
              <w:t>l20ms~30min for periodic report</w:t>
            </w:r>
          </w:p>
          <w:p w14:paraId="13544B35" w14:textId="33BB3D91" w:rsidR="00E268A0" w:rsidRPr="00BF7D7F" w:rsidRDefault="00965E42" w:rsidP="00965E42">
            <w:pPr>
              <w:overflowPunct w:val="0"/>
              <w:autoSpaceDE w:val="0"/>
              <w:autoSpaceDN w:val="0"/>
              <w:adjustRightInd w:val="0"/>
              <w:spacing w:after="0"/>
              <w:ind w:left="720" w:hanging="360"/>
              <w:textAlignment w:val="baseline"/>
              <w:rPr>
                <w:rFonts w:ascii="Arial" w:hAnsi="Arial" w:cs="Arial"/>
                <w:sz w:val="18"/>
                <w:szCs w:val="18"/>
                <w:lang w:eastAsia="en-GB"/>
              </w:rPr>
            </w:pPr>
            <w:r w:rsidRPr="00BF7D7F">
              <w:rPr>
                <w:rFonts w:ascii="Symbol" w:hAnsi="Symbol" w:cs="Arial"/>
                <w:sz w:val="18"/>
                <w:szCs w:val="18"/>
                <w:lang w:eastAsia="en-GB"/>
              </w:rPr>
              <w:t></w:t>
            </w:r>
            <w:r w:rsidRPr="00BF7D7F">
              <w:rPr>
                <w:rFonts w:ascii="Symbol" w:hAnsi="Symbol" w:cs="Arial"/>
                <w:sz w:val="18"/>
                <w:szCs w:val="18"/>
                <w:lang w:eastAsia="en-GB"/>
              </w:rPr>
              <w:tab/>
            </w:r>
            <w:r w:rsidR="00E268A0" w:rsidRPr="00BF7D7F">
              <w:rPr>
                <w:rFonts w:ascii="Arial" w:hAnsi="Arial" w:cs="Arial"/>
                <w:sz w:val="18"/>
                <w:szCs w:val="18"/>
                <w:lang w:eastAsia="en-GB"/>
              </w:rPr>
              <w:t>TTT for event triggered report</w:t>
            </w:r>
          </w:p>
          <w:p w14:paraId="23D5E5FB" w14:textId="0610207E" w:rsidR="00E268A0" w:rsidRPr="00BF7D7F" w:rsidRDefault="00965E42" w:rsidP="00965E42">
            <w:pPr>
              <w:overflowPunct w:val="0"/>
              <w:autoSpaceDE w:val="0"/>
              <w:autoSpaceDN w:val="0"/>
              <w:adjustRightInd w:val="0"/>
              <w:spacing w:after="0"/>
              <w:ind w:left="360" w:hanging="360"/>
              <w:textAlignment w:val="baseline"/>
              <w:rPr>
                <w:rFonts w:ascii="Arial" w:hAnsi="Arial" w:cs="Arial"/>
                <w:sz w:val="18"/>
                <w:szCs w:val="18"/>
                <w:lang w:eastAsia="en-GB"/>
              </w:rPr>
            </w:pPr>
            <w:r w:rsidRPr="00BF7D7F">
              <w:rPr>
                <w:rFonts w:ascii="Arial" w:hAnsi="Arial" w:cs="Arial"/>
                <w:sz w:val="18"/>
                <w:szCs w:val="18"/>
                <w:lang w:eastAsia="en-GB"/>
              </w:rPr>
              <w:t>2)</w:t>
            </w:r>
            <w:r w:rsidRPr="00BF7D7F">
              <w:rPr>
                <w:rFonts w:ascii="Arial" w:hAnsi="Arial" w:cs="Arial"/>
                <w:sz w:val="18"/>
                <w:szCs w:val="18"/>
                <w:lang w:eastAsia="en-GB"/>
              </w:rPr>
              <w:tab/>
            </w:r>
            <w:r w:rsidR="00E268A0" w:rsidRPr="00BF7D7F">
              <w:rPr>
                <w:rFonts w:ascii="Arial" w:hAnsi="Arial" w:cs="Arial"/>
                <w:sz w:val="18"/>
                <w:szCs w:val="18"/>
                <w:lang w:eastAsia="en-GB"/>
              </w:rPr>
              <w:t>Air interface signalling latency:</w:t>
            </w:r>
          </w:p>
          <w:p w14:paraId="5FE48AB9" w14:textId="6010F83D" w:rsidR="00E268A0" w:rsidRPr="00BF7D7F"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BF7D7F">
              <w:rPr>
                <w:sz w:val="18"/>
                <w:szCs w:val="18"/>
                <w:lang w:eastAsia="en-GB"/>
              </w:rPr>
              <w:t>-</w:t>
            </w:r>
            <w:r w:rsidRPr="00BF7D7F">
              <w:rPr>
                <w:sz w:val="18"/>
                <w:szCs w:val="18"/>
                <w:lang w:eastAsia="en-GB"/>
              </w:rPr>
              <w:tab/>
            </w:r>
            <w:r w:rsidR="00E268A0" w:rsidRPr="00BF7D7F">
              <w:rPr>
                <w:rFonts w:ascii="Arial" w:hAnsi="Arial" w:cs="Arial"/>
                <w:sz w:val="18"/>
                <w:szCs w:val="18"/>
                <w:lang w:eastAsia="en-GB"/>
              </w:rPr>
              <w:t>20ms (RRC)</w:t>
            </w:r>
          </w:p>
        </w:tc>
        <w:tc>
          <w:tcPr>
            <w:tcW w:w="1417" w:type="dxa"/>
          </w:tcPr>
          <w:p w14:paraId="5DAAD26B"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 Event triggered report</w:t>
            </w:r>
            <w:r w:rsidRPr="00BF7D7F">
              <w:rPr>
                <w:rFonts w:ascii="Arial" w:hAnsi="Arial" w:cs="Arial"/>
                <w:sz w:val="18"/>
                <w:szCs w:val="18"/>
                <w:lang w:eastAsia="en-GB"/>
              </w:rPr>
              <w:br/>
            </w:r>
          </w:p>
          <w:p w14:paraId="7D572C55"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 Periodic reporting</w:t>
            </w:r>
          </w:p>
        </w:tc>
        <w:tc>
          <w:tcPr>
            <w:tcW w:w="1134" w:type="dxa"/>
          </w:tcPr>
          <w:p w14:paraId="144CB470"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AS security via RRC message</w:t>
            </w:r>
          </w:p>
          <w:p w14:paraId="5DB2F464" w14:textId="77777777" w:rsidR="00E268A0" w:rsidRPr="00BF7D7F" w:rsidRDefault="00E268A0" w:rsidP="0047314F">
            <w:pPr>
              <w:spacing w:after="0"/>
              <w:rPr>
                <w:rFonts w:ascii="Arial" w:hAnsi="Arial" w:cs="Arial"/>
                <w:sz w:val="18"/>
                <w:szCs w:val="18"/>
                <w:lang w:eastAsia="en-GB"/>
              </w:rPr>
            </w:pPr>
          </w:p>
        </w:tc>
      </w:tr>
      <w:tr w:rsidR="007B3E87" w:rsidRPr="00BF7D7F" w14:paraId="1EE7032B" w14:textId="77777777" w:rsidTr="0047314F">
        <w:tc>
          <w:tcPr>
            <w:tcW w:w="9634" w:type="dxa"/>
            <w:gridSpan w:val="7"/>
            <w:shd w:val="clear" w:color="auto" w:fill="D9D9D9" w:themeFill="background1" w:themeFillShade="D9"/>
          </w:tcPr>
          <w:p w14:paraId="565F3E54" w14:textId="77777777" w:rsidR="00E268A0" w:rsidRPr="00BF7D7F" w:rsidRDefault="00E268A0" w:rsidP="0047314F">
            <w:pPr>
              <w:spacing w:after="0"/>
              <w:jc w:val="center"/>
              <w:rPr>
                <w:rFonts w:ascii="Arial" w:hAnsi="Arial" w:cs="Arial"/>
                <w:b/>
                <w:bCs/>
                <w:sz w:val="18"/>
                <w:szCs w:val="18"/>
                <w:lang w:eastAsia="en-GB"/>
              </w:rPr>
            </w:pPr>
            <w:r w:rsidRPr="00BF7D7F">
              <w:rPr>
                <w:rFonts w:ascii="Arial" w:hAnsi="Arial" w:cs="Arial"/>
                <w:b/>
                <w:bCs/>
                <w:sz w:val="18"/>
                <w:szCs w:val="18"/>
                <w:lang w:eastAsia="en-GB"/>
              </w:rPr>
              <w:t>Method:  L1 measurement (CSI reporting)</w:t>
            </w:r>
          </w:p>
        </w:tc>
      </w:tr>
      <w:tr w:rsidR="007B3E87" w:rsidRPr="00BF7D7F" w14:paraId="3FD9344A" w14:textId="77777777" w:rsidTr="0047314F">
        <w:tc>
          <w:tcPr>
            <w:tcW w:w="1129" w:type="dxa"/>
          </w:tcPr>
          <w:p w14:paraId="1F715C9E"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gNB</w:t>
            </w:r>
          </w:p>
        </w:tc>
        <w:tc>
          <w:tcPr>
            <w:tcW w:w="851" w:type="dxa"/>
          </w:tcPr>
          <w:p w14:paraId="5AFAE4A0"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CONNECTED</w:t>
            </w:r>
          </w:p>
        </w:tc>
        <w:tc>
          <w:tcPr>
            <w:tcW w:w="1134" w:type="dxa"/>
          </w:tcPr>
          <w:p w14:paraId="6621B60C"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&lt;1706bit in PUCCH</w:t>
            </w:r>
            <w:r w:rsidRPr="00BF7D7F">
              <w:rPr>
                <w:rFonts w:ascii="Arial" w:hAnsi="Arial" w:cs="Arial"/>
                <w:sz w:val="18"/>
                <w:szCs w:val="18"/>
                <w:lang w:eastAsia="en-GB"/>
              </w:rPr>
              <w:br/>
            </w:r>
          </w:p>
          <w:p w14:paraId="3651E817"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&lt;3840bit in PUSCH</w:t>
            </w:r>
          </w:p>
        </w:tc>
        <w:tc>
          <w:tcPr>
            <w:tcW w:w="1417" w:type="dxa"/>
          </w:tcPr>
          <w:p w14:paraId="7F418C40"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L1 CSI measurement</w:t>
            </w:r>
          </w:p>
        </w:tc>
        <w:tc>
          <w:tcPr>
            <w:tcW w:w="2552" w:type="dxa"/>
          </w:tcPr>
          <w:p w14:paraId="10AE618C" w14:textId="18A07E10" w:rsidR="00E268A0" w:rsidRPr="00BF7D7F" w:rsidRDefault="00965E42" w:rsidP="00965E42">
            <w:pPr>
              <w:overflowPunct w:val="0"/>
              <w:autoSpaceDE w:val="0"/>
              <w:autoSpaceDN w:val="0"/>
              <w:adjustRightInd w:val="0"/>
              <w:spacing w:after="0"/>
              <w:ind w:left="360" w:hanging="360"/>
              <w:textAlignment w:val="baseline"/>
              <w:rPr>
                <w:rFonts w:ascii="Arial" w:hAnsi="Arial" w:cs="Arial"/>
                <w:sz w:val="18"/>
                <w:szCs w:val="18"/>
                <w:lang w:eastAsia="en-GB"/>
              </w:rPr>
            </w:pPr>
            <w:r w:rsidRPr="00BF7D7F">
              <w:rPr>
                <w:rFonts w:ascii="Arial" w:hAnsi="Arial" w:cs="Arial"/>
                <w:sz w:val="18"/>
                <w:szCs w:val="18"/>
                <w:lang w:eastAsia="en-GB"/>
              </w:rPr>
              <w:t>1)</w:t>
            </w:r>
            <w:r w:rsidRPr="00BF7D7F">
              <w:rPr>
                <w:rFonts w:ascii="Arial" w:hAnsi="Arial" w:cs="Arial"/>
                <w:sz w:val="18"/>
                <w:szCs w:val="18"/>
                <w:lang w:eastAsia="en-GB"/>
              </w:rPr>
              <w:tab/>
            </w:r>
            <w:r w:rsidR="00E268A0" w:rsidRPr="00BF7D7F">
              <w:rPr>
                <w:rFonts w:ascii="Arial" w:hAnsi="Arial" w:cs="Arial"/>
                <w:sz w:val="18"/>
                <w:szCs w:val="18"/>
                <w:lang w:eastAsia="en-GB"/>
              </w:rPr>
              <w:t>Procedure latency:</w:t>
            </w:r>
          </w:p>
          <w:p w14:paraId="0CE0F9BA" w14:textId="56B27E34" w:rsidR="00E268A0" w:rsidRPr="00BF7D7F"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BF7D7F">
              <w:rPr>
                <w:sz w:val="18"/>
                <w:szCs w:val="18"/>
                <w:lang w:eastAsia="en-GB"/>
              </w:rPr>
              <w:t>-</w:t>
            </w:r>
            <w:r w:rsidRPr="00BF7D7F">
              <w:rPr>
                <w:sz w:val="18"/>
                <w:szCs w:val="18"/>
                <w:lang w:eastAsia="en-GB"/>
              </w:rPr>
              <w:tab/>
            </w:r>
            <w:r w:rsidR="00E268A0" w:rsidRPr="00BF7D7F">
              <w:rPr>
                <w:rFonts w:ascii="Arial" w:hAnsi="Arial" w:cs="Arial"/>
                <w:sz w:val="18"/>
                <w:szCs w:val="18"/>
                <w:lang w:eastAsia="en-GB"/>
              </w:rPr>
              <w:t xml:space="preserve">Report interval: </w:t>
            </w:r>
          </w:p>
          <w:p w14:paraId="2DD8FB16" w14:textId="1A47FC9B" w:rsidR="00E268A0" w:rsidRPr="00BF7D7F" w:rsidRDefault="00965E42" w:rsidP="00965E42">
            <w:pPr>
              <w:overflowPunct w:val="0"/>
              <w:autoSpaceDE w:val="0"/>
              <w:autoSpaceDN w:val="0"/>
              <w:adjustRightInd w:val="0"/>
              <w:spacing w:after="0"/>
              <w:ind w:left="720" w:hanging="360"/>
              <w:textAlignment w:val="baseline"/>
              <w:rPr>
                <w:rFonts w:ascii="Arial" w:hAnsi="Arial" w:cs="Arial"/>
                <w:sz w:val="18"/>
                <w:szCs w:val="18"/>
                <w:lang w:eastAsia="en-GB"/>
              </w:rPr>
            </w:pPr>
            <w:r w:rsidRPr="00BF7D7F">
              <w:rPr>
                <w:rFonts w:ascii="Symbol" w:hAnsi="Symbol" w:cs="Arial"/>
                <w:sz w:val="18"/>
                <w:szCs w:val="18"/>
                <w:lang w:eastAsia="en-GB"/>
              </w:rPr>
              <w:t></w:t>
            </w:r>
            <w:r w:rsidRPr="00BF7D7F">
              <w:rPr>
                <w:rFonts w:ascii="Symbol" w:hAnsi="Symbol" w:cs="Arial"/>
                <w:sz w:val="18"/>
                <w:szCs w:val="18"/>
                <w:lang w:eastAsia="en-GB"/>
              </w:rPr>
              <w:tab/>
            </w:r>
            <w:r w:rsidR="00E268A0" w:rsidRPr="00BF7D7F">
              <w:rPr>
                <w:rFonts w:ascii="Arial" w:hAnsi="Arial" w:cs="Arial"/>
                <w:sz w:val="18"/>
                <w:szCs w:val="18"/>
                <w:lang w:eastAsia="en-GB"/>
              </w:rPr>
              <w:t xml:space="preserve">4-320 slot for periodic and semi-persistent report </w:t>
            </w:r>
          </w:p>
          <w:p w14:paraId="78253C67" w14:textId="2A83B874" w:rsidR="00E268A0" w:rsidRPr="00BF7D7F" w:rsidRDefault="00965E42" w:rsidP="00965E42">
            <w:pPr>
              <w:overflowPunct w:val="0"/>
              <w:autoSpaceDE w:val="0"/>
              <w:autoSpaceDN w:val="0"/>
              <w:adjustRightInd w:val="0"/>
              <w:spacing w:after="0"/>
              <w:ind w:left="720" w:hanging="360"/>
              <w:textAlignment w:val="baseline"/>
              <w:rPr>
                <w:rFonts w:ascii="Arial" w:hAnsi="Arial" w:cs="Arial"/>
                <w:sz w:val="18"/>
                <w:szCs w:val="18"/>
                <w:lang w:eastAsia="en-GB"/>
              </w:rPr>
            </w:pPr>
            <w:r w:rsidRPr="00BF7D7F">
              <w:rPr>
                <w:rFonts w:ascii="Symbol" w:hAnsi="Symbol" w:cs="Arial"/>
                <w:sz w:val="18"/>
                <w:szCs w:val="18"/>
                <w:lang w:eastAsia="en-GB"/>
              </w:rPr>
              <w:t></w:t>
            </w:r>
            <w:r w:rsidRPr="00BF7D7F">
              <w:rPr>
                <w:rFonts w:ascii="Symbol" w:hAnsi="Symbol" w:cs="Arial"/>
                <w:sz w:val="18"/>
                <w:szCs w:val="18"/>
                <w:lang w:eastAsia="en-GB"/>
              </w:rPr>
              <w:tab/>
            </w:r>
            <w:r w:rsidR="00E268A0" w:rsidRPr="00BF7D7F">
              <w:rPr>
                <w:rFonts w:ascii="Arial" w:hAnsi="Arial" w:cs="Arial"/>
                <w:sz w:val="18"/>
                <w:szCs w:val="18"/>
                <w:lang w:eastAsia="en-GB"/>
              </w:rPr>
              <w:t xml:space="preserve">0-32 slot after reception of DCI for aperiodic report </w:t>
            </w:r>
          </w:p>
          <w:p w14:paraId="478B2B36" w14:textId="748196D1" w:rsidR="00E268A0" w:rsidRPr="00BF7D7F" w:rsidRDefault="00965E42" w:rsidP="00965E42">
            <w:pPr>
              <w:overflowPunct w:val="0"/>
              <w:autoSpaceDE w:val="0"/>
              <w:autoSpaceDN w:val="0"/>
              <w:adjustRightInd w:val="0"/>
              <w:spacing w:after="0"/>
              <w:ind w:left="360" w:hanging="360"/>
              <w:textAlignment w:val="baseline"/>
              <w:rPr>
                <w:rFonts w:ascii="Arial" w:hAnsi="Arial" w:cs="Arial"/>
                <w:sz w:val="18"/>
                <w:szCs w:val="18"/>
                <w:lang w:eastAsia="en-GB"/>
              </w:rPr>
            </w:pPr>
            <w:r w:rsidRPr="00BF7D7F">
              <w:rPr>
                <w:rFonts w:ascii="Arial" w:hAnsi="Arial" w:cs="Arial"/>
                <w:sz w:val="18"/>
                <w:szCs w:val="18"/>
                <w:lang w:eastAsia="en-GB"/>
              </w:rPr>
              <w:t>2)</w:t>
            </w:r>
            <w:r w:rsidRPr="00BF7D7F">
              <w:rPr>
                <w:rFonts w:ascii="Arial" w:hAnsi="Arial" w:cs="Arial"/>
                <w:sz w:val="18"/>
                <w:szCs w:val="18"/>
                <w:lang w:eastAsia="en-GB"/>
              </w:rPr>
              <w:tab/>
            </w:r>
            <w:r w:rsidR="00E268A0" w:rsidRPr="00BF7D7F">
              <w:rPr>
                <w:rFonts w:ascii="Arial" w:hAnsi="Arial" w:cs="Arial"/>
                <w:sz w:val="18"/>
                <w:szCs w:val="18"/>
                <w:lang w:eastAsia="en-GB"/>
              </w:rPr>
              <w:t>Air interface signalling latency:</w:t>
            </w:r>
          </w:p>
          <w:p w14:paraId="410590C2" w14:textId="6E8EB9FA" w:rsidR="00E268A0" w:rsidRPr="00BF7D7F"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BF7D7F">
              <w:rPr>
                <w:sz w:val="18"/>
                <w:szCs w:val="18"/>
                <w:lang w:eastAsia="en-GB"/>
              </w:rPr>
              <w:t>-</w:t>
            </w:r>
            <w:r w:rsidRPr="00BF7D7F">
              <w:rPr>
                <w:sz w:val="18"/>
                <w:szCs w:val="18"/>
                <w:lang w:eastAsia="en-GB"/>
              </w:rPr>
              <w:tab/>
            </w:r>
            <w:r w:rsidR="00E268A0" w:rsidRPr="00BF7D7F">
              <w:rPr>
                <w:rFonts w:ascii="Arial" w:hAnsi="Arial" w:cs="Arial"/>
                <w:sz w:val="18"/>
                <w:szCs w:val="18"/>
                <w:lang w:eastAsia="en-GB"/>
              </w:rPr>
              <w:t xml:space="preserve">1 TTI (PUCCH) </w:t>
            </w:r>
          </w:p>
        </w:tc>
        <w:tc>
          <w:tcPr>
            <w:tcW w:w="1417" w:type="dxa"/>
          </w:tcPr>
          <w:p w14:paraId="0D8F29A9"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 Aperiodic report</w:t>
            </w:r>
            <w:r w:rsidRPr="00BF7D7F">
              <w:rPr>
                <w:rFonts w:ascii="Arial" w:hAnsi="Arial" w:cs="Arial"/>
                <w:sz w:val="18"/>
                <w:szCs w:val="18"/>
                <w:lang w:eastAsia="en-GB"/>
              </w:rPr>
              <w:br/>
            </w:r>
          </w:p>
          <w:p w14:paraId="483E014D"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 Semi-persistent report</w:t>
            </w:r>
            <w:r w:rsidRPr="00BF7D7F">
              <w:rPr>
                <w:rFonts w:ascii="Arial" w:hAnsi="Arial" w:cs="Arial"/>
                <w:sz w:val="18"/>
                <w:szCs w:val="18"/>
                <w:lang w:eastAsia="en-GB"/>
              </w:rPr>
              <w:br/>
            </w:r>
          </w:p>
          <w:p w14:paraId="0DC4B6B3"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 Periodic report</w:t>
            </w:r>
          </w:p>
        </w:tc>
        <w:tc>
          <w:tcPr>
            <w:tcW w:w="1134" w:type="dxa"/>
          </w:tcPr>
          <w:p w14:paraId="4EA1AEB1"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No AS security</w:t>
            </w:r>
          </w:p>
          <w:p w14:paraId="2BB7A8F3" w14:textId="77777777" w:rsidR="00E268A0" w:rsidRPr="00BF7D7F" w:rsidRDefault="00E268A0" w:rsidP="0047314F">
            <w:pPr>
              <w:spacing w:after="0"/>
              <w:rPr>
                <w:rFonts w:ascii="Arial" w:hAnsi="Arial" w:cs="Arial"/>
                <w:sz w:val="18"/>
                <w:szCs w:val="18"/>
                <w:lang w:eastAsia="en-GB"/>
              </w:rPr>
            </w:pPr>
          </w:p>
        </w:tc>
      </w:tr>
      <w:tr w:rsidR="007B3E87" w:rsidRPr="00BF7D7F" w14:paraId="498DED33" w14:textId="77777777" w:rsidTr="0047314F">
        <w:tc>
          <w:tcPr>
            <w:tcW w:w="9634" w:type="dxa"/>
            <w:gridSpan w:val="7"/>
            <w:shd w:val="clear" w:color="auto" w:fill="D9D9D9" w:themeFill="background1" w:themeFillShade="D9"/>
          </w:tcPr>
          <w:p w14:paraId="0AB7D5B3" w14:textId="77777777" w:rsidR="00E268A0" w:rsidRPr="00BF7D7F" w:rsidRDefault="00E268A0" w:rsidP="0047314F">
            <w:pPr>
              <w:spacing w:after="0"/>
              <w:jc w:val="center"/>
              <w:rPr>
                <w:rFonts w:ascii="Arial" w:hAnsi="Arial" w:cs="Arial"/>
                <w:b/>
                <w:bCs/>
                <w:sz w:val="18"/>
                <w:szCs w:val="18"/>
                <w:lang w:eastAsia="en-GB"/>
              </w:rPr>
            </w:pPr>
            <w:r w:rsidRPr="00BF7D7F">
              <w:rPr>
                <w:rFonts w:ascii="Arial" w:hAnsi="Arial" w:cs="Arial"/>
                <w:b/>
                <w:bCs/>
                <w:sz w:val="18"/>
                <w:szCs w:val="18"/>
                <w:lang w:eastAsia="en-GB"/>
              </w:rPr>
              <w:t>Method:  UE Assistance Information (UAI)</w:t>
            </w:r>
          </w:p>
        </w:tc>
      </w:tr>
      <w:tr w:rsidR="007B3E87" w:rsidRPr="00BF7D7F" w14:paraId="3413D78D" w14:textId="77777777" w:rsidTr="0047314F">
        <w:tc>
          <w:tcPr>
            <w:tcW w:w="1129" w:type="dxa"/>
          </w:tcPr>
          <w:p w14:paraId="64D187B4"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gNB</w:t>
            </w:r>
          </w:p>
        </w:tc>
        <w:tc>
          <w:tcPr>
            <w:tcW w:w="851" w:type="dxa"/>
          </w:tcPr>
          <w:p w14:paraId="554FFDD9"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CONNECTED</w:t>
            </w:r>
          </w:p>
        </w:tc>
        <w:tc>
          <w:tcPr>
            <w:tcW w:w="1134" w:type="dxa"/>
          </w:tcPr>
          <w:p w14:paraId="78CA5887"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&lt;9kbyte</w:t>
            </w:r>
          </w:p>
        </w:tc>
        <w:tc>
          <w:tcPr>
            <w:tcW w:w="1417" w:type="dxa"/>
          </w:tcPr>
          <w:p w14:paraId="05B32610"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Assistance information to show UE preference</w:t>
            </w:r>
          </w:p>
        </w:tc>
        <w:tc>
          <w:tcPr>
            <w:tcW w:w="2552" w:type="dxa"/>
          </w:tcPr>
          <w:p w14:paraId="44C7E065" w14:textId="4EECD406" w:rsidR="00E268A0" w:rsidRPr="00BF7D7F" w:rsidRDefault="00965E42" w:rsidP="00965E42">
            <w:pPr>
              <w:overflowPunct w:val="0"/>
              <w:autoSpaceDE w:val="0"/>
              <w:autoSpaceDN w:val="0"/>
              <w:adjustRightInd w:val="0"/>
              <w:spacing w:after="0"/>
              <w:ind w:left="360" w:hanging="360"/>
              <w:textAlignment w:val="baseline"/>
              <w:rPr>
                <w:rFonts w:ascii="Arial" w:hAnsi="Arial" w:cs="Arial"/>
                <w:sz w:val="18"/>
                <w:szCs w:val="18"/>
                <w:lang w:eastAsia="en-GB"/>
              </w:rPr>
            </w:pPr>
            <w:r w:rsidRPr="00BF7D7F">
              <w:rPr>
                <w:rFonts w:ascii="Arial" w:hAnsi="Arial" w:cs="Arial"/>
                <w:sz w:val="18"/>
                <w:szCs w:val="18"/>
                <w:lang w:eastAsia="en-GB"/>
              </w:rPr>
              <w:t>1)</w:t>
            </w:r>
            <w:r w:rsidRPr="00BF7D7F">
              <w:rPr>
                <w:rFonts w:ascii="Arial" w:hAnsi="Arial" w:cs="Arial"/>
                <w:sz w:val="18"/>
                <w:szCs w:val="18"/>
                <w:lang w:eastAsia="en-GB"/>
              </w:rPr>
              <w:tab/>
            </w:r>
            <w:r w:rsidR="00E268A0" w:rsidRPr="00BF7D7F">
              <w:rPr>
                <w:rFonts w:ascii="Arial" w:hAnsi="Arial" w:cs="Arial"/>
                <w:sz w:val="18"/>
                <w:szCs w:val="18"/>
                <w:lang w:eastAsia="en-GB"/>
              </w:rPr>
              <w:t>Procedure latency:</w:t>
            </w:r>
          </w:p>
          <w:p w14:paraId="42F85F74" w14:textId="318B7AA5" w:rsidR="00E268A0" w:rsidRPr="00BF7D7F"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BF7D7F">
              <w:rPr>
                <w:sz w:val="18"/>
                <w:szCs w:val="18"/>
                <w:lang w:eastAsia="en-GB"/>
              </w:rPr>
              <w:t>-</w:t>
            </w:r>
            <w:r w:rsidRPr="00BF7D7F">
              <w:rPr>
                <w:sz w:val="18"/>
                <w:szCs w:val="18"/>
                <w:lang w:eastAsia="en-GB"/>
              </w:rPr>
              <w:tab/>
            </w:r>
            <w:r w:rsidR="00E268A0" w:rsidRPr="00BF7D7F">
              <w:rPr>
                <w:rFonts w:ascii="Arial" w:hAnsi="Arial" w:cs="Arial"/>
                <w:sz w:val="18"/>
                <w:szCs w:val="18"/>
                <w:lang w:eastAsia="en-GB"/>
              </w:rPr>
              <w:t>Upon generation of UE's preference</w:t>
            </w:r>
          </w:p>
          <w:p w14:paraId="4D72BA09" w14:textId="621743A8" w:rsidR="00E268A0" w:rsidRPr="00BF7D7F" w:rsidRDefault="00965E42" w:rsidP="00965E42">
            <w:pPr>
              <w:overflowPunct w:val="0"/>
              <w:autoSpaceDE w:val="0"/>
              <w:autoSpaceDN w:val="0"/>
              <w:adjustRightInd w:val="0"/>
              <w:spacing w:after="0"/>
              <w:ind w:left="360" w:hanging="360"/>
              <w:textAlignment w:val="baseline"/>
              <w:rPr>
                <w:rFonts w:ascii="Arial" w:hAnsi="Arial" w:cs="Arial"/>
                <w:sz w:val="18"/>
                <w:szCs w:val="18"/>
                <w:lang w:eastAsia="en-GB"/>
              </w:rPr>
            </w:pPr>
            <w:r w:rsidRPr="00BF7D7F">
              <w:rPr>
                <w:rFonts w:ascii="Arial" w:hAnsi="Arial" w:cs="Arial"/>
                <w:sz w:val="18"/>
                <w:szCs w:val="18"/>
                <w:lang w:eastAsia="en-GB"/>
              </w:rPr>
              <w:t>2)</w:t>
            </w:r>
            <w:r w:rsidRPr="00BF7D7F">
              <w:rPr>
                <w:rFonts w:ascii="Arial" w:hAnsi="Arial" w:cs="Arial"/>
                <w:sz w:val="18"/>
                <w:szCs w:val="18"/>
                <w:lang w:eastAsia="en-GB"/>
              </w:rPr>
              <w:tab/>
            </w:r>
            <w:r w:rsidR="00E268A0" w:rsidRPr="00BF7D7F">
              <w:rPr>
                <w:rFonts w:ascii="Arial" w:hAnsi="Arial" w:cs="Arial"/>
                <w:sz w:val="18"/>
                <w:szCs w:val="18"/>
                <w:lang w:eastAsia="en-GB"/>
              </w:rPr>
              <w:t>Air interface signalling latency:</w:t>
            </w:r>
          </w:p>
          <w:p w14:paraId="4557BD64" w14:textId="75C6AE3D" w:rsidR="00E268A0" w:rsidRPr="00BF7D7F"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BF7D7F">
              <w:rPr>
                <w:sz w:val="18"/>
                <w:szCs w:val="18"/>
                <w:lang w:eastAsia="en-GB"/>
              </w:rPr>
              <w:t>-</w:t>
            </w:r>
            <w:r w:rsidRPr="00BF7D7F">
              <w:rPr>
                <w:sz w:val="18"/>
                <w:szCs w:val="18"/>
                <w:lang w:eastAsia="en-GB"/>
              </w:rPr>
              <w:tab/>
            </w:r>
            <w:r w:rsidR="00E268A0" w:rsidRPr="00BF7D7F">
              <w:rPr>
                <w:rFonts w:ascii="Arial" w:hAnsi="Arial" w:cs="Arial"/>
                <w:sz w:val="18"/>
                <w:szCs w:val="18"/>
                <w:lang w:eastAsia="en-GB"/>
              </w:rPr>
              <w:t>~20ms (RRC)</w:t>
            </w:r>
          </w:p>
        </w:tc>
        <w:tc>
          <w:tcPr>
            <w:tcW w:w="1417" w:type="dxa"/>
          </w:tcPr>
          <w:p w14:paraId="5209822A"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Up to UE implementation when to report</w:t>
            </w:r>
          </w:p>
        </w:tc>
        <w:tc>
          <w:tcPr>
            <w:tcW w:w="1134" w:type="dxa"/>
          </w:tcPr>
          <w:p w14:paraId="51D3611E"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AS security via RRC message</w:t>
            </w:r>
          </w:p>
          <w:p w14:paraId="3541B043" w14:textId="77777777" w:rsidR="00E268A0" w:rsidRPr="00BF7D7F" w:rsidRDefault="00E268A0" w:rsidP="0047314F">
            <w:pPr>
              <w:spacing w:after="0"/>
              <w:rPr>
                <w:rFonts w:ascii="Arial" w:hAnsi="Arial" w:cs="Arial"/>
                <w:sz w:val="18"/>
                <w:szCs w:val="18"/>
                <w:lang w:eastAsia="en-GB"/>
              </w:rPr>
            </w:pPr>
          </w:p>
        </w:tc>
      </w:tr>
      <w:tr w:rsidR="007B3E87" w:rsidRPr="00BF7D7F" w14:paraId="73BEB811" w14:textId="77777777" w:rsidTr="0047314F">
        <w:tc>
          <w:tcPr>
            <w:tcW w:w="9634" w:type="dxa"/>
            <w:gridSpan w:val="7"/>
            <w:shd w:val="clear" w:color="auto" w:fill="D9D9D9" w:themeFill="background1" w:themeFillShade="D9"/>
          </w:tcPr>
          <w:p w14:paraId="7841148F" w14:textId="77777777" w:rsidR="00E268A0" w:rsidRPr="00BF7D7F" w:rsidRDefault="00E268A0" w:rsidP="0047314F">
            <w:pPr>
              <w:spacing w:after="0"/>
              <w:jc w:val="center"/>
              <w:rPr>
                <w:rFonts w:ascii="Arial" w:hAnsi="Arial" w:cs="Arial"/>
                <w:b/>
                <w:bCs/>
                <w:sz w:val="18"/>
                <w:szCs w:val="18"/>
                <w:lang w:eastAsia="en-GB"/>
              </w:rPr>
            </w:pPr>
            <w:r w:rsidRPr="00BF7D7F">
              <w:rPr>
                <w:rFonts w:ascii="Arial" w:hAnsi="Arial" w:cs="Arial"/>
                <w:b/>
                <w:bCs/>
                <w:sz w:val="18"/>
                <w:szCs w:val="18"/>
                <w:lang w:eastAsia="en-GB"/>
              </w:rPr>
              <w:t>Method: Early measurements</w:t>
            </w:r>
          </w:p>
        </w:tc>
      </w:tr>
      <w:tr w:rsidR="007B3E87" w:rsidRPr="00BF7D7F" w14:paraId="5B8E3EFE" w14:textId="77777777" w:rsidTr="0047314F">
        <w:tc>
          <w:tcPr>
            <w:tcW w:w="1129" w:type="dxa"/>
          </w:tcPr>
          <w:p w14:paraId="76A869C5"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gNB</w:t>
            </w:r>
          </w:p>
        </w:tc>
        <w:tc>
          <w:tcPr>
            <w:tcW w:w="851" w:type="dxa"/>
          </w:tcPr>
          <w:p w14:paraId="35EEA5AD"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IDLE / INACTIVE</w:t>
            </w:r>
          </w:p>
        </w:tc>
        <w:tc>
          <w:tcPr>
            <w:tcW w:w="1134" w:type="dxa"/>
          </w:tcPr>
          <w:p w14:paraId="1F56A21C"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&lt;9kbyte</w:t>
            </w:r>
          </w:p>
        </w:tc>
        <w:tc>
          <w:tcPr>
            <w:tcW w:w="1417" w:type="dxa"/>
          </w:tcPr>
          <w:p w14:paraId="5995D1DB"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L3 cell/beam measurements</w:t>
            </w:r>
          </w:p>
        </w:tc>
        <w:tc>
          <w:tcPr>
            <w:tcW w:w="2552" w:type="dxa"/>
          </w:tcPr>
          <w:p w14:paraId="63A0958C" w14:textId="2DF39C7A" w:rsidR="00E268A0" w:rsidRPr="00BF7D7F" w:rsidRDefault="00965E42" w:rsidP="00965E42">
            <w:pPr>
              <w:overflowPunct w:val="0"/>
              <w:autoSpaceDE w:val="0"/>
              <w:autoSpaceDN w:val="0"/>
              <w:adjustRightInd w:val="0"/>
              <w:spacing w:after="0"/>
              <w:ind w:left="360" w:hanging="360"/>
              <w:textAlignment w:val="baseline"/>
              <w:rPr>
                <w:rFonts w:ascii="Arial" w:hAnsi="Arial" w:cs="Arial"/>
                <w:sz w:val="18"/>
                <w:szCs w:val="18"/>
                <w:lang w:eastAsia="en-GB"/>
              </w:rPr>
            </w:pPr>
            <w:r w:rsidRPr="00BF7D7F">
              <w:rPr>
                <w:rFonts w:ascii="Arial" w:hAnsi="Arial" w:cs="Arial"/>
                <w:sz w:val="18"/>
                <w:szCs w:val="18"/>
                <w:lang w:eastAsia="en-GB"/>
              </w:rPr>
              <w:t>1)</w:t>
            </w:r>
            <w:r w:rsidRPr="00BF7D7F">
              <w:rPr>
                <w:rFonts w:ascii="Arial" w:hAnsi="Arial" w:cs="Arial"/>
                <w:sz w:val="18"/>
                <w:szCs w:val="18"/>
                <w:lang w:eastAsia="en-GB"/>
              </w:rPr>
              <w:tab/>
            </w:r>
            <w:r w:rsidR="00E268A0" w:rsidRPr="00BF7D7F">
              <w:rPr>
                <w:rFonts w:ascii="Arial" w:hAnsi="Arial" w:cs="Arial"/>
                <w:sz w:val="18"/>
                <w:szCs w:val="18"/>
                <w:lang w:eastAsia="en-GB"/>
              </w:rPr>
              <w:t>Procedure latency:</w:t>
            </w:r>
          </w:p>
          <w:p w14:paraId="229617A5" w14:textId="2C32A513" w:rsidR="00E268A0" w:rsidRPr="00BF7D7F"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BF7D7F">
              <w:rPr>
                <w:sz w:val="18"/>
                <w:szCs w:val="18"/>
                <w:lang w:eastAsia="en-GB"/>
              </w:rPr>
              <w:t>-</w:t>
            </w:r>
            <w:r w:rsidRPr="00BF7D7F">
              <w:rPr>
                <w:sz w:val="18"/>
                <w:szCs w:val="18"/>
                <w:lang w:eastAsia="en-GB"/>
              </w:rPr>
              <w:tab/>
            </w:r>
            <w:r w:rsidR="00E268A0" w:rsidRPr="00BF7D7F">
              <w:rPr>
                <w:rFonts w:ascii="Arial" w:hAnsi="Arial" w:cs="Arial"/>
                <w:sz w:val="18"/>
                <w:szCs w:val="18"/>
                <w:lang w:eastAsia="en-GB"/>
              </w:rPr>
              <w:t>Latency to enter CONNECTED state</w:t>
            </w:r>
          </w:p>
          <w:p w14:paraId="7315CB1D" w14:textId="435197A0" w:rsidR="00E268A0" w:rsidRPr="00BF7D7F"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BF7D7F">
              <w:rPr>
                <w:sz w:val="18"/>
                <w:szCs w:val="18"/>
                <w:lang w:eastAsia="en-GB"/>
              </w:rPr>
              <w:t>-</w:t>
            </w:r>
            <w:r w:rsidRPr="00BF7D7F">
              <w:rPr>
                <w:sz w:val="18"/>
                <w:szCs w:val="18"/>
                <w:lang w:eastAsia="en-GB"/>
              </w:rPr>
              <w:tab/>
            </w:r>
            <w:r w:rsidR="00E268A0" w:rsidRPr="00BF7D7F">
              <w:rPr>
                <w:rFonts w:ascii="Arial" w:hAnsi="Arial" w:cs="Arial"/>
                <w:sz w:val="18"/>
                <w:szCs w:val="18"/>
                <w:lang w:eastAsia="en-GB"/>
              </w:rPr>
              <w:t>Latency to receive gNB request signalling (~20ms)</w:t>
            </w:r>
          </w:p>
          <w:p w14:paraId="261DFDE4" w14:textId="318480E5" w:rsidR="00E268A0" w:rsidRPr="00BF7D7F" w:rsidRDefault="00965E42" w:rsidP="00965E42">
            <w:pPr>
              <w:overflowPunct w:val="0"/>
              <w:autoSpaceDE w:val="0"/>
              <w:autoSpaceDN w:val="0"/>
              <w:adjustRightInd w:val="0"/>
              <w:spacing w:after="0"/>
              <w:ind w:left="360" w:hanging="360"/>
              <w:textAlignment w:val="baseline"/>
              <w:rPr>
                <w:rFonts w:ascii="Arial" w:hAnsi="Arial" w:cs="Arial"/>
                <w:sz w:val="18"/>
                <w:szCs w:val="18"/>
                <w:lang w:eastAsia="en-GB"/>
              </w:rPr>
            </w:pPr>
            <w:r w:rsidRPr="00BF7D7F">
              <w:rPr>
                <w:rFonts w:ascii="Arial" w:hAnsi="Arial" w:cs="Arial"/>
                <w:sz w:val="18"/>
                <w:szCs w:val="18"/>
                <w:lang w:eastAsia="en-GB"/>
              </w:rPr>
              <w:t>2)</w:t>
            </w:r>
            <w:r w:rsidRPr="00BF7D7F">
              <w:rPr>
                <w:rFonts w:ascii="Arial" w:hAnsi="Arial" w:cs="Arial"/>
                <w:sz w:val="18"/>
                <w:szCs w:val="18"/>
                <w:lang w:eastAsia="en-GB"/>
              </w:rPr>
              <w:tab/>
            </w:r>
            <w:r w:rsidR="00E268A0" w:rsidRPr="00BF7D7F">
              <w:rPr>
                <w:rFonts w:ascii="Arial" w:hAnsi="Arial" w:cs="Arial"/>
                <w:sz w:val="18"/>
                <w:szCs w:val="18"/>
                <w:lang w:eastAsia="en-GB"/>
              </w:rPr>
              <w:t xml:space="preserve">Air interface signalling latency: </w:t>
            </w:r>
          </w:p>
          <w:p w14:paraId="67A1CC19" w14:textId="0E74CA60" w:rsidR="00E268A0" w:rsidRPr="00BF7D7F"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BF7D7F">
              <w:rPr>
                <w:sz w:val="18"/>
                <w:szCs w:val="18"/>
                <w:lang w:eastAsia="en-GB"/>
              </w:rPr>
              <w:t>-</w:t>
            </w:r>
            <w:r w:rsidRPr="00BF7D7F">
              <w:rPr>
                <w:sz w:val="18"/>
                <w:szCs w:val="18"/>
                <w:lang w:eastAsia="en-GB"/>
              </w:rPr>
              <w:tab/>
            </w:r>
            <w:r w:rsidR="00E268A0" w:rsidRPr="00BF7D7F">
              <w:rPr>
                <w:rFonts w:ascii="Arial" w:hAnsi="Arial" w:cs="Arial"/>
                <w:sz w:val="18"/>
                <w:szCs w:val="18"/>
                <w:lang w:eastAsia="en-GB"/>
              </w:rPr>
              <w:t>~20ms (RRC)</w:t>
            </w:r>
          </w:p>
        </w:tc>
        <w:tc>
          <w:tcPr>
            <w:tcW w:w="1417" w:type="dxa"/>
          </w:tcPr>
          <w:p w14:paraId="451FC4BB"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Upon gNB request after entering RRC_CONNECTED</w:t>
            </w:r>
          </w:p>
        </w:tc>
        <w:tc>
          <w:tcPr>
            <w:tcW w:w="1134" w:type="dxa"/>
          </w:tcPr>
          <w:p w14:paraId="6ECB181E"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AS security via RRC message</w:t>
            </w:r>
          </w:p>
          <w:p w14:paraId="00691D1B" w14:textId="77777777" w:rsidR="00E268A0" w:rsidRPr="00BF7D7F" w:rsidRDefault="00E268A0" w:rsidP="0047314F">
            <w:pPr>
              <w:spacing w:after="0"/>
              <w:rPr>
                <w:rFonts w:ascii="Arial" w:hAnsi="Arial" w:cs="Arial"/>
                <w:sz w:val="18"/>
                <w:szCs w:val="18"/>
                <w:lang w:eastAsia="en-GB"/>
              </w:rPr>
            </w:pPr>
          </w:p>
        </w:tc>
      </w:tr>
      <w:tr w:rsidR="007B3E87" w:rsidRPr="00BF7D7F" w14:paraId="3544F723" w14:textId="77777777" w:rsidTr="0047314F">
        <w:tc>
          <w:tcPr>
            <w:tcW w:w="9634" w:type="dxa"/>
            <w:gridSpan w:val="7"/>
            <w:shd w:val="clear" w:color="auto" w:fill="D9D9D9" w:themeFill="background1" w:themeFillShade="D9"/>
          </w:tcPr>
          <w:p w14:paraId="7B137A3A" w14:textId="77777777" w:rsidR="00E268A0" w:rsidRPr="00BF7D7F" w:rsidRDefault="00E268A0" w:rsidP="0047314F">
            <w:pPr>
              <w:spacing w:after="0"/>
              <w:jc w:val="center"/>
              <w:rPr>
                <w:rFonts w:ascii="Arial" w:hAnsi="Arial" w:cs="Arial"/>
                <w:b/>
                <w:bCs/>
                <w:sz w:val="18"/>
                <w:szCs w:val="18"/>
                <w:lang w:eastAsia="en-GB"/>
              </w:rPr>
            </w:pPr>
            <w:r w:rsidRPr="00BF7D7F">
              <w:rPr>
                <w:rFonts w:ascii="Arial" w:hAnsi="Arial" w:cs="Arial"/>
                <w:b/>
                <w:bCs/>
                <w:sz w:val="18"/>
                <w:szCs w:val="18"/>
                <w:lang w:eastAsia="en-GB"/>
              </w:rPr>
              <w:t>Method: LPP</w:t>
            </w:r>
          </w:p>
        </w:tc>
      </w:tr>
      <w:tr w:rsidR="007B3E87" w:rsidRPr="00BF7D7F" w14:paraId="3D805A83" w14:textId="77777777" w:rsidTr="0047314F">
        <w:tc>
          <w:tcPr>
            <w:tcW w:w="1129" w:type="dxa"/>
          </w:tcPr>
          <w:p w14:paraId="31C9BB21"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LMF</w:t>
            </w:r>
          </w:p>
        </w:tc>
        <w:tc>
          <w:tcPr>
            <w:tcW w:w="851" w:type="dxa"/>
          </w:tcPr>
          <w:p w14:paraId="231CAA6C"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CONNECTED</w:t>
            </w:r>
          </w:p>
        </w:tc>
        <w:tc>
          <w:tcPr>
            <w:tcW w:w="1134" w:type="dxa"/>
          </w:tcPr>
          <w:p w14:paraId="1DC2A503"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&lt;9kbyte</w:t>
            </w:r>
          </w:p>
        </w:tc>
        <w:tc>
          <w:tcPr>
            <w:tcW w:w="1417" w:type="dxa"/>
          </w:tcPr>
          <w:p w14:paraId="4F412B45"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Location information</w:t>
            </w:r>
          </w:p>
        </w:tc>
        <w:tc>
          <w:tcPr>
            <w:tcW w:w="2552" w:type="dxa"/>
          </w:tcPr>
          <w:p w14:paraId="1225E557" w14:textId="4A1E7B80" w:rsidR="00E268A0" w:rsidRPr="00BF7D7F" w:rsidRDefault="00965E42" w:rsidP="00965E42">
            <w:pPr>
              <w:overflowPunct w:val="0"/>
              <w:autoSpaceDE w:val="0"/>
              <w:autoSpaceDN w:val="0"/>
              <w:adjustRightInd w:val="0"/>
              <w:spacing w:after="0"/>
              <w:ind w:left="360" w:hanging="360"/>
              <w:textAlignment w:val="baseline"/>
              <w:rPr>
                <w:rFonts w:ascii="Arial" w:hAnsi="Arial" w:cs="Arial"/>
                <w:sz w:val="18"/>
                <w:szCs w:val="18"/>
                <w:lang w:eastAsia="en-GB"/>
              </w:rPr>
            </w:pPr>
            <w:r w:rsidRPr="00BF7D7F">
              <w:rPr>
                <w:rFonts w:ascii="Arial" w:hAnsi="Arial" w:cs="Arial"/>
                <w:sz w:val="18"/>
                <w:szCs w:val="18"/>
                <w:lang w:eastAsia="en-GB"/>
              </w:rPr>
              <w:t>1)</w:t>
            </w:r>
            <w:r w:rsidRPr="00BF7D7F">
              <w:rPr>
                <w:rFonts w:ascii="Arial" w:hAnsi="Arial" w:cs="Arial"/>
                <w:sz w:val="18"/>
                <w:szCs w:val="18"/>
                <w:lang w:eastAsia="en-GB"/>
              </w:rPr>
              <w:tab/>
            </w:r>
            <w:r w:rsidR="00E268A0" w:rsidRPr="00BF7D7F">
              <w:rPr>
                <w:rFonts w:ascii="Arial" w:hAnsi="Arial" w:cs="Arial"/>
                <w:sz w:val="18"/>
                <w:szCs w:val="18"/>
                <w:lang w:eastAsia="en-GB"/>
              </w:rPr>
              <w:t>Procedure latency:</w:t>
            </w:r>
          </w:p>
          <w:p w14:paraId="52DBE3F7" w14:textId="01703E9B" w:rsidR="00E268A0" w:rsidRPr="00BF7D7F"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BF7D7F">
              <w:rPr>
                <w:sz w:val="18"/>
                <w:szCs w:val="18"/>
                <w:lang w:eastAsia="en-GB"/>
              </w:rPr>
              <w:t>-</w:t>
            </w:r>
            <w:r w:rsidRPr="00BF7D7F">
              <w:rPr>
                <w:sz w:val="18"/>
                <w:szCs w:val="18"/>
                <w:lang w:eastAsia="en-GB"/>
              </w:rPr>
              <w:tab/>
            </w:r>
            <w:r w:rsidR="00E268A0" w:rsidRPr="00BF7D7F">
              <w:rPr>
                <w:rFonts w:ascii="Arial" w:hAnsi="Arial" w:cs="Arial"/>
                <w:sz w:val="18"/>
                <w:szCs w:val="18"/>
                <w:lang w:eastAsia="en-GB"/>
              </w:rPr>
              <w:t>Latency to get upper layer trigger (for UE triggered)</w:t>
            </w:r>
          </w:p>
          <w:p w14:paraId="58C55EC2" w14:textId="323A4B87" w:rsidR="00E268A0" w:rsidRPr="00BF7D7F"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BF7D7F">
              <w:rPr>
                <w:sz w:val="18"/>
                <w:szCs w:val="18"/>
                <w:lang w:eastAsia="en-GB"/>
              </w:rPr>
              <w:t>-</w:t>
            </w:r>
            <w:r w:rsidRPr="00BF7D7F">
              <w:rPr>
                <w:sz w:val="18"/>
                <w:szCs w:val="18"/>
                <w:lang w:eastAsia="en-GB"/>
              </w:rPr>
              <w:tab/>
            </w:r>
            <w:r w:rsidR="00E268A0" w:rsidRPr="00BF7D7F">
              <w:rPr>
                <w:rFonts w:ascii="Arial" w:hAnsi="Arial" w:cs="Arial"/>
                <w:sz w:val="18"/>
                <w:szCs w:val="18"/>
                <w:lang w:eastAsia="en-GB"/>
              </w:rPr>
              <w:t>Or latency to receive network request message (~20ms)</w:t>
            </w:r>
          </w:p>
          <w:p w14:paraId="26D12520" w14:textId="5BA70A12" w:rsidR="00E268A0" w:rsidRPr="00BF7D7F" w:rsidRDefault="00965E42" w:rsidP="00965E42">
            <w:pPr>
              <w:overflowPunct w:val="0"/>
              <w:autoSpaceDE w:val="0"/>
              <w:autoSpaceDN w:val="0"/>
              <w:adjustRightInd w:val="0"/>
              <w:spacing w:after="0"/>
              <w:ind w:left="360" w:hanging="360"/>
              <w:textAlignment w:val="baseline"/>
              <w:rPr>
                <w:rFonts w:ascii="Arial" w:hAnsi="Arial" w:cs="Arial"/>
                <w:sz w:val="18"/>
                <w:szCs w:val="18"/>
                <w:lang w:eastAsia="en-GB"/>
              </w:rPr>
            </w:pPr>
            <w:r w:rsidRPr="00BF7D7F">
              <w:rPr>
                <w:rFonts w:ascii="Arial" w:hAnsi="Arial" w:cs="Arial"/>
                <w:sz w:val="18"/>
                <w:szCs w:val="18"/>
                <w:lang w:eastAsia="en-GB"/>
              </w:rPr>
              <w:t>2)</w:t>
            </w:r>
            <w:r w:rsidRPr="00BF7D7F">
              <w:rPr>
                <w:rFonts w:ascii="Arial" w:hAnsi="Arial" w:cs="Arial"/>
                <w:sz w:val="18"/>
                <w:szCs w:val="18"/>
                <w:lang w:eastAsia="en-GB"/>
              </w:rPr>
              <w:tab/>
            </w:r>
            <w:r w:rsidR="00E268A0" w:rsidRPr="00BF7D7F">
              <w:rPr>
                <w:rFonts w:ascii="Arial" w:hAnsi="Arial" w:cs="Arial"/>
                <w:sz w:val="18"/>
                <w:szCs w:val="18"/>
                <w:lang w:eastAsia="en-GB"/>
              </w:rPr>
              <w:t xml:space="preserve">Air interface signalling latency: </w:t>
            </w:r>
          </w:p>
          <w:p w14:paraId="4089FEA3" w14:textId="5BA4C85A" w:rsidR="00E268A0" w:rsidRPr="00BF7D7F"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BF7D7F">
              <w:rPr>
                <w:sz w:val="18"/>
                <w:szCs w:val="18"/>
                <w:lang w:eastAsia="en-GB"/>
              </w:rPr>
              <w:t>-</w:t>
            </w:r>
            <w:r w:rsidRPr="00BF7D7F">
              <w:rPr>
                <w:sz w:val="18"/>
                <w:szCs w:val="18"/>
                <w:lang w:eastAsia="en-GB"/>
              </w:rPr>
              <w:tab/>
            </w:r>
            <w:r w:rsidR="00E268A0" w:rsidRPr="00BF7D7F">
              <w:rPr>
                <w:rFonts w:ascii="Arial" w:hAnsi="Arial" w:cs="Arial"/>
                <w:sz w:val="18"/>
                <w:szCs w:val="18"/>
                <w:lang w:eastAsia="en-GB"/>
              </w:rPr>
              <w:t>~20ms (RRC)</w:t>
            </w:r>
          </w:p>
          <w:p w14:paraId="08FA8E08" w14:textId="3487DFE3" w:rsidR="00E268A0" w:rsidRPr="00BF7D7F" w:rsidRDefault="00965E42" w:rsidP="00965E42">
            <w:pPr>
              <w:overflowPunct w:val="0"/>
              <w:autoSpaceDE w:val="0"/>
              <w:autoSpaceDN w:val="0"/>
              <w:adjustRightInd w:val="0"/>
              <w:spacing w:after="0"/>
              <w:ind w:left="360" w:hanging="360"/>
              <w:textAlignment w:val="baseline"/>
              <w:rPr>
                <w:rFonts w:ascii="Arial" w:hAnsi="Arial" w:cs="Arial"/>
                <w:sz w:val="18"/>
                <w:szCs w:val="18"/>
                <w:lang w:eastAsia="en-GB"/>
              </w:rPr>
            </w:pPr>
            <w:r w:rsidRPr="00BF7D7F">
              <w:rPr>
                <w:rFonts w:ascii="Arial" w:hAnsi="Arial" w:cs="Arial"/>
                <w:sz w:val="18"/>
                <w:szCs w:val="18"/>
                <w:lang w:eastAsia="en-GB"/>
              </w:rPr>
              <w:t>3)</w:t>
            </w:r>
            <w:r w:rsidRPr="00BF7D7F">
              <w:rPr>
                <w:rFonts w:ascii="Arial" w:hAnsi="Arial" w:cs="Arial"/>
                <w:sz w:val="18"/>
                <w:szCs w:val="18"/>
                <w:lang w:eastAsia="en-GB"/>
              </w:rPr>
              <w:tab/>
            </w:r>
            <w:r w:rsidR="00E268A0" w:rsidRPr="00BF7D7F">
              <w:rPr>
                <w:rFonts w:ascii="Arial" w:hAnsi="Arial" w:cs="Arial"/>
                <w:sz w:val="18"/>
                <w:szCs w:val="18"/>
                <w:lang w:eastAsia="en-GB"/>
              </w:rPr>
              <w:t>Other latency:</w:t>
            </w:r>
          </w:p>
          <w:p w14:paraId="0F278214" w14:textId="06CE5462" w:rsidR="00E268A0" w:rsidRPr="00BF7D7F" w:rsidRDefault="00965E42" w:rsidP="00965E42">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BF7D7F">
              <w:rPr>
                <w:sz w:val="18"/>
                <w:szCs w:val="18"/>
                <w:lang w:eastAsia="en-GB"/>
              </w:rPr>
              <w:t>-</w:t>
            </w:r>
            <w:r w:rsidRPr="00BF7D7F">
              <w:rPr>
                <w:sz w:val="18"/>
                <w:szCs w:val="18"/>
                <w:lang w:eastAsia="en-GB"/>
              </w:rPr>
              <w:tab/>
            </w:r>
            <w:r w:rsidR="00E268A0" w:rsidRPr="00BF7D7F">
              <w:rPr>
                <w:rFonts w:ascii="Arial" w:hAnsi="Arial" w:cs="Arial"/>
                <w:sz w:val="18"/>
                <w:szCs w:val="18"/>
                <w:lang w:eastAsia="en-GB"/>
              </w:rPr>
              <w:t>Forwarding latency between gNB and LMF</w:t>
            </w:r>
          </w:p>
        </w:tc>
        <w:tc>
          <w:tcPr>
            <w:tcW w:w="1417" w:type="dxa"/>
          </w:tcPr>
          <w:p w14:paraId="79B60371"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 UE-triggered</w:t>
            </w:r>
            <w:r w:rsidRPr="00BF7D7F">
              <w:rPr>
                <w:rFonts w:ascii="Arial" w:hAnsi="Arial" w:cs="Arial"/>
                <w:sz w:val="18"/>
                <w:szCs w:val="18"/>
                <w:lang w:eastAsia="en-GB"/>
              </w:rPr>
              <w:br/>
            </w:r>
          </w:p>
          <w:p w14:paraId="56AEFF82"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 Network-triggered</w:t>
            </w:r>
          </w:p>
        </w:tc>
        <w:tc>
          <w:tcPr>
            <w:tcW w:w="1134" w:type="dxa"/>
          </w:tcPr>
          <w:p w14:paraId="128D0901" w14:textId="77777777" w:rsidR="00E268A0" w:rsidRPr="00BF7D7F" w:rsidRDefault="00E268A0" w:rsidP="0047314F">
            <w:pPr>
              <w:spacing w:after="0"/>
              <w:rPr>
                <w:rFonts w:ascii="Arial" w:hAnsi="Arial" w:cs="Arial"/>
                <w:sz w:val="18"/>
                <w:szCs w:val="18"/>
                <w:lang w:eastAsia="en-GB"/>
              </w:rPr>
            </w:pPr>
            <w:r w:rsidRPr="00BF7D7F">
              <w:rPr>
                <w:rFonts w:ascii="Arial" w:hAnsi="Arial" w:cs="Arial"/>
                <w:sz w:val="18"/>
                <w:szCs w:val="18"/>
                <w:lang w:eastAsia="en-GB"/>
              </w:rPr>
              <w:t>AS security via RRC message</w:t>
            </w:r>
          </w:p>
          <w:p w14:paraId="479F189F" w14:textId="77777777" w:rsidR="00E268A0" w:rsidRPr="00BF7D7F" w:rsidRDefault="00E268A0" w:rsidP="0047314F">
            <w:pPr>
              <w:spacing w:after="0"/>
              <w:rPr>
                <w:rFonts w:ascii="Arial" w:hAnsi="Arial" w:cs="Arial"/>
                <w:sz w:val="18"/>
                <w:szCs w:val="18"/>
                <w:lang w:eastAsia="en-GB"/>
              </w:rPr>
            </w:pPr>
          </w:p>
        </w:tc>
      </w:tr>
      <w:tr w:rsidR="00616A2D" w:rsidRPr="00BF7D7F" w14:paraId="1F4EE60D" w14:textId="77777777" w:rsidTr="008A0AF2">
        <w:tc>
          <w:tcPr>
            <w:tcW w:w="9634" w:type="dxa"/>
            <w:gridSpan w:val="7"/>
          </w:tcPr>
          <w:p w14:paraId="006D36EF" w14:textId="56780A28" w:rsidR="00616A2D" w:rsidRPr="00BF7D7F" w:rsidRDefault="00616A2D" w:rsidP="00616A2D">
            <w:pPr>
              <w:pStyle w:val="TAN"/>
            </w:pPr>
            <w:r w:rsidRPr="00BF7D7F">
              <w:lastRenderedPageBreak/>
              <w:t>*:</w:t>
            </w:r>
            <w:r w:rsidRPr="00BF7D7F">
              <w:tab/>
              <w:t>The payload size doesn't consider signalling overhead.</w:t>
            </w:r>
          </w:p>
          <w:p w14:paraId="78E10FA4" w14:textId="441AD061" w:rsidR="00616A2D" w:rsidRPr="00BF7D7F" w:rsidRDefault="00616A2D" w:rsidP="00616A2D">
            <w:pPr>
              <w:pStyle w:val="TAN"/>
            </w:pPr>
            <w:r w:rsidRPr="00BF7D7F">
              <w:t>**:</w:t>
            </w:r>
            <w:r w:rsidRPr="00BF7D7F">
              <w:tab/>
              <w:t>The End-to-End report latency is the latency from availability of the measurement report at the UE side to the availability of the measurement report at the terminated network entity. The time to generate data or perform measurements depends on RAN1/RAN4 specification.</w:t>
            </w:r>
          </w:p>
          <w:p w14:paraId="6D21F5D8" w14:textId="4D0B8AA0" w:rsidR="00616A2D" w:rsidRPr="00BF7D7F" w:rsidRDefault="00616A2D" w:rsidP="00616A2D">
            <w:pPr>
              <w:pStyle w:val="TAN"/>
            </w:pPr>
            <w:r w:rsidRPr="00BF7D7F">
              <w:t>***:</w:t>
            </w:r>
            <w:r w:rsidRPr="00BF7D7F">
              <w:tab/>
              <w:t>Procedure latency is the latency caused by procedures, including procedure to ready for reporting (e.g., entering CONNECTED state, report interval).</w:t>
            </w:r>
          </w:p>
          <w:p w14:paraId="2F8513A1" w14:textId="20A79878" w:rsidR="00616A2D" w:rsidRPr="00BF7D7F" w:rsidRDefault="00616A2D" w:rsidP="00616A2D">
            <w:pPr>
              <w:pStyle w:val="TAN"/>
            </w:pPr>
            <w:r w:rsidRPr="00BF7D7F">
              <w:t>****:</w:t>
            </w:r>
            <w:r w:rsidRPr="00BF7D7F">
              <w:tab/>
              <w:t>Air interface signalling latency is the latency to transmit one report, e.g., RRC signalling latency or PUCCH signalling latency.</w:t>
            </w:r>
          </w:p>
        </w:tc>
      </w:tr>
    </w:tbl>
    <w:p w14:paraId="064C10EE" w14:textId="77777777" w:rsidR="00616A2D" w:rsidRPr="00BF7D7F" w:rsidRDefault="00616A2D" w:rsidP="00616A2D"/>
    <w:p w14:paraId="79D7CCF7" w14:textId="12349530" w:rsidR="00E268A0" w:rsidRPr="00BF7D7F" w:rsidRDefault="00E268A0" w:rsidP="00E268A0">
      <w:pPr>
        <w:pStyle w:val="Heading5"/>
      </w:pPr>
      <w:r w:rsidRPr="00BF7D7F">
        <w:t>7.</w:t>
      </w:r>
      <w:r w:rsidR="000E4C84" w:rsidRPr="00BF7D7F">
        <w:t>2</w:t>
      </w:r>
      <w:r w:rsidRPr="00BF7D7F">
        <w:t>.1.3.1</w:t>
      </w:r>
      <w:r w:rsidRPr="00BF7D7F">
        <w:tab/>
        <w:t xml:space="preserve">Considerations for network-side data collection </w:t>
      </w:r>
    </w:p>
    <w:p w14:paraId="66DF2999" w14:textId="77777777" w:rsidR="00E268A0" w:rsidRPr="00BF7D7F" w:rsidRDefault="00E268A0" w:rsidP="00E268A0">
      <w:r w:rsidRPr="00BF7D7F">
        <w:t>A set of general data collection principles is expected to be considered for network-side model training. These include:</w:t>
      </w:r>
    </w:p>
    <w:p w14:paraId="1A4BC334" w14:textId="615EA434" w:rsidR="00E268A0" w:rsidRPr="00BF7D7F" w:rsidRDefault="00965E42" w:rsidP="00616A2D">
      <w:pPr>
        <w:pStyle w:val="B1"/>
      </w:pPr>
      <w:r w:rsidRPr="00BF7D7F">
        <w:rPr>
          <w:rFonts w:eastAsia="Times New Roman"/>
        </w:rPr>
        <w:t>-</w:t>
      </w:r>
      <w:r w:rsidRPr="00BF7D7F">
        <w:rPr>
          <w:rFonts w:eastAsia="Times New Roman"/>
        </w:rPr>
        <w:tab/>
      </w:r>
      <w:r w:rsidR="00E268A0" w:rsidRPr="00BF7D7F">
        <w:t>UE to support data logging,</w:t>
      </w:r>
    </w:p>
    <w:p w14:paraId="678C5597" w14:textId="478368B2" w:rsidR="00E268A0" w:rsidRPr="00BF7D7F" w:rsidRDefault="00965E42" w:rsidP="00616A2D">
      <w:pPr>
        <w:pStyle w:val="B1"/>
      </w:pPr>
      <w:r w:rsidRPr="00BF7D7F">
        <w:rPr>
          <w:rFonts w:eastAsia="Times New Roman"/>
        </w:rPr>
        <w:t>-</w:t>
      </w:r>
      <w:r w:rsidRPr="00BF7D7F">
        <w:rPr>
          <w:rFonts w:eastAsia="Times New Roman"/>
        </w:rPr>
        <w:tab/>
      </w:r>
      <w:r w:rsidR="00E268A0" w:rsidRPr="00BF7D7F">
        <w:t>UE to report the collected data periodically, event-based, and on-demand,</w:t>
      </w:r>
    </w:p>
    <w:p w14:paraId="0DBC6870" w14:textId="79EC417B" w:rsidR="00E268A0" w:rsidRPr="00BF7D7F" w:rsidRDefault="00965E42" w:rsidP="00616A2D">
      <w:pPr>
        <w:pStyle w:val="B1"/>
      </w:pPr>
      <w:r w:rsidRPr="00BF7D7F">
        <w:rPr>
          <w:rFonts w:eastAsia="Times New Roman"/>
        </w:rPr>
        <w:t>-</w:t>
      </w:r>
      <w:r w:rsidRPr="00BF7D7F">
        <w:rPr>
          <w:rFonts w:eastAsia="Times New Roman"/>
        </w:rPr>
        <w:tab/>
      </w:r>
      <w:r w:rsidR="00E268A0" w:rsidRPr="00BF7D7F">
        <w:t>The UE memory, processing power, energy consumption, signalling overhead should be considered.</w:t>
      </w:r>
    </w:p>
    <w:p w14:paraId="0FFF375B" w14:textId="711C8E8D" w:rsidR="00E268A0" w:rsidRPr="00BF7D7F" w:rsidRDefault="00E268A0" w:rsidP="00616A2D">
      <w:pPr>
        <w:pStyle w:val="NO"/>
        <w:rPr>
          <w:lang w:eastAsia="zh-CN"/>
        </w:rPr>
      </w:pPr>
      <w:r w:rsidRPr="00BF7D7F">
        <w:rPr>
          <w:lang w:eastAsia="zh-CN"/>
        </w:rPr>
        <w:t>Note:</w:t>
      </w:r>
      <w:r w:rsidR="00616A2D" w:rsidRPr="00BF7D7F">
        <w:rPr>
          <w:lang w:eastAsia="zh-CN"/>
        </w:rPr>
        <w:tab/>
      </w:r>
      <w:r w:rsidRPr="00BF7D7F">
        <w:rPr>
          <w:lang w:eastAsia="zh-CN"/>
        </w:rPr>
        <w:t>The above principles can be revised depending on RAN1 requirements.</w:t>
      </w:r>
    </w:p>
    <w:p w14:paraId="4CFB470B" w14:textId="77777777" w:rsidR="00E268A0" w:rsidRPr="00BF7D7F" w:rsidRDefault="00E268A0" w:rsidP="00E268A0">
      <w:r w:rsidRPr="00BF7D7F">
        <w:t xml:space="preserve">Furthermore, and regarding the use cases in this study, the following is considered. </w:t>
      </w:r>
    </w:p>
    <w:p w14:paraId="5EE1588C" w14:textId="77777777" w:rsidR="00E268A0" w:rsidRPr="00BF7D7F" w:rsidRDefault="00E268A0" w:rsidP="00E268A0">
      <w:r w:rsidRPr="00BF7D7F">
        <w:t xml:space="preserve">For CSI and beam management use cases, the training of network-side models can consider both gNB and OAM-centric data collection mechanisms. The gNB-centric data collection implies that the gNB can configure the UE to initiate/terminate the data collection procedure. The potential impact of L3 signalling for the reporting of collected data should be assessed.  </w:t>
      </w:r>
    </w:p>
    <w:p w14:paraId="060ECDC0" w14:textId="77777777" w:rsidR="00E268A0" w:rsidRPr="00BF7D7F" w:rsidRDefault="00E268A0" w:rsidP="00E268A0">
      <w:r w:rsidRPr="00BF7D7F">
        <w:t>On the other hand, OAM-centric data collection implies that the OAM provides the configuration (via the gNB) needed for the UE to initiate/terminate the data collection procedure. MDT framework can be considered to achieve this. The potential impact on MDT for RRC_CONNECTED state should be assessed.</w:t>
      </w:r>
    </w:p>
    <w:p w14:paraId="00F7FEE5" w14:textId="77777777" w:rsidR="00E268A0" w:rsidRPr="00BF7D7F" w:rsidRDefault="00E268A0" w:rsidP="00E268A0">
      <w:r w:rsidRPr="00BF7D7F">
        <w:t>For positioning use cases, when considering LMF-side inference, it is assumed that the LPP protocol should be applied to the data collected by UE and terminated at LMF, while the NRPPa protocol should be applied to the data collected by gNB and terminated at LMF. While for LMF-side performance monitoring, it is assumed that the LPP protocol should be applied to the data collected by UE and terminated at LMF, while the NRPPa protocol should be applied to the data collected by gNB and terminated at LMF.</w:t>
      </w:r>
    </w:p>
    <w:p w14:paraId="44FA36E3" w14:textId="7704937D" w:rsidR="00E268A0" w:rsidRPr="00BF7D7F" w:rsidRDefault="00E268A0" w:rsidP="00616A2D">
      <w:pPr>
        <w:pStyle w:val="NO"/>
      </w:pPr>
      <w:r w:rsidRPr="00BF7D7F">
        <w:t>Note:</w:t>
      </w:r>
      <w:r w:rsidR="00616A2D" w:rsidRPr="00BF7D7F">
        <w:tab/>
      </w:r>
      <w:r w:rsidRPr="00BF7D7F">
        <w:t>For gNB- and OAM-centric data collection, there may be a need to consult with RAN3 and SA5 whether/how OAM is to be involved.</w:t>
      </w:r>
    </w:p>
    <w:p w14:paraId="4E1875F0" w14:textId="71B31086" w:rsidR="00E268A0" w:rsidRPr="00BF7D7F" w:rsidRDefault="00E268A0" w:rsidP="00616A2D">
      <w:pPr>
        <w:pStyle w:val="NO"/>
      </w:pPr>
      <w:r w:rsidRPr="00BF7D7F">
        <w:t>Note:</w:t>
      </w:r>
      <w:r w:rsidR="00616A2D" w:rsidRPr="00BF7D7F">
        <w:tab/>
      </w:r>
      <w:r w:rsidRPr="00BF7D7F">
        <w:t>For possible impacts due to positioning use cases, there may be a need to consult with RAN3 whether/how NRPPa is to be involved.</w:t>
      </w:r>
    </w:p>
    <w:p w14:paraId="1B714478" w14:textId="45B485A8" w:rsidR="00E268A0" w:rsidRPr="00BF7D7F" w:rsidRDefault="00E268A0" w:rsidP="00E268A0">
      <w:pPr>
        <w:pStyle w:val="Heading5"/>
      </w:pPr>
      <w:r w:rsidRPr="00BF7D7F">
        <w:t>7.</w:t>
      </w:r>
      <w:r w:rsidR="000E4C84" w:rsidRPr="00BF7D7F">
        <w:t>2</w:t>
      </w:r>
      <w:r w:rsidRPr="00BF7D7F">
        <w:t>.1.3.2</w:t>
      </w:r>
      <w:r w:rsidRPr="00BF7D7F">
        <w:tab/>
        <w:t xml:space="preserve">Data collection for UE-side model training </w:t>
      </w:r>
    </w:p>
    <w:p w14:paraId="635C5F9F" w14:textId="0243EB2A" w:rsidR="00E268A0" w:rsidRPr="00BF7D7F" w:rsidRDefault="00E268A0" w:rsidP="00E268A0">
      <w:r w:rsidRPr="00BF7D7F">
        <w:t xml:space="preserve">The following </w:t>
      </w:r>
      <w:del w:id="1638" w:author="R2-2407807" w:date="2024-09-02T12:12:00Z">
        <w:r w:rsidRPr="00BF7D7F" w:rsidDel="00157617">
          <w:delText xml:space="preserve">proposals </w:delText>
        </w:r>
      </w:del>
      <w:ins w:id="1639" w:author="R2-2407807" w:date="2024-09-02T12:12:00Z">
        <w:r w:rsidR="00157617" w:rsidRPr="00BF7D7F">
          <w:t xml:space="preserve">options </w:t>
        </w:r>
      </w:ins>
      <w:r w:rsidRPr="00BF7D7F">
        <w:t xml:space="preserve">were discussed in RAN2: </w:t>
      </w:r>
    </w:p>
    <w:p w14:paraId="69CD4128" w14:textId="31AD01BC" w:rsidR="00E268A0" w:rsidRPr="00BF7D7F" w:rsidRDefault="00965E42" w:rsidP="00616A2D">
      <w:pPr>
        <w:pStyle w:val="B1"/>
      </w:pPr>
      <w:del w:id="1640" w:author="R2-2407807" w:date="2024-09-02T12:12:00Z">
        <w:r w:rsidRPr="00BF7D7F" w:rsidDel="00157617">
          <w:delText>1</w:delText>
        </w:r>
      </w:del>
      <w:ins w:id="1641" w:author="R2-2407807" w:date="2024-09-02T12:12:00Z">
        <w:r w:rsidR="00157617" w:rsidRPr="00BF7D7F">
          <w:t>1a</w:t>
        </w:r>
      </w:ins>
      <w:r w:rsidRPr="00BF7D7F">
        <w:t>.</w:t>
      </w:r>
      <w:r w:rsidRPr="00BF7D7F">
        <w:tab/>
      </w:r>
      <w:r w:rsidR="00E268A0" w:rsidRPr="00BF7D7F">
        <w:t xml:space="preserve">UE collects and directly transfers training data to the </w:t>
      </w:r>
      <w:ins w:id="1642" w:author="R2-2407807" w:date="2024-09-02T12:13:00Z">
        <w:r w:rsidR="00157617" w:rsidRPr="00BF7D7F">
          <w:t xml:space="preserve">data collection entity outside the MNO (e.g. </w:t>
        </w:r>
      </w:ins>
      <w:r w:rsidR="00E268A0" w:rsidRPr="00BF7D7F">
        <w:t>Over-The-Top (OTT) server</w:t>
      </w:r>
      <w:del w:id="1643" w:author="R2-2407807" w:date="2024-09-02T12:13:00Z">
        <w:r w:rsidR="00E268A0" w:rsidRPr="00BF7D7F" w:rsidDel="00157617">
          <w:delText>;</w:delText>
        </w:r>
      </w:del>
      <w:bookmarkStart w:id="1644" w:name="_Hlk176171629"/>
      <w:ins w:id="1645" w:author="R2-2407807" w:date="2024-09-02T12:13:00Z">
        <w:r w:rsidR="00157617" w:rsidRPr="00BF7D7F">
          <w:t>) for UE-side model training. No 3GPP specification impact is expected.</w:t>
        </w:r>
      </w:ins>
      <w:bookmarkEnd w:id="1644"/>
    </w:p>
    <w:p w14:paraId="0249990A" w14:textId="6BB8D9C9" w:rsidR="00E268A0" w:rsidRPr="00BF7D7F" w:rsidDel="00157617" w:rsidRDefault="00E268A0" w:rsidP="00616A2D">
      <w:pPr>
        <w:pStyle w:val="B2"/>
        <w:rPr>
          <w:del w:id="1646" w:author="R2-2407807" w:date="2024-09-02T12:14:00Z"/>
        </w:rPr>
      </w:pPr>
      <w:del w:id="1647" w:author="R2-2407807" w:date="2024-09-02T12:14:00Z">
        <w:r w:rsidRPr="00BF7D7F" w:rsidDel="00157617">
          <w:delText>1a)</w:delText>
        </w:r>
        <w:r w:rsidR="00616A2D" w:rsidRPr="00BF7D7F" w:rsidDel="00157617">
          <w:tab/>
        </w:r>
        <w:r w:rsidRPr="00BF7D7F" w:rsidDel="00157617">
          <w:delText>OTT (</w:delText>
        </w:r>
        <w:r w:rsidR="002E1C71" w:rsidRPr="00BF7D7F" w:rsidDel="00157617">
          <w:delText>TR</w:delText>
        </w:r>
        <w:r w:rsidRPr="00BF7D7F" w:rsidDel="00157617">
          <w:delText>ansparent)</w:delText>
        </w:r>
      </w:del>
    </w:p>
    <w:p w14:paraId="5C80D19F" w14:textId="76BFA7EA" w:rsidR="00E268A0" w:rsidRPr="00BF7D7F" w:rsidDel="00157617" w:rsidRDefault="00E268A0" w:rsidP="00616A2D">
      <w:pPr>
        <w:pStyle w:val="B2"/>
        <w:rPr>
          <w:del w:id="1648" w:author="R2-2407807" w:date="2024-09-02T12:14:00Z"/>
        </w:rPr>
      </w:pPr>
      <w:del w:id="1649" w:author="R2-2407807" w:date="2024-09-02T12:14:00Z">
        <w:r w:rsidRPr="00BF7D7F" w:rsidDel="00157617">
          <w:delText>1b)</w:delText>
        </w:r>
        <w:r w:rsidR="00616A2D" w:rsidRPr="00BF7D7F" w:rsidDel="00157617">
          <w:tab/>
        </w:r>
        <w:r w:rsidRPr="00BF7D7F" w:rsidDel="00157617">
          <w:delText>OTT (non-</w:delText>
        </w:r>
        <w:r w:rsidR="002E1C71" w:rsidRPr="00BF7D7F" w:rsidDel="00157617">
          <w:delText>TR</w:delText>
        </w:r>
        <w:r w:rsidRPr="00BF7D7F" w:rsidDel="00157617">
          <w:delText>ansparent)</w:delText>
        </w:r>
      </w:del>
    </w:p>
    <w:p w14:paraId="65D035AC" w14:textId="77777777" w:rsidR="00157617" w:rsidRPr="00BF7D7F" w:rsidRDefault="00157617" w:rsidP="00157617">
      <w:pPr>
        <w:pStyle w:val="B2"/>
        <w:ind w:left="568"/>
        <w:rPr>
          <w:ins w:id="1650" w:author="R2-2407807" w:date="2024-09-02T12:14:00Z"/>
        </w:rPr>
      </w:pPr>
      <w:ins w:id="1651" w:author="R2-2407807" w:date="2024-09-02T12:14:00Z">
        <w:r w:rsidRPr="00BF7D7F">
          <w:t>1b.</w:t>
        </w:r>
        <w:r w:rsidRPr="00BF7D7F">
          <w:tab/>
          <w:t>UE collects training data and transfers it to the server for data collection for UE-side model training (inside the MNO) and then optionally from the server for data collection for UE-side model training to the OTT server (outside the MNO).</w:t>
        </w:r>
      </w:ins>
    </w:p>
    <w:p w14:paraId="54F6BB6C" w14:textId="0D4DDEBE" w:rsidR="00E268A0" w:rsidRPr="00BF7D7F" w:rsidRDefault="00965E42" w:rsidP="00616A2D">
      <w:pPr>
        <w:pStyle w:val="B1"/>
      </w:pPr>
      <w:r w:rsidRPr="00BF7D7F">
        <w:t>2.</w:t>
      </w:r>
      <w:r w:rsidRPr="00BF7D7F">
        <w:tab/>
      </w:r>
      <w:r w:rsidR="00E268A0" w:rsidRPr="00BF7D7F">
        <w:t xml:space="preserve">UE collects training data and transfers it to Core Network. Core Network transfers the training data to the </w:t>
      </w:r>
      <w:ins w:id="1652" w:author="R2-2407807" w:date="2024-09-02T12:14:00Z">
        <w:r w:rsidR="00157617" w:rsidRPr="00BF7D7F">
          <w:t>server for data collection for UE-side model training/OTT server</w:t>
        </w:r>
      </w:ins>
      <w:del w:id="1653" w:author="R2-2407807" w:date="2024-09-02T12:14:00Z">
        <w:r w:rsidR="00E268A0" w:rsidRPr="00BF7D7F" w:rsidDel="00157617">
          <w:delText>OTT server</w:delText>
        </w:r>
      </w:del>
      <w:r w:rsidR="00E268A0" w:rsidRPr="00BF7D7F">
        <w:t>.</w:t>
      </w:r>
    </w:p>
    <w:p w14:paraId="1880F5FA" w14:textId="115CA7C3" w:rsidR="00E268A0" w:rsidRPr="00BF7D7F" w:rsidRDefault="00965E42" w:rsidP="00616A2D">
      <w:pPr>
        <w:pStyle w:val="B1"/>
      </w:pPr>
      <w:r w:rsidRPr="00BF7D7F">
        <w:t>3.</w:t>
      </w:r>
      <w:r w:rsidRPr="00BF7D7F">
        <w:tab/>
      </w:r>
      <w:r w:rsidR="00E268A0" w:rsidRPr="00BF7D7F">
        <w:t xml:space="preserve">UE collects training data and transfers it to OAM. OAM transfers the </w:t>
      </w:r>
      <w:ins w:id="1654" w:author="R2-2407807" w:date="2024-09-02T12:15:00Z">
        <w:r w:rsidR="00157617" w:rsidRPr="00BF7D7F">
          <w:t>training</w:t>
        </w:r>
      </w:ins>
      <w:del w:id="1655" w:author="R2-2407807" w:date="2024-09-02T12:15:00Z">
        <w:r w:rsidR="00E268A0" w:rsidRPr="00BF7D7F" w:rsidDel="00157617">
          <w:delText xml:space="preserve">needed </w:delText>
        </w:r>
      </w:del>
      <w:r w:rsidR="00E268A0" w:rsidRPr="00BF7D7F">
        <w:t xml:space="preserve">data to the </w:t>
      </w:r>
      <w:ins w:id="1656" w:author="R2-2407807" w:date="2024-09-02T12:15:00Z">
        <w:r w:rsidR="00157617" w:rsidRPr="00BF7D7F">
          <w:t>server for data collection for UE-side model training/</w:t>
        </w:r>
      </w:ins>
      <w:r w:rsidR="00E268A0" w:rsidRPr="00BF7D7F">
        <w:t>OTT server.</w:t>
      </w:r>
    </w:p>
    <w:p w14:paraId="26694632" w14:textId="0C286580" w:rsidR="00E268A0" w:rsidRPr="00BF7D7F" w:rsidDel="00157617" w:rsidRDefault="00E268A0" w:rsidP="00E268A0">
      <w:pPr>
        <w:rPr>
          <w:del w:id="1657" w:author="R2-2407807" w:date="2024-09-02T12:15:00Z"/>
        </w:rPr>
      </w:pPr>
      <w:del w:id="1658" w:author="R2-2407807" w:date="2024-09-02T12:15:00Z">
        <w:r w:rsidRPr="00BF7D7F" w:rsidDel="00157617">
          <w:lastRenderedPageBreak/>
          <w:delText>RAN2 did not study or analyse these proposals and did not agree to requirements or recommendations.</w:delText>
        </w:r>
      </w:del>
    </w:p>
    <w:p w14:paraId="7305520C" w14:textId="77777777" w:rsidR="00157617" w:rsidRPr="00BF7D7F" w:rsidRDefault="00157617" w:rsidP="00157617">
      <w:pPr>
        <w:rPr>
          <w:ins w:id="1659" w:author="R2-2407807" w:date="2024-09-02T12:16:00Z"/>
        </w:rPr>
      </w:pPr>
      <w:bookmarkStart w:id="1660" w:name="_Hlk176171760"/>
      <w:ins w:id="1661" w:author="R2-2407807" w:date="2024-09-02T12:16:00Z">
        <w:r w:rsidRPr="00BF7D7F">
          <w:t>The options listed above were analysed to understand potential specification impact. The analysis included aspects such as termination entities, data transfer path, whether control plane (CP) or user plane (UP) should be used to transfer the data, protocol layers involved, MNO controllability and visibility over the collected data, etc. The result of this analysis can be found below in Table 7.2.1.3.2-1.</w:t>
        </w:r>
      </w:ins>
    </w:p>
    <w:p w14:paraId="2E29869A" w14:textId="77777777" w:rsidR="00157617" w:rsidRPr="00BF7D7F" w:rsidRDefault="00157617" w:rsidP="00157617">
      <w:pPr>
        <w:rPr>
          <w:ins w:id="1662" w:author="R2-2407807" w:date="2024-09-02T12:16:00Z"/>
        </w:rPr>
      </w:pPr>
      <w:ins w:id="1663" w:author="R2-2407807" w:date="2024-09-02T12:16:00Z">
        <w:r w:rsidRPr="00BF7D7F">
          <w:t>It is worth noting that different options</w:t>
        </w:r>
        <w:bookmarkEnd w:id="1660"/>
        <w:r w:rsidRPr="00BF7D7F">
          <w:t xml:space="preserve"> for the data content visibility were discussed. The different levels of data content visibility are captured in the Note 3 in the Table 7.2.1.3.2-1.  </w:t>
        </w:r>
      </w:ins>
    </w:p>
    <w:p w14:paraId="4B427BAF" w14:textId="0A1D9FAF" w:rsidR="00157617" w:rsidRPr="00BF7D7F" w:rsidRDefault="00157617" w:rsidP="00157617">
      <w:pPr>
        <w:pStyle w:val="NO"/>
        <w:rPr>
          <w:ins w:id="1664" w:author="R2-2407807" w:date="2024-09-02T12:16:00Z"/>
        </w:rPr>
      </w:pPr>
      <w:ins w:id="1665" w:author="R2-2407807" w:date="2024-09-02T12:16:00Z">
        <w:r w:rsidRPr="00BF7D7F">
          <w:t>Note:</w:t>
        </w:r>
        <w:r w:rsidRPr="00BF7D7F">
          <w:tab/>
          <w:t>RAN2 discussed that, except for the case of standardized data content, the data content visibility and any level of controllability could be achieved via SLA (Service Level Agreement). However, SLA is out of RAN2 scope.</w:t>
        </w:r>
      </w:ins>
    </w:p>
    <w:p w14:paraId="7B688602" w14:textId="77777777" w:rsidR="00157617" w:rsidRPr="00BF7D7F" w:rsidRDefault="00157617" w:rsidP="00157617">
      <w:pPr>
        <w:pStyle w:val="B1"/>
        <w:rPr>
          <w:ins w:id="1666" w:author="R2-2407807" w:date="2024-09-02T12:16:00Z"/>
        </w:rPr>
      </w:pPr>
    </w:p>
    <w:p w14:paraId="73EA0378" w14:textId="77777777" w:rsidR="00157617" w:rsidRPr="00BF7D7F" w:rsidRDefault="00157617" w:rsidP="00157617">
      <w:pPr>
        <w:pStyle w:val="TH"/>
        <w:rPr>
          <w:ins w:id="1667" w:author="R2-2407807" w:date="2024-09-02T12:16:00Z"/>
          <w:lang w:eastAsia="zh-CN"/>
        </w:rPr>
      </w:pPr>
      <w:ins w:id="1668" w:author="R2-2407807" w:date="2024-09-02T12:16:00Z">
        <w:r w:rsidRPr="00BF7D7F">
          <w:rPr>
            <w:lang w:eastAsia="zh-CN"/>
          </w:rPr>
          <w:t>Table 7.2.1.3.2-1. Analysis of different data collection options for UE-side model training.</w:t>
        </w:r>
      </w:ins>
    </w:p>
    <w:tbl>
      <w:tblPr>
        <w:tblStyle w:val="TableGrid"/>
        <w:tblW w:w="5000" w:type="pct"/>
        <w:tblLayout w:type="fixed"/>
        <w:tblLook w:val="04A0" w:firstRow="1" w:lastRow="0" w:firstColumn="1" w:lastColumn="0" w:noHBand="0" w:noVBand="1"/>
      </w:tblPr>
      <w:tblGrid>
        <w:gridCol w:w="1936"/>
        <w:gridCol w:w="1937"/>
        <w:gridCol w:w="1937"/>
        <w:gridCol w:w="1937"/>
        <w:gridCol w:w="1937"/>
      </w:tblGrid>
      <w:tr w:rsidR="00157617" w:rsidRPr="00BF7D7F" w14:paraId="22E1F9B9" w14:textId="77777777" w:rsidTr="0045292B">
        <w:trPr>
          <w:ins w:id="1669" w:author="R2-2407807" w:date="2024-09-02T12:16:00Z"/>
        </w:trPr>
        <w:tc>
          <w:tcPr>
            <w:tcW w:w="1000" w:type="pct"/>
            <w:tcBorders>
              <w:tl2br w:val="single" w:sz="4" w:space="0" w:color="auto"/>
            </w:tcBorders>
            <w:shd w:val="clear" w:color="auto" w:fill="D9D9D9" w:themeFill="background1" w:themeFillShade="D9"/>
          </w:tcPr>
          <w:p w14:paraId="7393FF76" w14:textId="77777777" w:rsidR="00157617" w:rsidRPr="00BF7D7F" w:rsidRDefault="00157617" w:rsidP="0045292B">
            <w:pPr>
              <w:spacing w:after="0"/>
              <w:rPr>
                <w:ins w:id="1670" w:author="R2-2407807" w:date="2024-09-02T12:16:00Z"/>
                <w:rFonts w:ascii="Arial" w:hAnsi="Arial" w:cs="Arial"/>
                <w:b/>
                <w:bCs/>
                <w:sz w:val="18"/>
                <w:szCs w:val="18"/>
                <w:lang w:eastAsia="zh-CN"/>
              </w:rPr>
            </w:pPr>
            <w:ins w:id="1671" w:author="R2-2407807" w:date="2024-09-02T12:16:00Z">
              <w:r w:rsidRPr="00BF7D7F">
                <w:rPr>
                  <w:rFonts w:ascii="Arial" w:hAnsi="Arial" w:cs="Arial"/>
                  <w:b/>
                  <w:bCs/>
                  <w:sz w:val="18"/>
                  <w:szCs w:val="18"/>
                  <w:lang w:eastAsia="zh-CN"/>
                </w:rPr>
                <w:t xml:space="preserve">              Option</w:t>
              </w:r>
            </w:ins>
          </w:p>
          <w:p w14:paraId="0FBC4F3A" w14:textId="77777777" w:rsidR="00157617" w:rsidRPr="00BF7D7F" w:rsidRDefault="00157617" w:rsidP="0045292B">
            <w:pPr>
              <w:spacing w:after="0"/>
              <w:rPr>
                <w:ins w:id="1672" w:author="R2-2407807" w:date="2024-09-02T12:16:00Z"/>
                <w:rFonts w:ascii="Arial" w:hAnsi="Arial" w:cs="Arial"/>
                <w:b/>
                <w:bCs/>
                <w:sz w:val="18"/>
                <w:szCs w:val="18"/>
                <w:lang w:eastAsia="zh-CN"/>
              </w:rPr>
            </w:pPr>
          </w:p>
          <w:p w14:paraId="46381333" w14:textId="77777777" w:rsidR="00157617" w:rsidRPr="00BF7D7F" w:rsidRDefault="00157617" w:rsidP="0045292B">
            <w:pPr>
              <w:spacing w:after="0"/>
              <w:rPr>
                <w:ins w:id="1673" w:author="R2-2407807" w:date="2024-09-02T12:16:00Z"/>
                <w:rFonts w:ascii="Arial" w:hAnsi="Arial" w:cs="Arial"/>
                <w:b/>
                <w:bCs/>
                <w:sz w:val="18"/>
                <w:szCs w:val="18"/>
                <w:lang w:eastAsia="zh-CN"/>
              </w:rPr>
            </w:pPr>
          </w:p>
          <w:p w14:paraId="70456F08" w14:textId="77777777" w:rsidR="00157617" w:rsidRPr="00BF7D7F" w:rsidRDefault="00157617" w:rsidP="0045292B">
            <w:pPr>
              <w:spacing w:after="0"/>
              <w:rPr>
                <w:ins w:id="1674" w:author="R2-2407807" w:date="2024-09-02T12:16:00Z"/>
                <w:rFonts w:ascii="Arial" w:hAnsi="Arial" w:cs="Arial"/>
                <w:b/>
                <w:bCs/>
                <w:sz w:val="18"/>
                <w:szCs w:val="18"/>
                <w:lang w:eastAsia="zh-CN"/>
              </w:rPr>
            </w:pPr>
          </w:p>
          <w:p w14:paraId="32C16823" w14:textId="77777777" w:rsidR="00157617" w:rsidRPr="00BF7D7F" w:rsidRDefault="00157617" w:rsidP="0045292B">
            <w:pPr>
              <w:spacing w:after="0"/>
              <w:rPr>
                <w:ins w:id="1675" w:author="R2-2407807" w:date="2024-09-02T12:16:00Z"/>
                <w:rFonts w:ascii="Arial" w:hAnsi="Arial" w:cs="Arial"/>
                <w:sz w:val="18"/>
                <w:szCs w:val="18"/>
                <w:lang w:eastAsia="en-GB"/>
              </w:rPr>
            </w:pPr>
            <w:ins w:id="1676" w:author="R2-2407807" w:date="2024-09-02T12:16:00Z">
              <w:r w:rsidRPr="00BF7D7F">
                <w:rPr>
                  <w:rFonts w:ascii="Arial" w:hAnsi="Arial" w:cs="Arial"/>
                  <w:b/>
                  <w:bCs/>
                  <w:sz w:val="18"/>
                  <w:szCs w:val="18"/>
                  <w:lang w:eastAsia="zh-CN"/>
                </w:rPr>
                <w:t>Aspect</w:t>
              </w:r>
            </w:ins>
          </w:p>
        </w:tc>
        <w:tc>
          <w:tcPr>
            <w:tcW w:w="1000" w:type="pct"/>
            <w:shd w:val="clear" w:color="auto" w:fill="D9D9D9" w:themeFill="background1" w:themeFillShade="D9"/>
          </w:tcPr>
          <w:p w14:paraId="40C4E5A6" w14:textId="77777777" w:rsidR="00157617" w:rsidRPr="00BF7D7F" w:rsidRDefault="00157617" w:rsidP="0045292B">
            <w:pPr>
              <w:spacing w:after="0"/>
              <w:jc w:val="center"/>
              <w:rPr>
                <w:ins w:id="1677" w:author="R2-2407807" w:date="2024-09-02T12:16:00Z"/>
                <w:rFonts w:ascii="Arial" w:hAnsi="Arial" w:cs="Arial"/>
                <w:sz w:val="18"/>
                <w:szCs w:val="18"/>
                <w:lang w:eastAsia="en-GB"/>
              </w:rPr>
            </w:pPr>
            <w:ins w:id="1678" w:author="R2-2407807" w:date="2024-09-02T12:16:00Z">
              <w:r w:rsidRPr="00BF7D7F">
                <w:rPr>
                  <w:rFonts w:ascii="Arial" w:hAnsi="Arial" w:cs="Arial"/>
                  <w:b/>
                  <w:bCs/>
                  <w:sz w:val="18"/>
                  <w:szCs w:val="18"/>
                  <w:lang w:eastAsia="en-GB"/>
                </w:rPr>
                <w:t>Option 1a)</w:t>
              </w:r>
            </w:ins>
          </w:p>
        </w:tc>
        <w:tc>
          <w:tcPr>
            <w:tcW w:w="1000" w:type="pct"/>
            <w:shd w:val="clear" w:color="auto" w:fill="D9D9D9" w:themeFill="background1" w:themeFillShade="D9"/>
          </w:tcPr>
          <w:p w14:paraId="5CAAF076" w14:textId="77777777" w:rsidR="00157617" w:rsidRPr="00BF7D7F" w:rsidRDefault="00157617" w:rsidP="0045292B">
            <w:pPr>
              <w:spacing w:after="0"/>
              <w:jc w:val="center"/>
              <w:rPr>
                <w:ins w:id="1679" w:author="R2-2407807" w:date="2024-09-02T12:16:00Z"/>
                <w:rFonts w:ascii="Arial" w:hAnsi="Arial" w:cs="Arial"/>
                <w:sz w:val="18"/>
                <w:szCs w:val="18"/>
                <w:lang w:eastAsia="en-GB"/>
              </w:rPr>
            </w:pPr>
            <w:ins w:id="1680" w:author="R2-2407807" w:date="2024-09-02T12:16:00Z">
              <w:r w:rsidRPr="00BF7D7F">
                <w:rPr>
                  <w:rFonts w:ascii="Arial" w:hAnsi="Arial" w:cs="Arial"/>
                  <w:b/>
                  <w:bCs/>
                  <w:sz w:val="18"/>
                  <w:szCs w:val="18"/>
                  <w:lang w:eastAsia="en-GB"/>
                </w:rPr>
                <w:t>Option 1b)</w:t>
              </w:r>
            </w:ins>
          </w:p>
        </w:tc>
        <w:tc>
          <w:tcPr>
            <w:tcW w:w="1000" w:type="pct"/>
            <w:shd w:val="clear" w:color="auto" w:fill="D9D9D9" w:themeFill="background1" w:themeFillShade="D9"/>
          </w:tcPr>
          <w:p w14:paraId="24D7D2EF" w14:textId="77777777" w:rsidR="00157617" w:rsidRPr="00BF7D7F" w:rsidRDefault="00157617" w:rsidP="0045292B">
            <w:pPr>
              <w:spacing w:after="0"/>
              <w:jc w:val="center"/>
              <w:rPr>
                <w:ins w:id="1681" w:author="R2-2407807" w:date="2024-09-02T12:16:00Z"/>
                <w:rFonts w:ascii="Arial" w:hAnsi="Arial" w:cs="Arial"/>
                <w:sz w:val="18"/>
                <w:szCs w:val="18"/>
                <w:lang w:eastAsia="en-GB"/>
              </w:rPr>
            </w:pPr>
            <w:ins w:id="1682" w:author="R2-2407807" w:date="2024-09-02T12:16:00Z">
              <w:r w:rsidRPr="00BF7D7F">
                <w:rPr>
                  <w:rFonts w:ascii="Arial" w:hAnsi="Arial" w:cs="Arial"/>
                  <w:b/>
                  <w:bCs/>
                  <w:sz w:val="18"/>
                  <w:szCs w:val="18"/>
                  <w:lang w:eastAsia="en-GB"/>
                </w:rPr>
                <w:t>Option 2</w:t>
              </w:r>
            </w:ins>
          </w:p>
        </w:tc>
        <w:tc>
          <w:tcPr>
            <w:tcW w:w="1000" w:type="pct"/>
            <w:shd w:val="clear" w:color="auto" w:fill="D9D9D9" w:themeFill="background1" w:themeFillShade="D9"/>
          </w:tcPr>
          <w:p w14:paraId="06C3DC2A" w14:textId="77777777" w:rsidR="00157617" w:rsidRPr="00BF7D7F" w:rsidRDefault="00157617" w:rsidP="0045292B">
            <w:pPr>
              <w:overflowPunct w:val="0"/>
              <w:autoSpaceDE w:val="0"/>
              <w:autoSpaceDN w:val="0"/>
              <w:adjustRightInd w:val="0"/>
              <w:spacing w:after="0"/>
              <w:ind w:hanging="360"/>
              <w:jc w:val="center"/>
              <w:textAlignment w:val="baseline"/>
              <w:rPr>
                <w:ins w:id="1683" w:author="R2-2407807" w:date="2024-09-02T12:16:00Z"/>
                <w:rFonts w:ascii="Arial" w:hAnsi="Arial" w:cs="Arial"/>
                <w:sz w:val="18"/>
                <w:szCs w:val="18"/>
                <w:lang w:eastAsia="en-GB"/>
              </w:rPr>
            </w:pPr>
            <w:ins w:id="1684" w:author="R2-2407807" w:date="2024-09-02T12:16:00Z">
              <w:r w:rsidRPr="00BF7D7F">
                <w:rPr>
                  <w:rFonts w:ascii="Arial" w:hAnsi="Arial" w:cs="Arial"/>
                  <w:b/>
                  <w:bCs/>
                  <w:sz w:val="18"/>
                  <w:szCs w:val="18"/>
                  <w:lang w:eastAsia="en-GB"/>
                </w:rPr>
                <w:t>Option 3</w:t>
              </w:r>
            </w:ins>
          </w:p>
        </w:tc>
      </w:tr>
      <w:tr w:rsidR="00157617" w:rsidRPr="00BF7D7F" w14:paraId="0E7DD380" w14:textId="77777777" w:rsidTr="0045292B">
        <w:trPr>
          <w:ins w:id="1685" w:author="R2-2407807" w:date="2024-09-02T12:16:00Z"/>
        </w:trPr>
        <w:tc>
          <w:tcPr>
            <w:tcW w:w="1000" w:type="pct"/>
            <w:shd w:val="clear" w:color="auto" w:fill="D9D9D9" w:themeFill="background1" w:themeFillShade="D9"/>
          </w:tcPr>
          <w:p w14:paraId="5235E61A" w14:textId="77777777" w:rsidR="00157617" w:rsidRPr="00BF7D7F" w:rsidRDefault="00157617" w:rsidP="0045292B">
            <w:pPr>
              <w:spacing w:after="0"/>
              <w:rPr>
                <w:ins w:id="1686" w:author="R2-2407807" w:date="2024-09-02T12:16:00Z"/>
                <w:rFonts w:ascii="Arial" w:hAnsi="Arial" w:cs="Arial"/>
                <w:b/>
                <w:bCs/>
                <w:sz w:val="18"/>
                <w:szCs w:val="18"/>
                <w:lang w:eastAsia="en-GB"/>
              </w:rPr>
            </w:pPr>
            <w:ins w:id="1687" w:author="R2-2407807" w:date="2024-09-02T12:16:00Z">
              <w:r w:rsidRPr="00BF7D7F">
                <w:rPr>
                  <w:rFonts w:ascii="Arial" w:hAnsi="Arial" w:cs="Arial"/>
                  <w:b/>
                  <w:bCs/>
                  <w:sz w:val="18"/>
                  <w:szCs w:val="18"/>
                  <w:lang w:eastAsia="en-GB"/>
                </w:rPr>
                <w:t>First termination entity</w:t>
              </w:r>
            </w:ins>
          </w:p>
        </w:tc>
        <w:tc>
          <w:tcPr>
            <w:tcW w:w="1000" w:type="pct"/>
          </w:tcPr>
          <w:p w14:paraId="78C9609D" w14:textId="77777777" w:rsidR="00157617" w:rsidRPr="00BF7D7F" w:rsidRDefault="00157617" w:rsidP="0045292B">
            <w:pPr>
              <w:spacing w:after="0"/>
              <w:rPr>
                <w:ins w:id="1688" w:author="R2-2407807" w:date="2024-09-02T12:16:00Z"/>
                <w:rFonts w:ascii="Arial" w:hAnsi="Arial" w:cs="Arial"/>
                <w:sz w:val="18"/>
                <w:szCs w:val="18"/>
                <w:lang w:eastAsia="en-GB"/>
              </w:rPr>
            </w:pPr>
            <w:ins w:id="1689" w:author="R2-2407807" w:date="2024-09-02T12:16:00Z">
              <w:r w:rsidRPr="00BF7D7F">
                <w:rPr>
                  <w:rFonts w:ascii="Arial" w:hAnsi="Arial" w:cs="Arial"/>
                  <w:sz w:val="18"/>
                  <w:szCs w:val="18"/>
                  <w:lang w:eastAsia="ja-JP"/>
                </w:rPr>
                <w:t>Training entity (e.g., Over-The-Top (OTT) server)</w:t>
              </w:r>
            </w:ins>
          </w:p>
        </w:tc>
        <w:tc>
          <w:tcPr>
            <w:tcW w:w="1000" w:type="pct"/>
          </w:tcPr>
          <w:p w14:paraId="608C59D3" w14:textId="77777777" w:rsidR="00157617" w:rsidRPr="00BF7D7F" w:rsidRDefault="00157617" w:rsidP="0045292B">
            <w:pPr>
              <w:spacing w:after="0"/>
              <w:rPr>
                <w:ins w:id="1690" w:author="R2-2407807" w:date="2024-09-02T12:16:00Z"/>
                <w:rFonts w:ascii="Arial" w:hAnsi="Arial" w:cs="Arial"/>
                <w:sz w:val="18"/>
                <w:szCs w:val="18"/>
                <w:lang w:eastAsia="en-GB"/>
              </w:rPr>
            </w:pPr>
            <w:ins w:id="1691" w:author="R2-2407807" w:date="2024-09-02T12:16:00Z">
              <w:r w:rsidRPr="00BF7D7F">
                <w:rPr>
                  <w:rFonts w:ascii="Arial" w:hAnsi="Arial" w:cs="Arial"/>
                  <w:sz w:val="18"/>
                  <w:szCs w:val="18"/>
                  <w:lang w:eastAsia="ja-JP"/>
                </w:rPr>
                <w:t>Server for data collection for UE-side model training</w:t>
              </w:r>
            </w:ins>
          </w:p>
        </w:tc>
        <w:tc>
          <w:tcPr>
            <w:tcW w:w="1000" w:type="pct"/>
          </w:tcPr>
          <w:p w14:paraId="035ED7FC" w14:textId="77777777" w:rsidR="00157617" w:rsidRPr="00BF7D7F" w:rsidRDefault="00157617" w:rsidP="0045292B">
            <w:pPr>
              <w:spacing w:after="0"/>
              <w:rPr>
                <w:ins w:id="1692" w:author="R2-2407807" w:date="2024-09-02T12:16:00Z"/>
                <w:rFonts w:ascii="Arial" w:hAnsi="Arial" w:cs="Arial"/>
                <w:sz w:val="18"/>
                <w:szCs w:val="18"/>
                <w:lang w:eastAsia="en-GB"/>
              </w:rPr>
            </w:pPr>
            <w:ins w:id="1693" w:author="R2-2407807" w:date="2024-09-02T12:16:00Z">
              <w:r w:rsidRPr="00BF7D7F">
                <w:rPr>
                  <w:rFonts w:ascii="Arial" w:hAnsi="Arial" w:cs="Arial"/>
                  <w:sz w:val="18"/>
                  <w:szCs w:val="18"/>
                  <w:lang w:eastAsia="ja-JP"/>
                </w:rPr>
                <w:t xml:space="preserve">Inside the CN </w:t>
              </w:r>
            </w:ins>
          </w:p>
        </w:tc>
        <w:tc>
          <w:tcPr>
            <w:tcW w:w="1000" w:type="pct"/>
          </w:tcPr>
          <w:p w14:paraId="68909A56" w14:textId="77777777" w:rsidR="00157617" w:rsidRPr="00BF7D7F" w:rsidRDefault="00157617" w:rsidP="0045292B">
            <w:pPr>
              <w:overflowPunct w:val="0"/>
              <w:autoSpaceDE w:val="0"/>
              <w:autoSpaceDN w:val="0"/>
              <w:adjustRightInd w:val="0"/>
              <w:spacing w:after="0"/>
              <w:ind w:left="360" w:hanging="360"/>
              <w:contextualSpacing/>
              <w:textAlignment w:val="baseline"/>
              <w:rPr>
                <w:ins w:id="1694" w:author="R2-2407807" w:date="2024-09-02T12:16:00Z"/>
                <w:rFonts w:ascii="Arial" w:hAnsi="Arial" w:cs="Arial"/>
                <w:sz w:val="18"/>
                <w:szCs w:val="18"/>
                <w:lang w:eastAsia="en-GB"/>
              </w:rPr>
            </w:pPr>
            <w:ins w:id="1695" w:author="R2-2407807" w:date="2024-09-02T12:16:00Z">
              <w:r w:rsidRPr="00BF7D7F">
                <w:rPr>
                  <w:rFonts w:ascii="Arial" w:hAnsi="Arial" w:cs="Arial"/>
                  <w:sz w:val="18"/>
                  <w:szCs w:val="18"/>
                  <w:lang w:eastAsia="ja-JP"/>
                </w:rPr>
                <w:t>Inside OAM domain</w:t>
              </w:r>
            </w:ins>
          </w:p>
        </w:tc>
      </w:tr>
      <w:tr w:rsidR="00157617" w:rsidRPr="00BF7D7F" w14:paraId="5F73C240" w14:textId="77777777" w:rsidTr="0045292B">
        <w:trPr>
          <w:ins w:id="1696" w:author="R2-2407807" w:date="2024-09-02T12:16:00Z"/>
        </w:trPr>
        <w:tc>
          <w:tcPr>
            <w:tcW w:w="1000" w:type="pct"/>
            <w:shd w:val="clear" w:color="auto" w:fill="D9D9D9" w:themeFill="background1" w:themeFillShade="D9"/>
          </w:tcPr>
          <w:p w14:paraId="0C278B74" w14:textId="77777777" w:rsidR="00157617" w:rsidRPr="00BF7D7F" w:rsidRDefault="00157617" w:rsidP="0045292B">
            <w:pPr>
              <w:spacing w:after="0"/>
              <w:rPr>
                <w:ins w:id="1697" w:author="R2-2407807" w:date="2024-09-02T12:16:00Z"/>
                <w:rFonts w:ascii="Arial" w:hAnsi="Arial" w:cs="Arial"/>
                <w:b/>
                <w:bCs/>
                <w:sz w:val="18"/>
                <w:szCs w:val="18"/>
                <w:lang w:eastAsia="en-GB"/>
              </w:rPr>
            </w:pPr>
            <w:ins w:id="1698" w:author="R2-2407807" w:date="2024-09-02T12:16:00Z">
              <w:r w:rsidRPr="00BF7D7F">
                <w:rPr>
                  <w:rFonts w:ascii="Arial" w:hAnsi="Arial" w:cs="Arial"/>
                  <w:b/>
                  <w:bCs/>
                  <w:sz w:val="18"/>
                  <w:szCs w:val="18"/>
                  <w:lang w:eastAsia="en-GB"/>
                </w:rPr>
                <w:t>AI/ML-specific Data Transfer Path</w:t>
              </w:r>
            </w:ins>
          </w:p>
        </w:tc>
        <w:tc>
          <w:tcPr>
            <w:tcW w:w="1000" w:type="pct"/>
          </w:tcPr>
          <w:p w14:paraId="641D8C39" w14:textId="77777777" w:rsidR="00157617" w:rsidRPr="00BF7D7F" w:rsidRDefault="00157617" w:rsidP="0045292B">
            <w:pPr>
              <w:spacing w:after="0"/>
              <w:rPr>
                <w:ins w:id="1699" w:author="R2-2407807" w:date="2024-09-02T12:16:00Z"/>
                <w:rFonts w:ascii="Arial" w:hAnsi="Arial" w:cs="Arial"/>
                <w:sz w:val="18"/>
                <w:szCs w:val="18"/>
                <w:lang w:eastAsia="en-GB"/>
              </w:rPr>
            </w:pPr>
            <w:ins w:id="1700" w:author="R2-2407807" w:date="2024-09-02T12:16:00Z">
              <w:r w:rsidRPr="00BF7D7F">
                <w:rPr>
                  <w:rFonts w:ascii="Arial" w:hAnsi="Arial" w:cs="Arial"/>
                  <w:sz w:val="18"/>
                  <w:szCs w:val="18"/>
                  <w:lang w:eastAsia="ja-JP"/>
                </w:rPr>
                <w:t>UE to OTT server via either 3GPP or non-3GPP network</w:t>
              </w:r>
            </w:ins>
          </w:p>
        </w:tc>
        <w:tc>
          <w:tcPr>
            <w:tcW w:w="1000" w:type="pct"/>
          </w:tcPr>
          <w:p w14:paraId="5C99518E" w14:textId="77777777" w:rsidR="00157617" w:rsidRPr="00BF7D7F" w:rsidRDefault="00157617" w:rsidP="0045292B">
            <w:pPr>
              <w:rPr>
                <w:ins w:id="1701" w:author="R2-2407807" w:date="2024-09-02T12:16:00Z"/>
                <w:rFonts w:ascii="Arial" w:hAnsi="Arial" w:cs="Arial"/>
                <w:sz w:val="18"/>
                <w:szCs w:val="18"/>
                <w:lang w:eastAsia="ja-JP"/>
              </w:rPr>
            </w:pPr>
            <w:ins w:id="1702" w:author="R2-2407807" w:date="2024-09-02T12:16:00Z">
              <w:r w:rsidRPr="00BF7D7F">
                <w:rPr>
                  <w:rFonts w:ascii="Arial" w:hAnsi="Arial" w:cs="Arial"/>
                  <w:sz w:val="18"/>
                  <w:szCs w:val="18"/>
                  <w:lang w:eastAsia="ja-JP"/>
                </w:rPr>
                <w:t>UE -&gt;Server for data collection for UE-side model training/OTT server</w:t>
              </w:r>
            </w:ins>
          </w:p>
          <w:p w14:paraId="00DA8F2E" w14:textId="77777777" w:rsidR="00157617" w:rsidRPr="00BF7D7F" w:rsidRDefault="00157617" w:rsidP="0045292B">
            <w:pPr>
              <w:spacing w:after="0"/>
              <w:rPr>
                <w:ins w:id="1703" w:author="R2-2407807" w:date="2024-09-02T12:16:00Z"/>
                <w:rFonts w:ascii="Arial" w:hAnsi="Arial" w:cs="Arial"/>
                <w:sz w:val="18"/>
                <w:szCs w:val="18"/>
                <w:lang w:eastAsia="en-GB"/>
              </w:rPr>
            </w:pPr>
            <w:ins w:id="1704" w:author="R2-2407807" w:date="2024-09-02T12:16:00Z">
              <w:r w:rsidRPr="00BF7D7F">
                <w:rPr>
                  <w:rFonts w:ascii="Arial" w:hAnsi="Arial" w:cs="Arial"/>
                  <w:sz w:val="18"/>
                  <w:szCs w:val="18"/>
                </w:rPr>
                <w:t>(Note 4)</w:t>
              </w:r>
            </w:ins>
          </w:p>
        </w:tc>
        <w:tc>
          <w:tcPr>
            <w:tcW w:w="1000" w:type="pct"/>
          </w:tcPr>
          <w:p w14:paraId="5BB37BFA" w14:textId="77777777" w:rsidR="00157617" w:rsidRPr="00BF7D7F" w:rsidRDefault="00157617" w:rsidP="0045292B">
            <w:pPr>
              <w:rPr>
                <w:ins w:id="1705" w:author="R2-2407807" w:date="2024-09-02T12:16:00Z"/>
                <w:rFonts w:ascii="Arial" w:hAnsi="Arial" w:cs="Arial"/>
                <w:sz w:val="18"/>
                <w:szCs w:val="18"/>
                <w:lang w:eastAsia="ja-JP"/>
              </w:rPr>
            </w:pPr>
            <w:ins w:id="1706" w:author="R2-2407807" w:date="2024-09-02T12:16:00Z">
              <w:r w:rsidRPr="00BF7D7F">
                <w:rPr>
                  <w:rFonts w:ascii="Arial" w:hAnsi="Arial" w:cs="Arial"/>
                  <w:sz w:val="18"/>
                  <w:szCs w:val="18"/>
                  <w:lang w:eastAsia="ja-JP"/>
                </w:rPr>
                <w:t>UE-&gt; CN -&gt; Server for data collection for UE-side model training/OTT server</w:t>
              </w:r>
            </w:ins>
          </w:p>
          <w:p w14:paraId="0FA7FC5E" w14:textId="77777777" w:rsidR="00157617" w:rsidRPr="00BF7D7F" w:rsidRDefault="00157617" w:rsidP="0045292B">
            <w:pPr>
              <w:spacing w:after="0"/>
              <w:rPr>
                <w:ins w:id="1707" w:author="R2-2407807" w:date="2024-09-02T12:16:00Z"/>
                <w:rFonts w:ascii="Arial" w:hAnsi="Arial" w:cs="Arial"/>
                <w:sz w:val="18"/>
                <w:szCs w:val="18"/>
                <w:lang w:eastAsia="ja-JP"/>
              </w:rPr>
            </w:pPr>
            <w:ins w:id="1708" w:author="R2-2407807" w:date="2024-09-02T12:16:00Z">
              <w:r w:rsidRPr="00BF7D7F">
                <w:rPr>
                  <w:rFonts w:ascii="Arial" w:hAnsi="Arial" w:cs="Arial"/>
                  <w:sz w:val="18"/>
                  <w:szCs w:val="18"/>
                  <w:lang w:eastAsia="ja-JP"/>
                </w:rPr>
                <w:t>(Note 4)</w:t>
              </w:r>
            </w:ins>
          </w:p>
        </w:tc>
        <w:tc>
          <w:tcPr>
            <w:tcW w:w="1000" w:type="pct"/>
          </w:tcPr>
          <w:p w14:paraId="3A895939" w14:textId="77777777" w:rsidR="00157617" w:rsidRPr="00BF7D7F" w:rsidRDefault="00157617" w:rsidP="0045292B">
            <w:pPr>
              <w:rPr>
                <w:ins w:id="1709" w:author="R2-2407807" w:date="2024-09-02T12:16:00Z"/>
                <w:rFonts w:ascii="Arial" w:hAnsi="Arial" w:cs="Arial"/>
                <w:sz w:val="18"/>
                <w:szCs w:val="18"/>
                <w:lang w:eastAsia="ja-JP"/>
              </w:rPr>
            </w:pPr>
            <w:ins w:id="1710" w:author="R2-2407807" w:date="2024-09-02T12:16:00Z">
              <w:r w:rsidRPr="00BF7D7F">
                <w:rPr>
                  <w:rFonts w:ascii="Arial" w:hAnsi="Arial" w:cs="Arial"/>
                  <w:sz w:val="18"/>
                  <w:szCs w:val="18"/>
                  <w:lang w:eastAsia="ja-JP"/>
                </w:rPr>
                <w:t>UE-&gt; gNB-&gt;OAM -&gt; Server for data collection for UE-side model training/OTT server</w:t>
              </w:r>
            </w:ins>
          </w:p>
          <w:p w14:paraId="4230A697" w14:textId="77777777" w:rsidR="00157617" w:rsidRPr="00BF7D7F" w:rsidRDefault="00157617" w:rsidP="0045292B">
            <w:pPr>
              <w:overflowPunct w:val="0"/>
              <w:autoSpaceDE w:val="0"/>
              <w:autoSpaceDN w:val="0"/>
              <w:adjustRightInd w:val="0"/>
              <w:spacing w:after="0"/>
              <w:ind w:left="360" w:hanging="360"/>
              <w:textAlignment w:val="baseline"/>
              <w:rPr>
                <w:ins w:id="1711" w:author="R2-2407807" w:date="2024-09-02T12:16:00Z"/>
                <w:rFonts w:ascii="Arial" w:hAnsi="Arial" w:cs="Arial"/>
                <w:sz w:val="18"/>
                <w:szCs w:val="18"/>
                <w:lang w:eastAsia="ja-JP"/>
              </w:rPr>
            </w:pPr>
            <w:ins w:id="1712" w:author="R2-2407807" w:date="2024-09-02T12:16:00Z">
              <w:r w:rsidRPr="00BF7D7F">
                <w:rPr>
                  <w:rFonts w:ascii="Arial" w:hAnsi="Arial" w:cs="Arial"/>
                  <w:sz w:val="18"/>
                  <w:szCs w:val="18"/>
                  <w:lang w:eastAsia="ja-JP"/>
                </w:rPr>
                <w:t>(Note 4)</w:t>
              </w:r>
            </w:ins>
          </w:p>
        </w:tc>
      </w:tr>
      <w:tr w:rsidR="00157617" w:rsidRPr="00BF7D7F" w14:paraId="70826898" w14:textId="77777777" w:rsidTr="0045292B">
        <w:trPr>
          <w:ins w:id="1713" w:author="R2-2407807" w:date="2024-09-02T12:16:00Z"/>
        </w:trPr>
        <w:tc>
          <w:tcPr>
            <w:tcW w:w="1000" w:type="pct"/>
            <w:shd w:val="clear" w:color="auto" w:fill="D9D9D9" w:themeFill="background1" w:themeFillShade="D9"/>
          </w:tcPr>
          <w:p w14:paraId="76EFF174" w14:textId="77777777" w:rsidR="00157617" w:rsidRPr="00BF7D7F" w:rsidRDefault="00157617" w:rsidP="0045292B">
            <w:pPr>
              <w:spacing w:after="0"/>
              <w:rPr>
                <w:ins w:id="1714" w:author="R2-2407807" w:date="2024-09-02T12:16:00Z"/>
                <w:rFonts w:ascii="Arial" w:hAnsi="Arial" w:cs="Arial"/>
                <w:b/>
                <w:bCs/>
                <w:sz w:val="18"/>
                <w:szCs w:val="18"/>
                <w:lang w:eastAsia="en-GB"/>
              </w:rPr>
            </w:pPr>
            <w:ins w:id="1715" w:author="R2-2407807" w:date="2024-09-02T12:16:00Z">
              <w:r w:rsidRPr="00BF7D7F">
                <w:rPr>
                  <w:rFonts w:ascii="Arial" w:hAnsi="Arial" w:cs="Arial"/>
                  <w:b/>
                  <w:bCs/>
                  <w:sz w:val="18"/>
                  <w:szCs w:val="18"/>
                  <w:lang w:eastAsia="en-GB"/>
                </w:rPr>
                <w:t>UP/CP tunnel</w:t>
              </w:r>
            </w:ins>
          </w:p>
        </w:tc>
        <w:tc>
          <w:tcPr>
            <w:tcW w:w="1000" w:type="pct"/>
          </w:tcPr>
          <w:p w14:paraId="6E0EF808" w14:textId="77777777" w:rsidR="00157617" w:rsidRPr="00BF7D7F" w:rsidRDefault="00157617" w:rsidP="0045292B">
            <w:pPr>
              <w:spacing w:after="0"/>
              <w:rPr>
                <w:ins w:id="1716" w:author="R2-2407807" w:date="2024-09-02T12:16:00Z"/>
                <w:rFonts w:ascii="Arial" w:hAnsi="Arial" w:cs="Arial"/>
                <w:sz w:val="18"/>
                <w:szCs w:val="18"/>
                <w:lang w:eastAsia="en-GB"/>
              </w:rPr>
            </w:pPr>
            <w:ins w:id="1717" w:author="R2-2407807" w:date="2024-09-02T12:16:00Z">
              <w:r w:rsidRPr="00BF7D7F">
                <w:rPr>
                  <w:rFonts w:ascii="Arial" w:hAnsi="Arial" w:cs="Arial"/>
                  <w:sz w:val="18"/>
                  <w:szCs w:val="18"/>
                  <w:lang w:eastAsia="ja-JP"/>
                </w:rPr>
                <w:t>UP tunnel (for the case of data transfer from UE to OTT server via 3GPP network)</w:t>
              </w:r>
            </w:ins>
          </w:p>
        </w:tc>
        <w:tc>
          <w:tcPr>
            <w:tcW w:w="1000" w:type="pct"/>
          </w:tcPr>
          <w:p w14:paraId="4F4E45B7" w14:textId="77777777" w:rsidR="00157617" w:rsidRPr="00BF7D7F" w:rsidRDefault="00157617" w:rsidP="0045292B">
            <w:pPr>
              <w:spacing w:after="0"/>
              <w:rPr>
                <w:ins w:id="1718" w:author="R2-2407807" w:date="2024-09-02T12:16:00Z"/>
                <w:rFonts w:ascii="Arial" w:hAnsi="Arial" w:cs="Arial"/>
                <w:sz w:val="18"/>
                <w:szCs w:val="18"/>
                <w:lang w:eastAsia="en-GB"/>
              </w:rPr>
            </w:pPr>
            <w:ins w:id="1719" w:author="R2-2407807" w:date="2024-09-02T12:16:00Z">
              <w:r w:rsidRPr="00BF7D7F">
                <w:rPr>
                  <w:rFonts w:ascii="Arial" w:hAnsi="Arial" w:cs="Arial"/>
                  <w:sz w:val="18"/>
                  <w:szCs w:val="18"/>
                  <w:lang w:eastAsia="ja-JP"/>
                </w:rPr>
                <w:t xml:space="preserve">UP tunnel </w:t>
              </w:r>
            </w:ins>
          </w:p>
        </w:tc>
        <w:tc>
          <w:tcPr>
            <w:tcW w:w="1000" w:type="pct"/>
          </w:tcPr>
          <w:p w14:paraId="08D54C3C" w14:textId="77777777" w:rsidR="00157617" w:rsidRPr="00BF7D7F" w:rsidRDefault="00157617" w:rsidP="0045292B">
            <w:pPr>
              <w:rPr>
                <w:ins w:id="1720" w:author="R2-2407807" w:date="2024-09-02T12:16:00Z"/>
                <w:rFonts w:ascii="Arial" w:hAnsi="Arial" w:cs="Arial"/>
                <w:sz w:val="18"/>
                <w:szCs w:val="18"/>
                <w:lang w:eastAsia="ja-JP"/>
              </w:rPr>
            </w:pPr>
            <w:ins w:id="1721" w:author="R2-2407807" w:date="2024-09-02T12:16:00Z">
              <w:r w:rsidRPr="00BF7D7F">
                <w:rPr>
                  <w:rFonts w:ascii="Arial" w:hAnsi="Arial" w:cs="Arial"/>
                  <w:sz w:val="18"/>
                  <w:szCs w:val="18"/>
                  <w:lang w:eastAsia="ja-JP"/>
                </w:rPr>
                <w:t>CP tunnel (provided that the data volume remains within the NAS signalling capacity)</w:t>
              </w:r>
            </w:ins>
          </w:p>
          <w:p w14:paraId="79DA4999" w14:textId="77777777" w:rsidR="00157617" w:rsidRPr="00BF7D7F" w:rsidRDefault="00157617" w:rsidP="0045292B">
            <w:pPr>
              <w:spacing w:after="0"/>
              <w:rPr>
                <w:ins w:id="1722" w:author="R2-2407807" w:date="2024-09-02T12:16:00Z"/>
                <w:rFonts w:ascii="Arial" w:hAnsi="Arial" w:cs="Arial"/>
                <w:sz w:val="18"/>
                <w:szCs w:val="18"/>
                <w:lang w:eastAsia="ja-JP"/>
              </w:rPr>
            </w:pPr>
            <w:ins w:id="1723" w:author="R2-2407807" w:date="2024-09-02T12:16:00Z">
              <w:r w:rsidRPr="00BF7D7F">
                <w:rPr>
                  <w:rFonts w:ascii="Arial" w:hAnsi="Arial" w:cs="Arial"/>
                  <w:sz w:val="18"/>
                  <w:szCs w:val="18"/>
                  <w:lang w:eastAsia="ja-JP"/>
                </w:rPr>
                <w:t xml:space="preserve">FFS: UP tunnel </w:t>
              </w:r>
            </w:ins>
          </w:p>
          <w:p w14:paraId="46466E70" w14:textId="77777777" w:rsidR="00157617" w:rsidRPr="00BF7D7F" w:rsidRDefault="00157617" w:rsidP="0045292B">
            <w:pPr>
              <w:spacing w:after="0"/>
              <w:rPr>
                <w:ins w:id="1724" w:author="R2-2407807" w:date="2024-09-02T12:16:00Z"/>
                <w:rFonts w:ascii="Arial" w:hAnsi="Arial" w:cs="Arial"/>
                <w:sz w:val="18"/>
                <w:szCs w:val="18"/>
                <w:lang w:eastAsia="ja-JP"/>
              </w:rPr>
            </w:pPr>
            <w:ins w:id="1725" w:author="R2-2407807" w:date="2024-09-02T12:16:00Z">
              <w:r w:rsidRPr="00BF7D7F">
                <w:rPr>
                  <w:rFonts w:ascii="Arial" w:hAnsi="Arial" w:cs="Arial"/>
                  <w:sz w:val="18"/>
                  <w:szCs w:val="18"/>
                  <w:lang w:eastAsia="ja-JP"/>
                </w:rPr>
                <w:t>(Note 7)</w:t>
              </w:r>
            </w:ins>
          </w:p>
          <w:p w14:paraId="1707A245" w14:textId="77777777" w:rsidR="00157617" w:rsidRPr="00BF7D7F" w:rsidRDefault="00157617" w:rsidP="0045292B">
            <w:pPr>
              <w:spacing w:after="0"/>
              <w:rPr>
                <w:ins w:id="1726" w:author="R2-2407807" w:date="2024-09-02T12:16:00Z"/>
                <w:rFonts w:ascii="Arial" w:hAnsi="Arial" w:cs="Arial"/>
                <w:sz w:val="18"/>
                <w:szCs w:val="18"/>
                <w:lang w:eastAsia="en-GB"/>
              </w:rPr>
            </w:pPr>
          </w:p>
        </w:tc>
        <w:tc>
          <w:tcPr>
            <w:tcW w:w="1000" w:type="pct"/>
          </w:tcPr>
          <w:p w14:paraId="1AE8F3E8" w14:textId="77777777" w:rsidR="00157617" w:rsidRPr="00BF7D7F" w:rsidRDefault="00157617" w:rsidP="0045292B">
            <w:pPr>
              <w:rPr>
                <w:ins w:id="1727" w:author="R2-2407807" w:date="2024-09-02T12:16:00Z"/>
                <w:rFonts w:ascii="Arial" w:hAnsi="Arial" w:cs="Arial"/>
                <w:sz w:val="18"/>
                <w:szCs w:val="18"/>
                <w:lang w:eastAsia="ja-JP"/>
              </w:rPr>
            </w:pPr>
            <w:ins w:id="1728" w:author="R2-2407807" w:date="2024-09-02T12:16:00Z">
              <w:r w:rsidRPr="00BF7D7F">
                <w:rPr>
                  <w:rFonts w:ascii="Arial" w:hAnsi="Arial" w:cs="Arial"/>
                  <w:sz w:val="18"/>
                  <w:szCs w:val="18"/>
                  <w:lang w:eastAsia="ja-JP"/>
                </w:rPr>
                <w:t>CP tunnel (provided that the data volume remains within the RRC signalling capacity)</w:t>
              </w:r>
            </w:ins>
          </w:p>
          <w:p w14:paraId="75E1BFA7" w14:textId="77777777" w:rsidR="00157617" w:rsidRPr="00BF7D7F" w:rsidRDefault="00157617" w:rsidP="0045292B">
            <w:pPr>
              <w:overflowPunct w:val="0"/>
              <w:autoSpaceDE w:val="0"/>
              <w:autoSpaceDN w:val="0"/>
              <w:adjustRightInd w:val="0"/>
              <w:spacing w:after="0"/>
              <w:textAlignment w:val="baseline"/>
              <w:rPr>
                <w:ins w:id="1729" w:author="R2-2407807" w:date="2024-09-02T12:16:00Z"/>
                <w:rFonts w:ascii="Arial" w:hAnsi="Arial" w:cs="Arial"/>
                <w:sz w:val="18"/>
                <w:szCs w:val="18"/>
                <w:lang w:eastAsia="en-GB"/>
              </w:rPr>
            </w:pPr>
            <w:ins w:id="1730" w:author="R2-2407807" w:date="2024-09-02T12:16:00Z">
              <w:r w:rsidRPr="00BF7D7F">
                <w:rPr>
                  <w:rFonts w:ascii="Arial" w:hAnsi="Arial" w:cs="Arial"/>
                  <w:sz w:val="18"/>
                  <w:szCs w:val="18"/>
                  <w:lang w:eastAsia="ja-JP"/>
                </w:rPr>
                <w:t>FFS: UP tunnel</w:t>
              </w:r>
              <w:r w:rsidRPr="00BF7D7F">
                <w:rPr>
                  <w:rFonts w:ascii="Arial" w:hAnsi="Arial" w:cs="Arial"/>
                  <w:sz w:val="18"/>
                  <w:szCs w:val="18"/>
                  <w:lang w:eastAsia="ja-JP"/>
                </w:rPr>
                <w:br/>
                <w:t>(Note 7)</w:t>
              </w:r>
            </w:ins>
          </w:p>
        </w:tc>
      </w:tr>
      <w:tr w:rsidR="00157617" w:rsidRPr="00BF7D7F" w14:paraId="527AD8D0" w14:textId="77777777" w:rsidTr="0045292B">
        <w:trPr>
          <w:ins w:id="1731" w:author="R2-2407807" w:date="2024-09-02T12:16:00Z"/>
        </w:trPr>
        <w:tc>
          <w:tcPr>
            <w:tcW w:w="1000" w:type="pct"/>
            <w:shd w:val="clear" w:color="auto" w:fill="D9D9D9" w:themeFill="background1" w:themeFillShade="D9"/>
          </w:tcPr>
          <w:p w14:paraId="55F38408" w14:textId="77777777" w:rsidR="00157617" w:rsidRPr="00BF7D7F" w:rsidRDefault="00157617" w:rsidP="0045292B">
            <w:pPr>
              <w:spacing w:after="0"/>
              <w:rPr>
                <w:ins w:id="1732" w:author="R2-2407807" w:date="2024-09-02T12:16:00Z"/>
                <w:rFonts w:ascii="Arial" w:hAnsi="Arial" w:cs="Arial"/>
                <w:b/>
                <w:bCs/>
                <w:sz w:val="18"/>
                <w:szCs w:val="18"/>
                <w:lang w:eastAsia="en-GB"/>
              </w:rPr>
            </w:pPr>
            <w:ins w:id="1733" w:author="R2-2407807" w:date="2024-09-02T12:16:00Z">
              <w:r w:rsidRPr="00BF7D7F">
                <w:rPr>
                  <w:rFonts w:ascii="Arial" w:hAnsi="Arial" w:cs="Arial"/>
                  <w:b/>
                  <w:bCs/>
                  <w:sz w:val="18"/>
                  <w:szCs w:val="18"/>
                  <w:lang w:eastAsia="en-GB"/>
                </w:rPr>
                <w:t>Protocol layer for data transfer</w:t>
              </w:r>
            </w:ins>
          </w:p>
        </w:tc>
        <w:tc>
          <w:tcPr>
            <w:tcW w:w="1000" w:type="pct"/>
          </w:tcPr>
          <w:p w14:paraId="7A1D07A3" w14:textId="77777777" w:rsidR="00157617" w:rsidRPr="00BF7D7F" w:rsidRDefault="00157617" w:rsidP="0045292B">
            <w:pPr>
              <w:spacing w:after="0"/>
              <w:rPr>
                <w:ins w:id="1734" w:author="R2-2407807" w:date="2024-09-02T12:16:00Z"/>
                <w:rFonts w:ascii="Arial" w:hAnsi="Arial" w:cs="Arial"/>
                <w:sz w:val="18"/>
                <w:szCs w:val="18"/>
                <w:lang w:eastAsia="en-GB"/>
              </w:rPr>
            </w:pPr>
            <w:ins w:id="1735" w:author="R2-2407807" w:date="2024-09-02T12:16:00Z">
              <w:r w:rsidRPr="00BF7D7F">
                <w:rPr>
                  <w:rFonts w:ascii="Arial" w:hAnsi="Arial" w:cs="Arial"/>
                  <w:sz w:val="18"/>
                  <w:szCs w:val="18"/>
                  <w:lang w:eastAsia="ja-JP"/>
                </w:rPr>
                <w:t>Application layer</w:t>
              </w:r>
            </w:ins>
          </w:p>
        </w:tc>
        <w:tc>
          <w:tcPr>
            <w:tcW w:w="1000" w:type="pct"/>
          </w:tcPr>
          <w:p w14:paraId="46BAE529" w14:textId="77777777" w:rsidR="00157617" w:rsidRPr="00BF7D7F" w:rsidRDefault="00157617" w:rsidP="0045292B">
            <w:pPr>
              <w:spacing w:after="0"/>
              <w:rPr>
                <w:ins w:id="1736" w:author="R2-2407807" w:date="2024-09-02T12:16:00Z"/>
                <w:rFonts w:ascii="Arial" w:hAnsi="Arial" w:cs="Arial"/>
                <w:sz w:val="18"/>
                <w:szCs w:val="18"/>
                <w:lang w:eastAsia="en-GB"/>
              </w:rPr>
            </w:pPr>
            <w:ins w:id="1737" w:author="R2-2407807" w:date="2024-09-02T12:16:00Z">
              <w:r w:rsidRPr="00BF7D7F">
                <w:rPr>
                  <w:rFonts w:ascii="Arial" w:hAnsi="Arial" w:cs="Arial"/>
                  <w:sz w:val="18"/>
                  <w:szCs w:val="18"/>
                  <w:lang w:eastAsia="ja-JP"/>
                </w:rPr>
                <w:t>Application layer</w:t>
              </w:r>
            </w:ins>
          </w:p>
        </w:tc>
        <w:tc>
          <w:tcPr>
            <w:tcW w:w="1000" w:type="pct"/>
          </w:tcPr>
          <w:p w14:paraId="0AF633EF" w14:textId="77777777" w:rsidR="00157617" w:rsidRPr="00BF7D7F" w:rsidRDefault="00157617" w:rsidP="0045292B">
            <w:pPr>
              <w:rPr>
                <w:ins w:id="1738" w:author="R2-2407807" w:date="2024-09-02T12:16:00Z"/>
                <w:rFonts w:ascii="Arial" w:hAnsi="Arial" w:cs="Arial"/>
                <w:sz w:val="18"/>
                <w:szCs w:val="18"/>
                <w:lang w:eastAsia="ja-JP"/>
              </w:rPr>
            </w:pPr>
            <w:ins w:id="1739" w:author="R2-2407807" w:date="2024-09-02T12:16:00Z">
              <w:r w:rsidRPr="00BF7D7F">
                <w:rPr>
                  <w:rFonts w:ascii="Arial" w:hAnsi="Arial" w:cs="Arial"/>
                  <w:sz w:val="18"/>
                  <w:szCs w:val="18"/>
                  <w:lang w:eastAsia="ja-JP"/>
                </w:rPr>
                <w:t>NAS layer for CP tunnel</w:t>
              </w:r>
            </w:ins>
          </w:p>
          <w:p w14:paraId="223309BB" w14:textId="77777777" w:rsidR="00157617" w:rsidRPr="00BF7D7F" w:rsidRDefault="00157617" w:rsidP="0045292B">
            <w:pPr>
              <w:spacing w:after="0"/>
              <w:rPr>
                <w:ins w:id="1740" w:author="R2-2407807" w:date="2024-09-02T12:16:00Z"/>
                <w:rFonts w:ascii="Arial" w:hAnsi="Arial" w:cs="Arial"/>
                <w:sz w:val="18"/>
                <w:szCs w:val="18"/>
                <w:lang w:eastAsia="en-GB"/>
              </w:rPr>
            </w:pPr>
            <w:ins w:id="1741" w:author="R2-2407807" w:date="2024-09-02T12:16:00Z">
              <w:r w:rsidRPr="00BF7D7F">
                <w:rPr>
                  <w:rFonts w:ascii="Arial" w:hAnsi="Arial" w:cs="Arial"/>
                  <w:sz w:val="18"/>
                  <w:szCs w:val="18"/>
                  <w:lang w:eastAsia="ja-JP"/>
                </w:rPr>
                <w:t>FFS: the protocol layer for UP tunnel</w:t>
              </w:r>
            </w:ins>
          </w:p>
        </w:tc>
        <w:tc>
          <w:tcPr>
            <w:tcW w:w="1000" w:type="pct"/>
          </w:tcPr>
          <w:p w14:paraId="1B08FD5D" w14:textId="77777777" w:rsidR="00157617" w:rsidRPr="00BF7D7F" w:rsidRDefault="00157617" w:rsidP="0045292B">
            <w:pPr>
              <w:rPr>
                <w:ins w:id="1742" w:author="R2-2407807" w:date="2024-09-02T12:16:00Z"/>
                <w:rFonts w:ascii="Arial" w:hAnsi="Arial" w:cs="Arial"/>
                <w:sz w:val="18"/>
                <w:szCs w:val="18"/>
                <w:lang w:eastAsia="ja-JP"/>
              </w:rPr>
            </w:pPr>
            <w:ins w:id="1743" w:author="R2-2407807" w:date="2024-09-02T12:16:00Z">
              <w:r w:rsidRPr="00BF7D7F">
                <w:rPr>
                  <w:rFonts w:ascii="Arial" w:hAnsi="Arial" w:cs="Arial"/>
                  <w:sz w:val="18"/>
                  <w:szCs w:val="18"/>
                  <w:lang w:eastAsia="ja-JP"/>
                </w:rPr>
                <w:t>RRC layer for CP tunnel</w:t>
              </w:r>
            </w:ins>
          </w:p>
          <w:p w14:paraId="42EC95A1" w14:textId="77777777" w:rsidR="00157617" w:rsidRPr="00BF7D7F" w:rsidRDefault="00157617" w:rsidP="0045292B">
            <w:pPr>
              <w:overflowPunct w:val="0"/>
              <w:autoSpaceDE w:val="0"/>
              <w:autoSpaceDN w:val="0"/>
              <w:adjustRightInd w:val="0"/>
              <w:spacing w:after="0"/>
              <w:ind w:left="-17"/>
              <w:textAlignment w:val="baseline"/>
              <w:rPr>
                <w:ins w:id="1744" w:author="R2-2407807" w:date="2024-09-02T12:16:00Z"/>
                <w:rFonts w:ascii="Arial" w:hAnsi="Arial" w:cs="Arial"/>
                <w:sz w:val="18"/>
                <w:szCs w:val="18"/>
                <w:lang w:eastAsia="ja-JP"/>
              </w:rPr>
            </w:pPr>
            <w:ins w:id="1745" w:author="R2-2407807" w:date="2024-09-02T12:16:00Z">
              <w:r w:rsidRPr="00BF7D7F">
                <w:rPr>
                  <w:rFonts w:ascii="Arial" w:hAnsi="Arial" w:cs="Arial"/>
                  <w:sz w:val="18"/>
                  <w:szCs w:val="18"/>
                  <w:lang w:eastAsia="ja-JP"/>
                </w:rPr>
                <w:t>FFS: the protocol layer for UP tunnel</w:t>
              </w:r>
            </w:ins>
          </w:p>
          <w:p w14:paraId="093507DA" w14:textId="77777777" w:rsidR="00157617" w:rsidRPr="00BF7D7F" w:rsidRDefault="00157617" w:rsidP="0045292B">
            <w:pPr>
              <w:overflowPunct w:val="0"/>
              <w:autoSpaceDE w:val="0"/>
              <w:autoSpaceDN w:val="0"/>
              <w:adjustRightInd w:val="0"/>
              <w:spacing w:after="0"/>
              <w:ind w:left="-17"/>
              <w:textAlignment w:val="baseline"/>
              <w:rPr>
                <w:ins w:id="1746" w:author="R2-2407807" w:date="2024-09-02T12:16:00Z"/>
                <w:rFonts w:ascii="Arial" w:hAnsi="Arial" w:cs="Arial"/>
                <w:sz w:val="18"/>
                <w:szCs w:val="18"/>
                <w:lang w:eastAsia="en-GB"/>
              </w:rPr>
            </w:pPr>
          </w:p>
        </w:tc>
      </w:tr>
      <w:tr w:rsidR="00157617" w:rsidRPr="00BF7D7F" w14:paraId="5BAE0852" w14:textId="77777777" w:rsidTr="0045292B">
        <w:trPr>
          <w:ins w:id="1747" w:author="R2-2407807" w:date="2024-09-02T12:16:00Z"/>
        </w:trPr>
        <w:tc>
          <w:tcPr>
            <w:tcW w:w="1000" w:type="pct"/>
            <w:shd w:val="clear" w:color="auto" w:fill="D9D9D9" w:themeFill="background1" w:themeFillShade="D9"/>
          </w:tcPr>
          <w:p w14:paraId="4DDC7A41" w14:textId="77777777" w:rsidR="00157617" w:rsidRPr="00BF7D7F" w:rsidRDefault="00157617" w:rsidP="0045292B">
            <w:pPr>
              <w:spacing w:after="0"/>
              <w:rPr>
                <w:ins w:id="1748" w:author="R2-2407807" w:date="2024-09-02T12:16:00Z"/>
                <w:rFonts w:ascii="Arial" w:hAnsi="Arial" w:cs="Arial"/>
                <w:b/>
                <w:bCs/>
                <w:sz w:val="18"/>
                <w:szCs w:val="18"/>
                <w:lang w:eastAsia="en-GB"/>
              </w:rPr>
            </w:pPr>
            <w:ins w:id="1749" w:author="R2-2407807" w:date="2024-09-02T12:16:00Z">
              <w:r w:rsidRPr="00BF7D7F">
                <w:rPr>
                  <w:rFonts w:ascii="Arial" w:hAnsi="Arial" w:cs="Arial"/>
                  <w:b/>
                  <w:bCs/>
                  <w:sz w:val="18"/>
                  <w:szCs w:val="18"/>
                  <w:lang w:eastAsia="en-GB"/>
                </w:rPr>
                <w:t>Controllability of MNO on data transfer</w:t>
              </w:r>
              <w:r w:rsidRPr="00BF7D7F">
                <w:rPr>
                  <w:rFonts w:ascii="Arial" w:hAnsi="Arial" w:cs="Arial"/>
                  <w:b/>
                  <w:bCs/>
                  <w:sz w:val="18"/>
                  <w:szCs w:val="18"/>
                  <w:lang w:eastAsia="en-GB"/>
                </w:rPr>
                <w:br/>
              </w:r>
            </w:ins>
          </w:p>
          <w:p w14:paraId="1E4AEF86" w14:textId="77777777" w:rsidR="00157617" w:rsidRPr="00BF7D7F" w:rsidRDefault="00157617" w:rsidP="0045292B">
            <w:pPr>
              <w:spacing w:after="0"/>
              <w:rPr>
                <w:ins w:id="1750" w:author="R2-2407807" w:date="2024-09-02T12:16:00Z"/>
                <w:rFonts w:ascii="Arial" w:hAnsi="Arial" w:cs="Arial"/>
                <w:b/>
                <w:bCs/>
                <w:sz w:val="18"/>
                <w:szCs w:val="18"/>
                <w:lang w:eastAsia="en-GB"/>
              </w:rPr>
            </w:pPr>
          </w:p>
        </w:tc>
        <w:tc>
          <w:tcPr>
            <w:tcW w:w="1000" w:type="pct"/>
          </w:tcPr>
          <w:p w14:paraId="3BD3AE56" w14:textId="77777777" w:rsidR="00157617" w:rsidRPr="00BF7D7F" w:rsidRDefault="00157617" w:rsidP="0045292B">
            <w:pPr>
              <w:spacing w:after="0"/>
              <w:rPr>
                <w:ins w:id="1751" w:author="R2-2407807" w:date="2024-09-02T12:16:00Z"/>
                <w:rFonts w:ascii="Arial" w:hAnsi="Arial" w:cs="Arial"/>
                <w:sz w:val="18"/>
                <w:szCs w:val="18"/>
                <w:lang w:eastAsia="en-GB"/>
              </w:rPr>
            </w:pPr>
            <w:ins w:id="1752" w:author="R2-2407807" w:date="2024-09-02T12:16:00Z">
              <w:r w:rsidRPr="00BF7D7F">
                <w:rPr>
                  <w:rFonts w:ascii="Arial" w:hAnsi="Arial" w:cs="Arial"/>
                  <w:sz w:val="18"/>
                  <w:szCs w:val="18"/>
                  <w:lang w:eastAsia="ja-JP"/>
                </w:rPr>
                <w:t>No AI/ML specific controllability</w:t>
              </w:r>
            </w:ins>
          </w:p>
        </w:tc>
        <w:tc>
          <w:tcPr>
            <w:tcW w:w="1000" w:type="pct"/>
          </w:tcPr>
          <w:p w14:paraId="42D3FE19" w14:textId="77777777" w:rsidR="00157617" w:rsidRPr="00BF7D7F" w:rsidRDefault="00157617" w:rsidP="0045292B">
            <w:pPr>
              <w:spacing w:after="0"/>
              <w:rPr>
                <w:ins w:id="1753" w:author="R2-2407807" w:date="2024-09-02T12:16:00Z"/>
                <w:rFonts w:ascii="Arial" w:hAnsi="Arial" w:cs="Arial"/>
                <w:sz w:val="18"/>
                <w:szCs w:val="18"/>
                <w:lang w:eastAsia="en-GB"/>
              </w:rPr>
            </w:pPr>
            <w:ins w:id="1754" w:author="R2-2407807" w:date="2024-09-02T12:16:00Z">
              <w:r w:rsidRPr="00BF7D7F">
                <w:rPr>
                  <w:rFonts w:ascii="Arial" w:hAnsi="Arial" w:cs="Arial"/>
                  <w:sz w:val="18"/>
                  <w:szCs w:val="18"/>
                  <w:lang w:eastAsia="ja-JP"/>
                </w:rPr>
                <w:t>FFS: level of controllability</w:t>
              </w:r>
              <w:r w:rsidRPr="00BF7D7F">
                <w:rPr>
                  <w:rFonts w:ascii="Arial" w:hAnsi="Arial" w:cs="Arial"/>
                  <w:sz w:val="18"/>
                  <w:szCs w:val="18"/>
                  <w:lang w:eastAsia="ja-JP"/>
                </w:rPr>
                <w:br/>
              </w:r>
              <w:r w:rsidRPr="00BF7D7F">
                <w:rPr>
                  <w:rFonts w:ascii="Arial" w:hAnsi="Arial" w:cs="Arial"/>
                  <w:sz w:val="18"/>
                  <w:szCs w:val="18"/>
                  <w:lang w:eastAsia="en-GB"/>
                </w:rPr>
                <w:t>(Note 5)</w:t>
              </w:r>
            </w:ins>
          </w:p>
          <w:p w14:paraId="59C7CB4A" w14:textId="77777777" w:rsidR="00157617" w:rsidRPr="00BF7D7F" w:rsidRDefault="00157617" w:rsidP="0045292B">
            <w:pPr>
              <w:spacing w:after="0"/>
              <w:rPr>
                <w:ins w:id="1755" w:author="R2-2407807" w:date="2024-09-02T12:16:00Z"/>
                <w:rFonts w:ascii="Arial" w:hAnsi="Arial" w:cs="Arial"/>
                <w:sz w:val="18"/>
                <w:szCs w:val="18"/>
                <w:lang w:eastAsia="en-GB"/>
              </w:rPr>
            </w:pPr>
            <w:ins w:id="1756" w:author="R2-2407807" w:date="2024-09-02T12:16:00Z">
              <w:r w:rsidRPr="00BF7D7F">
                <w:rPr>
                  <w:rFonts w:ascii="Arial" w:hAnsi="Arial" w:cs="Arial"/>
                  <w:bCs/>
                  <w:sz w:val="18"/>
                  <w:szCs w:val="18"/>
                  <w:lang w:eastAsia="en-GB"/>
                </w:rPr>
                <w:t>(Note 1)</w:t>
              </w:r>
            </w:ins>
          </w:p>
        </w:tc>
        <w:tc>
          <w:tcPr>
            <w:tcW w:w="1000" w:type="pct"/>
          </w:tcPr>
          <w:p w14:paraId="60CEB74A" w14:textId="77777777" w:rsidR="00157617" w:rsidRPr="00BF7D7F" w:rsidRDefault="00157617" w:rsidP="0045292B">
            <w:pPr>
              <w:spacing w:after="0"/>
              <w:rPr>
                <w:ins w:id="1757" w:author="R2-2407807" w:date="2024-09-02T12:16:00Z"/>
                <w:rFonts w:ascii="Arial" w:hAnsi="Arial" w:cs="Arial"/>
                <w:sz w:val="18"/>
                <w:szCs w:val="18"/>
                <w:lang w:eastAsia="ja-JP"/>
              </w:rPr>
            </w:pPr>
            <w:ins w:id="1758" w:author="R2-2407807" w:date="2024-09-02T12:16:00Z">
              <w:r w:rsidRPr="00BF7D7F">
                <w:rPr>
                  <w:rFonts w:ascii="Arial" w:hAnsi="Arial" w:cs="Arial"/>
                  <w:sz w:val="18"/>
                  <w:szCs w:val="18"/>
                  <w:lang w:eastAsia="ja-JP"/>
                </w:rPr>
                <w:t xml:space="preserve">Full controllability </w:t>
              </w:r>
            </w:ins>
          </w:p>
          <w:p w14:paraId="755A70D0" w14:textId="77777777" w:rsidR="00157617" w:rsidRPr="00BF7D7F" w:rsidRDefault="00157617" w:rsidP="0045292B">
            <w:pPr>
              <w:spacing w:after="0"/>
              <w:rPr>
                <w:ins w:id="1759" w:author="R2-2407807" w:date="2024-09-02T12:16:00Z"/>
                <w:rFonts w:ascii="Arial" w:hAnsi="Arial" w:cs="Arial"/>
                <w:sz w:val="18"/>
                <w:szCs w:val="18"/>
                <w:lang w:eastAsia="ja-JP"/>
              </w:rPr>
            </w:pPr>
            <w:ins w:id="1760" w:author="R2-2407807" w:date="2024-09-02T12:16:00Z">
              <w:r w:rsidRPr="00BF7D7F">
                <w:rPr>
                  <w:rFonts w:ascii="Arial" w:hAnsi="Arial" w:cs="Arial"/>
                  <w:bCs/>
                  <w:sz w:val="18"/>
                  <w:szCs w:val="18"/>
                  <w:lang w:eastAsia="en-GB"/>
                </w:rPr>
                <w:t>(Note 1)</w:t>
              </w:r>
            </w:ins>
          </w:p>
          <w:p w14:paraId="29A6E116" w14:textId="77777777" w:rsidR="00157617" w:rsidRPr="00BF7D7F" w:rsidRDefault="00157617" w:rsidP="0045292B">
            <w:pPr>
              <w:spacing w:after="0"/>
              <w:rPr>
                <w:ins w:id="1761" w:author="R2-2407807" w:date="2024-09-02T12:16:00Z"/>
                <w:rFonts w:ascii="Arial" w:hAnsi="Arial" w:cs="Arial"/>
                <w:sz w:val="18"/>
                <w:szCs w:val="18"/>
                <w:lang w:eastAsia="en-GB"/>
              </w:rPr>
            </w:pPr>
          </w:p>
        </w:tc>
        <w:tc>
          <w:tcPr>
            <w:tcW w:w="1000" w:type="pct"/>
          </w:tcPr>
          <w:p w14:paraId="0215D6D9" w14:textId="77777777" w:rsidR="00157617" w:rsidRPr="00BF7D7F" w:rsidRDefault="00157617" w:rsidP="0045292B">
            <w:pPr>
              <w:overflowPunct w:val="0"/>
              <w:autoSpaceDE w:val="0"/>
              <w:autoSpaceDN w:val="0"/>
              <w:adjustRightInd w:val="0"/>
              <w:spacing w:after="0"/>
              <w:ind w:left="360" w:hanging="360"/>
              <w:textAlignment w:val="baseline"/>
              <w:rPr>
                <w:ins w:id="1762" w:author="R2-2407807" w:date="2024-09-02T12:16:00Z"/>
                <w:rFonts w:ascii="Arial" w:hAnsi="Arial" w:cs="Arial"/>
                <w:sz w:val="18"/>
                <w:szCs w:val="18"/>
                <w:lang w:eastAsia="ja-JP"/>
              </w:rPr>
            </w:pPr>
            <w:ins w:id="1763" w:author="R2-2407807" w:date="2024-09-02T12:16:00Z">
              <w:r w:rsidRPr="00BF7D7F">
                <w:rPr>
                  <w:rFonts w:ascii="Arial" w:hAnsi="Arial" w:cs="Arial"/>
                  <w:sz w:val="18"/>
                  <w:szCs w:val="18"/>
                  <w:lang w:eastAsia="ja-JP"/>
                </w:rPr>
                <w:t>Full controllability</w:t>
              </w:r>
            </w:ins>
          </w:p>
          <w:p w14:paraId="1ADFEBBF" w14:textId="77777777" w:rsidR="00157617" w:rsidRPr="00BF7D7F" w:rsidRDefault="00157617" w:rsidP="0045292B">
            <w:pPr>
              <w:overflowPunct w:val="0"/>
              <w:autoSpaceDE w:val="0"/>
              <w:autoSpaceDN w:val="0"/>
              <w:adjustRightInd w:val="0"/>
              <w:spacing w:after="0"/>
              <w:ind w:left="360" w:hanging="360"/>
              <w:textAlignment w:val="baseline"/>
              <w:rPr>
                <w:ins w:id="1764" w:author="R2-2407807" w:date="2024-09-02T12:16:00Z"/>
                <w:rFonts w:ascii="Arial" w:hAnsi="Arial" w:cs="Arial"/>
                <w:sz w:val="18"/>
                <w:szCs w:val="18"/>
                <w:lang w:eastAsia="ja-JP"/>
              </w:rPr>
            </w:pPr>
            <w:ins w:id="1765" w:author="R2-2407807" w:date="2024-09-02T12:16:00Z">
              <w:r w:rsidRPr="00BF7D7F">
                <w:rPr>
                  <w:rFonts w:ascii="Arial" w:hAnsi="Arial" w:cs="Arial"/>
                  <w:bCs/>
                  <w:sz w:val="18"/>
                  <w:szCs w:val="18"/>
                  <w:lang w:eastAsia="en-GB"/>
                </w:rPr>
                <w:t>(Note 1)</w:t>
              </w:r>
            </w:ins>
          </w:p>
          <w:p w14:paraId="1B63B89C" w14:textId="77777777" w:rsidR="00157617" w:rsidRPr="00BF7D7F" w:rsidRDefault="00157617" w:rsidP="0045292B">
            <w:pPr>
              <w:overflowPunct w:val="0"/>
              <w:autoSpaceDE w:val="0"/>
              <w:autoSpaceDN w:val="0"/>
              <w:adjustRightInd w:val="0"/>
              <w:spacing w:after="0"/>
              <w:ind w:left="360" w:hanging="360"/>
              <w:textAlignment w:val="baseline"/>
              <w:rPr>
                <w:ins w:id="1766" w:author="R2-2407807" w:date="2024-09-02T12:16:00Z"/>
                <w:rFonts w:ascii="Arial" w:hAnsi="Arial" w:cs="Arial"/>
                <w:sz w:val="18"/>
                <w:szCs w:val="18"/>
                <w:lang w:eastAsia="en-GB"/>
              </w:rPr>
            </w:pPr>
          </w:p>
        </w:tc>
      </w:tr>
      <w:tr w:rsidR="00157617" w:rsidRPr="00BF7D7F" w14:paraId="731A41AF" w14:textId="77777777" w:rsidTr="0045292B">
        <w:trPr>
          <w:ins w:id="1767" w:author="R2-2407807" w:date="2024-09-02T12:16:00Z"/>
        </w:trPr>
        <w:tc>
          <w:tcPr>
            <w:tcW w:w="1000" w:type="pct"/>
            <w:shd w:val="clear" w:color="auto" w:fill="D9D9D9" w:themeFill="background1" w:themeFillShade="D9"/>
          </w:tcPr>
          <w:p w14:paraId="3E820EDA" w14:textId="77777777" w:rsidR="00157617" w:rsidRPr="00BF7D7F" w:rsidRDefault="00157617" w:rsidP="0045292B">
            <w:pPr>
              <w:spacing w:after="0"/>
              <w:rPr>
                <w:ins w:id="1768" w:author="R2-2407807" w:date="2024-09-02T12:16:00Z"/>
                <w:rFonts w:ascii="Arial" w:hAnsi="Arial" w:cs="Arial"/>
                <w:b/>
                <w:bCs/>
                <w:sz w:val="18"/>
                <w:szCs w:val="18"/>
                <w:lang w:eastAsia="en-GB"/>
              </w:rPr>
            </w:pPr>
            <w:ins w:id="1769" w:author="R2-2407807" w:date="2024-09-02T12:16:00Z">
              <w:r w:rsidRPr="00BF7D7F">
                <w:rPr>
                  <w:rFonts w:ascii="Arial" w:hAnsi="Arial" w:cs="Arial"/>
                  <w:b/>
                  <w:bCs/>
                  <w:sz w:val="18"/>
                  <w:szCs w:val="18"/>
                  <w:lang w:eastAsia="en-GB"/>
                </w:rPr>
                <w:t>Solution for network controllability</w:t>
              </w:r>
            </w:ins>
          </w:p>
        </w:tc>
        <w:tc>
          <w:tcPr>
            <w:tcW w:w="1000" w:type="pct"/>
          </w:tcPr>
          <w:p w14:paraId="1E808B9A" w14:textId="77777777" w:rsidR="00157617" w:rsidRPr="00BF7D7F" w:rsidRDefault="00157617" w:rsidP="0045292B">
            <w:pPr>
              <w:spacing w:after="0"/>
              <w:rPr>
                <w:ins w:id="1770" w:author="R2-2407807" w:date="2024-09-02T12:16:00Z"/>
                <w:rFonts w:ascii="Arial" w:hAnsi="Arial" w:cs="Arial"/>
                <w:sz w:val="18"/>
                <w:szCs w:val="18"/>
                <w:lang w:eastAsia="en-GB"/>
              </w:rPr>
            </w:pPr>
            <w:ins w:id="1771" w:author="R2-2407807" w:date="2024-09-02T12:16:00Z">
              <w:r w:rsidRPr="00BF7D7F">
                <w:rPr>
                  <w:rFonts w:ascii="Arial" w:hAnsi="Arial" w:cs="Arial"/>
                  <w:sz w:val="18"/>
                  <w:szCs w:val="18"/>
                  <w:lang w:eastAsia="ja-JP"/>
                </w:rPr>
                <w:t>N/A (the OTT server can directly request data from the UE)</w:t>
              </w:r>
            </w:ins>
          </w:p>
        </w:tc>
        <w:tc>
          <w:tcPr>
            <w:tcW w:w="1000" w:type="pct"/>
          </w:tcPr>
          <w:p w14:paraId="44785495" w14:textId="77777777" w:rsidR="00157617" w:rsidRPr="00BF7D7F" w:rsidRDefault="00157617" w:rsidP="0045292B">
            <w:pPr>
              <w:spacing w:after="0"/>
              <w:rPr>
                <w:ins w:id="1772" w:author="R2-2407807" w:date="2024-09-02T12:16:00Z"/>
                <w:rFonts w:ascii="Arial" w:hAnsi="Arial" w:cs="Arial"/>
                <w:sz w:val="18"/>
                <w:szCs w:val="18"/>
                <w:lang w:eastAsia="en-GB"/>
              </w:rPr>
            </w:pPr>
            <w:ins w:id="1773" w:author="R2-2407807" w:date="2024-09-02T12:16:00Z">
              <w:r w:rsidRPr="00BF7D7F">
                <w:rPr>
                  <w:rFonts w:ascii="Arial" w:hAnsi="Arial" w:cs="Arial"/>
                  <w:sz w:val="18"/>
                  <w:szCs w:val="18"/>
                  <w:lang w:eastAsia="ja-JP"/>
                </w:rPr>
                <w:t xml:space="preserve">Example: per PDU sessions </w:t>
              </w:r>
            </w:ins>
          </w:p>
        </w:tc>
        <w:tc>
          <w:tcPr>
            <w:tcW w:w="1000" w:type="pct"/>
          </w:tcPr>
          <w:p w14:paraId="5751B676" w14:textId="77777777" w:rsidR="00157617" w:rsidRPr="00BF7D7F" w:rsidRDefault="00157617" w:rsidP="0045292B">
            <w:pPr>
              <w:spacing w:after="0"/>
              <w:rPr>
                <w:ins w:id="1774" w:author="R2-2407807" w:date="2024-09-02T12:16:00Z"/>
                <w:rFonts w:ascii="Arial" w:hAnsi="Arial" w:cs="Arial"/>
                <w:sz w:val="18"/>
                <w:szCs w:val="18"/>
                <w:lang w:eastAsia="ja-JP"/>
              </w:rPr>
            </w:pPr>
            <w:ins w:id="1775" w:author="R2-2407807" w:date="2024-09-02T12:16:00Z">
              <w:r w:rsidRPr="00BF7D7F">
                <w:rPr>
                  <w:rFonts w:ascii="Arial" w:hAnsi="Arial" w:cs="Arial"/>
                  <w:sz w:val="18"/>
                  <w:szCs w:val="18"/>
                  <w:lang w:eastAsia="ja-JP"/>
                </w:rPr>
                <w:t>Via NAS procedure, FFS other procedures</w:t>
              </w:r>
            </w:ins>
          </w:p>
          <w:p w14:paraId="74D1C101" w14:textId="77777777" w:rsidR="00157617" w:rsidRPr="00BF7D7F" w:rsidRDefault="00157617" w:rsidP="0045292B">
            <w:pPr>
              <w:spacing w:after="0"/>
              <w:rPr>
                <w:ins w:id="1776" w:author="R2-2407807" w:date="2024-09-02T12:16:00Z"/>
                <w:rFonts w:ascii="Arial" w:hAnsi="Arial" w:cs="Arial"/>
                <w:sz w:val="18"/>
                <w:szCs w:val="18"/>
                <w:lang w:eastAsia="en-GB"/>
              </w:rPr>
            </w:pPr>
          </w:p>
        </w:tc>
        <w:tc>
          <w:tcPr>
            <w:tcW w:w="1000" w:type="pct"/>
          </w:tcPr>
          <w:p w14:paraId="2DE63209" w14:textId="77777777" w:rsidR="00157617" w:rsidRPr="00BF7D7F" w:rsidRDefault="00157617" w:rsidP="0045292B">
            <w:pPr>
              <w:overflowPunct w:val="0"/>
              <w:autoSpaceDE w:val="0"/>
              <w:autoSpaceDN w:val="0"/>
              <w:adjustRightInd w:val="0"/>
              <w:spacing w:after="0"/>
              <w:ind w:left="360" w:hanging="360"/>
              <w:textAlignment w:val="baseline"/>
              <w:rPr>
                <w:ins w:id="1777" w:author="R2-2407807" w:date="2024-09-02T12:16:00Z"/>
                <w:rFonts w:ascii="Arial" w:hAnsi="Arial" w:cs="Arial"/>
                <w:sz w:val="18"/>
                <w:szCs w:val="18"/>
                <w:lang w:eastAsia="en-GB"/>
              </w:rPr>
            </w:pPr>
            <w:ins w:id="1778" w:author="R2-2407807" w:date="2024-09-02T12:16:00Z">
              <w:r w:rsidRPr="00BF7D7F">
                <w:rPr>
                  <w:rFonts w:ascii="Arial" w:hAnsi="Arial" w:cs="Arial"/>
                  <w:sz w:val="18"/>
                  <w:szCs w:val="18"/>
                  <w:lang w:eastAsia="ja-JP"/>
                </w:rPr>
                <w:t>Via RRC procedure</w:t>
              </w:r>
            </w:ins>
          </w:p>
        </w:tc>
      </w:tr>
      <w:tr w:rsidR="00157617" w:rsidRPr="00BF7D7F" w14:paraId="1EA9AF7C" w14:textId="77777777" w:rsidTr="0045292B">
        <w:trPr>
          <w:ins w:id="1779" w:author="R2-2407807" w:date="2024-09-02T12:16:00Z"/>
        </w:trPr>
        <w:tc>
          <w:tcPr>
            <w:tcW w:w="1000" w:type="pct"/>
            <w:shd w:val="clear" w:color="auto" w:fill="D9D9D9" w:themeFill="background1" w:themeFillShade="D9"/>
          </w:tcPr>
          <w:p w14:paraId="5156BC2D" w14:textId="77777777" w:rsidR="00157617" w:rsidRPr="00BF7D7F" w:rsidRDefault="00157617" w:rsidP="0045292B">
            <w:pPr>
              <w:spacing w:after="0"/>
              <w:rPr>
                <w:ins w:id="1780" w:author="R2-2407807" w:date="2024-09-02T12:16:00Z"/>
                <w:rFonts w:ascii="Arial" w:hAnsi="Arial" w:cs="Arial"/>
                <w:b/>
                <w:bCs/>
                <w:sz w:val="18"/>
                <w:szCs w:val="18"/>
                <w:lang w:eastAsia="en-GB"/>
              </w:rPr>
            </w:pPr>
            <w:ins w:id="1781" w:author="R2-2407807" w:date="2024-09-02T12:16:00Z">
              <w:r w:rsidRPr="00BF7D7F">
                <w:rPr>
                  <w:rFonts w:ascii="Arial" w:hAnsi="Arial" w:cs="Arial"/>
                  <w:b/>
                  <w:bCs/>
                  <w:sz w:val="18"/>
                  <w:szCs w:val="18"/>
                  <w:lang w:eastAsia="en-GB"/>
                </w:rPr>
                <w:t xml:space="preserve">Possible Options for data content visibility in MNO </w:t>
              </w:r>
              <w:r w:rsidRPr="00BF7D7F">
                <w:rPr>
                  <w:rFonts w:ascii="Arial" w:hAnsi="Arial" w:cs="Arial"/>
                  <w:b/>
                  <w:bCs/>
                  <w:sz w:val="18"/>
                  <w:szCs w:val="18"/>
                  <w:lang w:eastAsia="en-GB"/>
                </w:rPr>
                <w:br/>
              </w:r>
              <w:r w:rsidRPr="00BF7D7F">
                <w:rPr>
                  <w:rFonts w:ascii="Arial" w:hAnsi="Arial" w:cs="Arial"/>
                  <w:bCs/>
                  <w:sz w:val="18"/>
                  <w:szCs w:val="18"/>
                  <w:lang w:eastAsia="en-GB"/>
                </w:rPr>
                <w:t>(Note 2, Note 3)</w:t>
              </w:r>
              <w:r w:rsidRPr="00BF7D7F">
                <w:rPr>
                  <w:rFonts w:ascii="Arial" w:hAnsi="Arial" w:cs="Arial"/>
                  <w:b/>
                  <w:bCs/>
                  <w:sz w:val="18"/>
                  <w:szCs w:val="18"/>
                  <w:lang w:eastAsia="en-GB"/>
                </w:rPr>
                <w:t xml:space="preserve"> </w:t>
              </w:r>
            </w:ins>
          </w:p>
        </w:tc>
        <w:tc>
          <w:tcPr>
            <w:tcW w:w="1000" w:type="pct"/>
          </w:tcPr>
          <w:p w14:paraId="077DEFE1" w14:textId="77777777" w:rsidR="00157617" w:rsidRPr="00BF7D7F" w:rsidRDefault="00157617" w:rsidP="0045292B">
            <w:pPr>
              <w:rPr>
                <w:ins w:id="1782" w:author="R2-2407807" w:date="2024-09-02T12:16:00Z"/>
                <w:rFonts w:ascii="Arial" w:hAnsi="Arial" w:cs="Arial"/>
                <w:kern w:val="2"/>
                <w:sz w:val="18"/>
                <w:szCs w:val="18"/>
                <w:lang w:eastAsia="ja-JP"/>
              </w:rPr>
            </w:pPr>
            <w:ins w:id="1783" w:author="R2-2407807" w:date="2024-09-02T12:16:00Z">
              <w:r w:rsidRPr="00BF7D7F">
                <w:rPr>
                  <w:rFonts w:ascii="Arial" w:hAnsi="Arial" w:cs="Arial"/>
                  <w:kern w:val="2"/>
                  <w:sz w:val="18"/>
                  <w:szCs w:val="18"/>
                  <w:lang w:eastAsia="ja-JP"/>
                </w:rPr>
                <w:t>No standardized visibility</w:t>
              </w:r>
            </w:ins>
          </w:p>
          <w:p w14:paraId="056842F0" w14:textId="77777777" w:rsidR="00157617" w:rsidRPr="00BF7D7F" w:rsidRDefault="00157617" w:rsidP="0045292B">
            <w:pPr>
              <w:spacing w:after="0"/>
              <w:rPr>
                <w:ins w:id="1784" w:author="R2-2407807" w:date="2024-09-02T12:16:00Z"/>
                <w:rFonts w:ascii="Arial" w:hAnsi="Arial" w:cs="Arial"/>
                <w:sz w:val="18"/>
                <w:szCs w:val="18"/>
                <w:lang w:eastAsia="en-GB"/>
              </w:rPr>
            </w:pPr>
          </w:p>
        </w:tc>
        <w:tc>
          <w:tcPr>
            <w:tcW w:w="1000" w:type="pct"/>
          </w:tcPr>
          <w:p w14:paraId="0BDCAD82" w14:textId="77777777" w:rsidR="00157617" w:rsidRPr="00BF7D7F" w:rsidRDefault="00157617" w:rsidP="0045292B">
            <w:pPr>
              <w:spacing w:after="0"/>
              <w:rPr>
                <w:ins w:id="1785" w:author="R2-2407807" w:date="2024-09-02T12:16:00Z"/>
                <w:rFonts w:ascii="Arial" w:hAnsi="Arial" w:cs="Arial"/>
                <w:sz w:val="18"/>
                <w:szCs w:val="18"/>
                <w:lang w:eastAsia="en-GB"/>
              </w:rPr>
            </w:pPr>
            <w:ins w:id="1786" w:author="R2-2407807" w:date="2024-09-02T12:16:00Z">
              <w:r w:rsidRPr="00BF7D7F">
                <w:rPr>
                  <w:rFonts w:ascii="Arial" w:hAnsi="Arial" w:cs="Arial"/>
                  <w:sz w:val="18"/>
                  <w:szCs w:val="18"/>
                </w:rPr>
                <w:t>FFS on level of visibility</w:t>
              </w:r>
              <w:r w:rsidRPr="00BF7D7F">
                <w:rPr>
                  <w:rFonts w:ascii="Arial" w:hAnsi="Arial" w:cs="Arial"/>
                  <w:sz w:val="18"/>
                  <w:szCs w:val="18"/>
                </w:rPr>
                <w:br/>
                <w:t>(Note 5)</w:t>
              </w:r>
            </w:ins>
          </w:p>
        </w:tc>
        <w:tc>
          <w:tcPr>
            <w:tcW w:w="1000" w:type="pct"/>
          </w:tcPr>
          <w:p w14:paraId="2BF9102C" w14:textId="77777777" w:rsidR="00157617" w:rsidRPr="00BF7D7F" w:rsidRDefault="00157617" w:rsidP="0045292B">
            <w:pPr>
              <w:rPr>
                <w:ins w:id="1787" w:author="R2-2407807" w:date="2024-09-02T12:16:00Z"/>
                <w:rFonts w:ascii="Arial" w:hAnsi="Arial" w:cs="Arial"/>
                <w:sz w:val="18"/>
                <w:szCs w:val="18"/>
                <w:lang w:eastAsia="ja-JP"/>
              </w:rPr>
            </w:pPr>
            <w:ins w:id="1788" w:author="R2-2407807" w:date="2024-09-02T12:16:00Z">
              <w:r w:rsidRPr="00BF7D7F">
                <w:rPr>
                  <w:rFonts w:ascii="Arial" w:hAnsi="Arial" w:cs="Arial"/>
                  <w:sz w:val="18"/>
                  <w:szCs w:val="18"/>
                  <w:lang w:eastAsia="ja-JP"/>
                </w:rPr>
                <w:t>Opt A) Full visibility for standardized data contents.</w:t>
              </w:r>
            </w:ins>
          </w:p>
          <w:p w14:paraId="0CEE2774" w14:textId="77777777" w:rsidR="00157617" w:rsidRPr="00BF7D7F" w:rsidRDefault="00157617" w:rsidP="0045292B">
            <w:pPr>
              <w:rPr>
                <w:ins w:id="1789" w:author="R2-2407807" w:date="2024-09-02T12:16:00Z"/>
                <w:rFonts w:ascii="Arial" w:hAnsi="Arial" w:cs="Arial"/>
                <w:sz w:val="18"/>
                <w:szCs w:val="18"/>
                <w:lang w:eastAsia="ja-JP"/>
              </w:rPr>
            </w:pPr>
            <w:ins w:id="1790" w:author="R2-2407807" w:date="2024-09-02T12:16:00Z">
              <w:r w:rsidRPr="00BF7D7F">
                <w:rPr>
                  <w:rFonts w:ascii="Arial" w:hAnsi="Arial" w:cs="Arial"/>
                  <w:sz w:val="18"/>
                  <w:szCs w:val="18"/>
                  <w:lang w:eastAsia="ja-JP"/>
                </w:rPr>
                <w:t xml:space="preserve">Opt B) Partial visibility for partially standardized data contents. </w:t>
              </w:r>
              <w:r w:rsidRPr="00BF7D7F">
                <w:rPr>
                  <w:rFonts w:ascii="Arial" w:hAnsi="Arial" w:cs="Arial"/>
                  <w:sz w:val="18"/>
                  <w:szCs w:val="18"/>
                  <w:lang w:eastAsia="ja-JP"/>
                </w:rPr>
                <w:br/>
                <w:t>(Note 6)</w:t>
              </w:r>
            </w:ins>
          </w:p>
          <w:p w14:paraId="276C3AD9" w14:textId="77777777" w:rsidR="00157617" w:rsidRPr="00BF7D7F" w:rsidRDefault="00157617" w:rsidP="0045292B">
            <w:pPr>
              <w:rPr>
                <w:ins w:id="1791" w:author="R2-2407807" w:date="2024-09-02T12:16:00Z"/>
                <w:rFonts w:ascii="Arial" w:hAnsi="Arial" w:cs="Arial"/>
                <w:sz w:val="18"/>
                <w:szCs w:val="18"/>
                <w:lang w:eastAsia="en-GB"/>
              </w:rPr>
            </w:pPr>
            <w:ins w:id="1792" w:author="R2-2407807" w:date="2024-09-02T12:16:00Z">
              <w:r w:rsidRPr="00BF7D7F">
                <w:rPr>
                  <w:rFonts w:ascii="Arial" w:hAnsi="Arial" w:cs="Arial"/>
                  <w:kern w:val="2"/>
                  <w:sz w:val="18"/>
                  <w:szCs w:val="18"/>
                  <w:lang w:eastAsia="ja-JP"/>
                </w:rPr>
                <w:lastRenderedPageBreak/>
                <w:t>Opt C) No standardized visibility.</w:t>
              </w:r>
              <w:r w:rsidRPr="00BF7D7F">
                <w:rPr>
                  <w:rFonts w:ascii="Arial" w:hAnsi="Arial" w:cs="Arial"/>
                  <w:kern w:val="2"/>
                  <w:sz w:val="18"/>
                  <w:szCs w:val="18"/>
                  <w:lang w:eastAsia="ja-JP"/>
                </w:rPr>
                <w:br/>
              </w:r>
              <w:r w:rsidRPr="00BF7D7F">
                <w:rPr>
                  <w:rFonts w:ascii="Arial" w:hAnsi="Arial" w:cs="Arial"/>
                  <w:sz w:val="18"/>
                  <w:szCs w:val="18"/>
                  <w:lang w:eastAsia="ja-JP"/>
                </w:rPr>
                <w:t>(Note 6)</w:t>
              </w:r>
            </w:ins>
          </w:p>
        </w:tc>
        <w:tc>
          <w:tcPr>
            <w:tcW w:w="1000" w:type="pct"/>
          </w:tcPr>
          <w:p w14:paraId="7E1A6906" w14:textId="77777777" w:rsidR="00157617" w:rsidRPr="00BF7D7F" w:rsidRDefault="00157617" w:rsidP="0045292B">
            <w:pPr>
              <w:rPr>
                <w:ins w:id="1793" w:author="R2-2407807" w:date="2024-09-02T12:16:00Z"/>
                <w:rFonts w:ascii="Arial" w:hAnsi="Arial" w:cs="Arial"/>
                <w:sz w:val="18"/>
                <w:szCs w:val="18"/>
                <w:lang w:eastAsia="ja-JP"/>
              </w:rPr>
            </w:pPr>
            <w:ins w:id="1794" w:author="R2-2407807" w:date="2024-09-02T12:16:00Z">
              <w:r w:rsidRPr="00BF7D7F">
                <w:rPr>
                  <w:rFonts w:ascii="Arial" w:hAnsi="Arial" w:cs="Arial"/>
                  <w:sz w:val="18"/>
                  <w:szCs w:val="18"/>
                  <w:lang w:eastAsia="ja-JP"/>
                </w:rPr>
                <w:lastRenderedPageBreak/>
                <w:t>Opt A) Full visibility for standardized data contents.</w:t>
              </w:r>
            </w:ins>
          </w:p>
          <w:p w14:paraId="563C1559" w14:textId="77777777" w:rsidR="00157617" w:rsidRPr="00BF7D7F" w:rsidRDefault="00157617" w:rsidP="0045292B">
            <w:pPr>
              <w:rPr>
                <w:ins w:id="1795" w:author="R2-2407807" w:date="2024-09-02T12:16:00Z"/>
                <w:rFonts w:ascii="Arial" w:hAnsi="Arial" w:cs="Arial"/>
                <w:sz w:val="18"/>
                <w:szCs w:val="18"/>
                <w:lang w:eastAsia="ja-JP"/>
              </w:rPr>
            </w:pPr>
            <w:ins w:id="1796" w:author="R2-2407807" w:date="2024-09-02T12:16:00Z">
              <w:r w:rsidRPr="00BF7D7F">
                <w:rPr>
                  <w:rFonts w:ascii="Arial" w:hAnsi="Arial" w:cs="Arial"/>
                  <w:sz w:val="18"/>
                  <w:szCs w:val="18"/>
                  <w:lang w:eastAsia="ja-JP"/>
                </w:rPr>
                <w:t xml:space="preserve">Opt B) Partial visibility for partially standardized data contents. </w:t>
              </w:r>
              <w:r w:rsidRPr="00BF7D7F">
                <w:rPr>
                  <w:rFonts w:ascii="Arial" w:hAnsi="Arial" w:cs="Arial"/>
                  <w:sz w:val="18"/>
                  <w:szCs w:val="18"/>
                  <w:lang w:eastAsia="ja-JP"/>
                </w:rPr>
                <w:br/>
                <w:t>(Note 6)</w:t>
              </w:r>
            </w:ins>
          </w:p>
          <w:p w14:paraId="5A0BCF12" w14:textId="77777777" w:rsidR="00157617" w:rsidRPr="00BF7D7F" w:rsidRDefault="00157617" w:rsidP="0045292B">
            <w:pPr>
              <w:rPr>
                <w:ins w:id="1797" w:author="R2-2407807" w:date="2024-09-02T12:16:00Z"/>
                <w:rFonts w:ascii="Arial" w:hAnsi="Arial" w:cs="Arial"/>
                <w:kern w:val="2"/>
                <w:sz w:val="18"/>
                <w:szCs w:val="18"/>
                <w:lang w:eastAsia="ja-JP"/>
              </w:rPr>
            </w:pPr>
            <w:ins w:id="1798" w:author="R2-2407807" w:date="2024-09-02T12:16:00Z">
              <w:r w:rsidRPr="00BF7D7F">
                <w:rPr>
                  <w:rFonts w:ascii="Arial" w:hAnsi="Arial" w:cs="Arial"/>
                  <w:kern w:val="2"/>
                  <w:sz w:val="18"/>
                  <w:szCs w:val="18"/>
                  <w:lang w:eastAsia="ja-JP"/>
                </w:rPr>
                <w:lastRenderedPageBreak/>
                <w:t>Opt C) No standardized visibility.</w:t>
              </w:r>
              <w:r w:rsidRPr="00BF7D7F">
                <w:rPr>
                  <w:rFonts w:ascii="Arial" w:hAnsi="Arial" w:cs="Arial"/>
                  <w:kern w:val="2"/>
                  <w:sz w:val="18"/>
                  <w:szCs w:val="18"/>
                  <w:lang w:eastAsia="ja-JP"/>
                </w:rPr>
                <w:br/>
              </w:r>
              <w:r w:rsidRPr="00BF7D7F">
                <w:rPr>
                  <w:rFonts w:ascii="Arial" w:hAnsi="Arial" w:cs="Arial"/>
                  <w:sz w:val="18"/>
                  <w:szCs w:val="18"/>
                  <w:lang w:eastAsia="ja-JP"/>
                </w:rPr>
                <w:t>(Note 6)</w:t>
              </w:r>
            </w:ins>
          </w:p>
          <w:p w14:paraId="1213DA48" w14:textId="77777777" w:rsidR="00157617" w:rsidRPr="00BF7D7F" w:rsidRDefault="00157617" w:rsidP="0045292B">
            <w:pPr>
              <w:rPr>
                <w:ins w:id="1799" w:author="R2-2407807" w:date="2024-09-02T12:16:00Z"/>
                <w:rFonts w:ascii="Arial" w:hAnsi="Arial" w:cs="Arial"/>
                <w:sz w:val="18"/>
                <w:szCs w:val="18"/>
                <w:lang w:eastAsia="en-GB"/>
              </w:rPr>
            </w:pPr>
          </w:p>
        </w:tc>
      </w:tr>
      <w:tr w:rsidR="00157617" w:rsidRPr="00BF7D7F" w14:paraId="6E901137" w14:textId="77777777" w:rsidTr="0045292B">
        <w:trPr>
          <w:ins w:id="1800" w:author="R2-2407807" w:date="2024-09-02T12:16:00Z"/>
        </w:trPr>
        <w:tc>
          <w:tcPr>
            <w:tcW w:w="1000" w:type="pct"/>
            <w:shd w:val="clear" w:color="auto" w:fill="D9D9D9" w:themeFill="background1" w:themeFillShade="D9"/>
          </w:tcPr>
          <w:p w14:paraId="6EBDEBC8" w14:textId="77777777" w:rsidR="00157617" w:rsidRPr="00BF7D7F" w:rsidRDefault="00157617" w:rsidP="0045292B">
            <w:pPr>
              <w:spacing w:after="0"/>
              <w:rPr>
                <w:ins w:id="1801" w:author="R2-2407807" w:date="2024-09-02T12:16:00Z"/>
                <w:rFonts w:ascii="Arial" w:hAnsi="Arial" w:cs="Arial"/>
                <w:b/>
                <w:bCs/>
                <w:sz w:val="18"/>
                <w:szCs w:val="18"/>
                <w:lang w:eastAsia="en-GB"/>
              </w:rPr>
            </w:pPr>
            <w:ins w:id="1802" w:author="R2-2407807" w:date="2024-09-02T12:16:00Z">
              <w:r w:rsidRPr="00BF7D7F">
                <w:rPr>
                  <w:rFonts w:ascii="Arial" w:hAnsi="Arial" w:cs="Arial"/>
                  <w:b/>
                  <w:bCs/>
                  <w:sz w:val="18"/>
                  <w:szCs w:val="18"/>
                  <w:lang w:eastAsia="en-GB"/>
                </w:rPr>
                <w:lastRenderedPageBreak/>
                <w:t>Impacted WGs</w:t>
              </w:r>
            </w:ins>
          </w:p>
        </w:tc>
        <w:tc>
          <w:tcPr>
            <w:tcW w:w="1000" w:type="pct"/>
          </w:tcPr>
          <w:p w14:paraId="070B394B" w14:textId="77777777" w:rsidR="00157617" w:rsidRPr="00BF7D7F" w:rsidRDefault="00157617" w:rsidP="0045292B">
            <w:pPr>
              <w:spacing w:after="0"/>
              <w:rPr>
                <w:ins w:id="1803" w:author="R2-2407807" w:date="2024-09-02T12:16:00Z"/>
                <w:rFonts w:ascii="Arial" w:hAnsi="Arial" w:cs="Arial"/>
                <w:sz w:val="18"/>
                <w:szCs w:val="18"/>
                <w:lang w:eastAsia="en-GB"/>
              </w:rPr>
            </w:pPr>
            <w:ins w:id="1804" w:author="R2-2407807" w:date="2024-09-02T12:16:00Z">
              <w:r w:rsidRPr="00BF7D7F">
                <w:rPr>
                  <w:rFonts w:ascii="Arial" w:hAnsi="Arial" w:cs="Arial"/>
                  <w:sz w:val="18"/>
                  <w:szCs w:val="18"/>
                  <w:lang w:eastAsia="ja-JP"/>
                </w:rPr>
                <w:t>N/A</w:t>
              </w:r>
            </w:ins>
          </w:p>
        </w:tc>
        <w:tc>
          <w:tcPr>
            <w:tcW w:w="1000" w:type="pct"/>
          </w:tcPr>
          <w:p w14:paraId="54A1996F" w14:textId="77777777" w:rsidR="00157617" w:rsidRPr="00BF7D7F" w:rsidRDefault="00157617" w:rsidP="0045292B">
            <w:pPr>
              <w:spacing w:after="0"/>
              <w:rPr>
                <w:ins w:id="1805" w:author="R2-2407807" w:date="2024-09-02T12:16:00Z"/>
                <w:rFonts w:ascii="Arial" w:hAnsi="Arial" w:cs="Arial"/>
                <w:sz w:val="18"/>
                <w:szCs w:val="18"/>
                <w:lang w:eastAsia="en-GB"/>
              </w:rPr>
            </w:pPr>
            <w:ins w:id="1806" w:author="R2-2407807" w:date="2024-09-02T12:16:00Z">
              <w:r w:rsidRPr="00BF7D7F">
                <w:rPr>
                  <w:rFonts w:ascii="Arial" w:hAnsi="Arial" w:cs="Arial"/>
                  <w:sz w:val="18"/>
                  <w:szCs w:val="18"/>
                  <w:lang w:eastAsia="ja-JP"/>
                </w:rPr>
                <w:t>SA2, SA3, RAN2, RAN3, CT1</w:t>
              </w:r>
            </w:ins>
          </w:p>
        </w:tc>
        <w:tc>
          <w:tcPr>
            <w:tcW w:w="1000" w:type="pct"/>
          </w:tcPr>
          <w:p w14:paraId="56881116" w14:textId="77777777" w:rsidR="00157617" w:rsidRPr="00BF7D7F" w:rsidRDefault="00157617" w:rsidP="0045292B">
            <w:pPr>
              <w:spacing w:after="0"/>
              <w:rPr>
                <w:ins w:id="1807" w:author="R2-2407807" w:date="2024-09-02T12:16:00Z"/>
                <w:rFonts w:ascii="Arial" w:hAnsi="Arial" w:cs="Arial"/>
                <w:sz w:val="18"/>
                <w:szCs w:val="18"/>
                <w:lang w:eastAsia="en-GB"/>
              </w:rPr>
            </w:pPr>
            <w:ins w:id="1808" w:author="R2-2407807" w:date="2024-09-02T12:16:00Z">
              <w:r w:rsidRPr="00BF7D7F">
                <w:rPr>
                  <w:rFonts w:ascii="Arial" w:hAnsi="Arial" w:cs="Arial"/>
                  <w:sz w:val="18"/>
                  <w:szCs w:val="18"/>
                  <w:lang w:eastAsia="ja-JP"/>
                </w:rPr>
                <w:t>SA2, SA3, RAN3, RAN2, CT1 and CT3</w:t>
              </w:r>
            </w:ins>
          </w:p>
        </w:tc>
        <w:tc>
          <w:tcPr>
            <w:tcW w:w="1000" w:type="pct"/>
          </w:tcPr>
          <w:p w14:paraId="3D046A0F" w14:textId="77777777" w:rsidR="00157617" w:rsidRPr="00BF7D7F" w:rsidRDefault="00157617" w:rsidP="0045292B">
            <w:pPr>
              <w:overflowPunct w:val="0"/>
              <w:autoSpaceDE w:val="0"/>
              <w:autoSpaceDN w:val="0"/>
              <w:adjustRightInd w:val="0"/>
              <w:spacing w:after="0"/>
              <w:ind w:left="360" w:hanging="360"/>
              <w:textAlignment w:val="baseline"/>
              <w:rPr>
                <w:ins w:id="1809" w:author="R2-2407807" w:date="2024-09-02T12:16:00Z"/>
                <w:rFonts w:ascii="Arial" w:hAnsi="Arial" w:cs="Arial"/>
                <w:sz w:val="18"/>
                <w:szCs w:val="18"/>
                <w:lang w:eastAsia="ja-JP"/>
              </w:rPr>
            </w:pPr>
            <w:ins w:id="1810" w:author="R2-2407807" w:date="2024-09-02T12:16:00Z">
              <w:r w:rsidRPr="00BF7D7F">
                <w:rPr>
                  <w:rFonts w:ascii="Arial" w:hAnsi="Arial" w:cs="Arial"/>
                  <w:sz w:val="18"/>
                  <w:szCs w:val="18"/>
                  <w:lang w:eastAsia="ja-JP"/>
                </w:rPr>
                <w:t xml:space="preserve">RAN2, RAN3, SA3, </w:t>
              </w:r>
            </w:ins>
          </w:p>
          <w:p w14:paraId="6D659EF5" w14:textId="77777777" w:rsidR="00157617" w:rsidRPr="00BF7D7F" w:rsidRDefault="00157617" w:rsidP="0045292B">
            <w:pPr>
              <w:overflowPunct w:val="0"/>
              <w:autoSpaceDE w:val="0"/>
              <w:autoSpaceDN w:val="0"/>
              <w:adjustRightInd w:val="0"/>
              <w:spacing w:after="0"/>
              <w:ind w:left="360" w:hanging="360"/>
              <w:textAlignment w:val="baseline"/>
              <w:rPr>
                <w:ins w:id="1811" w:author="R2-2407807" w:date="2024-09-02T12:16:00Z"/>
                <w:rFonts w:ascii="Arial" w:hAnsi="Arial" w:cs="Arial"/>
                <w:sz w:val="18"/>
                <w:szCs w:val="18"/>
                <w:lang w:eastAsia="ja-JP"/>
              </w:rPr>
            </w:pPr>
            <w:ins w:id="1812" w:author="R2-2407807" w:date="2024-09-02T12:16:00Z">
              <w:r w:rsidRPr="00BF7D7F">
                <w:rPr>
                  <w:rFonts w:ascii="Arial" w:hAnsi="Arial" w:cs="Arial"/>
                  <w:sz w:val="18"/>
                  <w:szCs w:val="18"/>
                  <w:lang w:eastAsia="ja-JP"/>
                </w:rPr>
                <w:t>SA5, SA2</w:t>
              </w:r>
            </w:ins>
          </w:p>
        </w:tc>
      </w:tr>
      <w:tr w:rsidR="00157617" w:rsidRPr="00BF7D7F" w14:paraId="40D973B9" w14:textId="77777777" w:rsidTr="0045292B">
        <w:trPr>
          <w:ins w:id="1813" w:author="R2-2407807" w:date="2024-09-02T12:16:00Z"/>
        </w:trPr>
        <w:tc>
          <w:tcPr>
            <w:tcW w:w="5000" w:type="pct"/>
            <w:gridSpan w:val="5"/>
          </w:tcPr>
          <w:p w14:paraId="27F160B2" w14:textId="77777777" w:rsidR="00157617" w:rsidRPr="00BF7D7F" w:rsidRDefault="00157617" w:rsidP="00157617">
            <w:pPr>
              <w:pStyle w:val="ListParagraph"/>
              <w:numPr>
                <w:ilvl w:val="0"/>
                <w:numId w:val="69"/>
              </w:numPr>
              <w:spacing w:after="0"/>
              <w:contextualSpacing w:val="0"/>
              <w:rPr>
                <w:ins w:id="1814" w:author="R2-2407807" w:date="2024-09-02T12:16:00Z"/>
                <w:rFonts w:ascii="Arial" w:hAnsi="Arial" w:cs="Arial"/>
                <w:sz w:val="18"/>
                <w:szCs w:val="18"/>
                <w:lang w:eastAsia="ja-JP"/>
              </w:rPr>
            </w:pPr>
            <w:ins w:id="1815" w:author="R2-2407807" w:date="2024-09-02T12:16:00Z">
              <w:r w:rsidRPr="00BF7D7F">
                <w:rPr>
                  <w:rFonts w:ascii="Arial" w:hAnsi="Arial" w:cs="Arial"/>
                  <w:sz w:val="18"/>
                  <w:szCs w:val="18"/>
                  <w:lang w:eastAsia="ja-JP"/>
                </w:rPr>
                <w:t xml:space="preserve">Note 1: Full controllability: The MNO can manage data transfer to the server for UE-side data collection, without the need of SLA. This includes initiating, terminating, and fully managing data transfer. </w:t>
              </w:r>
            </w:ins>
          </w:p>
          <w:p w14:paraId="72174DED" w14:textId="77777777" w:rsidR="00157617" w:rsidRPr="00BF7D7F" w:rsidRDefault="00157617" w:rsidP="00157617">
            <w:pPr>
              <w:pStyle w:val="ListParagraph"/>
              <w:numPr>
                <w:ilvl w:val="0"/>
                <w:numId w:val="69"/>
              </w:numPr>
              <w:spacing w:after="0"/>
              <w:contextualSpacing w:val="0"/>
              <w:rPr>
                <w:ins w:id="1816" w:author="R2-2407807" w:date="2024-09-02T12:16:00Z"/>
                <w:rFonts w:ascii="Arial" w:hAnsi="Arial" w:cs="Arial"/>
                <w:sz w:val="18"/>
                <w:szCs w:val="18"/>
                <w:lang w:eastAsia="ja-JP"/>
              </w:rPr>
            </w:pPr>
            <w:ins w:id="1817" w:author="R2-2407807" w:date="2024-09-02T12:16:00Z">
              <w:r w:rsidRPr="00BF7D7F">
                <w:rPr>
                  <w:rFonts w:ascii="Arial" w:hAnsi="Arial" w:cs="Arial"/>
                  <w:sz w:val="18"/>
                  <w:szCs w:val="18"/>
                  <w:lang w:eastAsia="ja-JP"/>
                </w:rPr>
                <w:t>Note 2: Visibility of data content signifies that the MNO can, at least, be aware of, access, and comprehend the data without the need of SLA.</w:t>
              </w:r>
            </w:ins>
          </w:p>
          <w:p w14:paraId="03155EF5" w14:textId="77777777" w:rsidR="00157617" w:rsidRPr="00BF7D7F" w:rsidRDefault="00157617" w:rsidP="00157617">
            <w:pPr>
              <w:pStyle w:val="ListParagraph"/>
              <w:numPr>
                <w:ilvl w:val="0"/>
                <w:numId w:val="69"/>
              </w:numPr>
              <w:spacing w:after="0"/>
              <w:contextualSpacing w:val="0"/>
              <w:rPr>
                <w:ins w:id="1818" w:author="R2-2407807" w:date="2024-09-02T12:16:00Z"/>
                <w:rFonts w:ascii="Arial" w:hAnsi="Arial" w:cs="Arial"/>
                <w:sz w:val="18"/>
                <w:szCs w:val="18"/>
                <w:lang w:eastAsia="ja-JP"/>
              </w:rPr>
            </w:pPr>
            <w:ins w:id="1819" w:author="R2-2407807" w:date="2024-09-02T12:16:00Z">
              <w:r w:rsidRPr="00BF7D7F">
                <w:rPr>
                  <w:rFonts w:ascii="Arial" w:hAnsi="Arial" w:cs="Arial"/>
                  <w:sz w:val="18"/>
                  <w:szCs w:val="18"/>
                </w:rPr>
                <w:t>Note 3: T</w:t>
              </w:r>
              <w:r w:rsidRPr="00BF7D7F">
                <w:rPr>
                  <w:rFonts w:ascii="Arial" w:hAnsi="Arial" w:cs="Arial"/>
                  <w:sz w:val="18"/>
                  <w:szCs w:val="18"/>
                  <w:lang w:eastAsia="ja-JP"/>
                </w:rPr>
                <w:t>he following options are identified to realize the different levels of data content visibility to the MNO:</w:t>
              </w:r>
            </w:ins>
          </w:p>
          <w:p w14:paraId="65E8992B" w14:textId="77777777" w:rsidR="00157617" w:rsidRPr="00BF7D7F" w:rsidRDefault="00157617" w:rsidP="00157617">
            <w:pPr>
              <w:pStyle w:val="ListParagraph"/>
              <w:numPr>
                <w:ilvl w:val="1"/>
                <w:numId w:val="70"/>
              </w:numPr>
              <w:spacing w:after="0"/>
              <w:contextualSpacing w:val="0"/>
              <w:rPr>
                <w:ins w:id="1820" w:author="R2-2407807" w:date="2024-09-02T12:16:00Z"/>
                <w:rFonts w:ascii="Arial" w:hAnsi="Arial" w:cs="Arial"/>
                <w:sz w:val="18"/>
                <w:szCs w:val="18"/>
                <w:lang w:eastAsia="ja-JP"/>
              </w:rPr>
            </w:pPr>
            <w:ins w:id="1821" w:author="R2-2407807" w:date="2024-09-02T12:16:00Z">
              <w:r w:rsidRPr="00BF7D7F">
                <w:rPr>
                  <w:rFonts w:ascii="Arial" w:hAnsi="Arial" w:cs="Arial"/>
                  <w:sz w:val="18"/>
                  <w:szCs w:val="18"/>
                  <w:lang w:eastAsia="ja-JP"/>
                </w:rPr>
                <w:t>Full visibility for standardized data content.</w:t>
              </w:r>
            </w:ins>
          </w:p>
          <w:p w14:paraId="2749015C" w14:textId="77777777" w:rsidR="00157617" w:rsidRPr="00BF7D7F" w:rsidRDefault="00157617" w:rsidP="00157617">
            <w:pPr>
              <w:pStyle w:val="ListParagraph"/>
              <w:numPr>
                <w:ilvl w:val="1"/>
                <w:numId w:val="70"/>
              </w:numPr>
              <w:spacing w:after="0"/>
              <w:contextualSpacing w:val="0"/>
              <w:rPr>
                <w:ins w:id="1822" w:author="R2-2407807" w:date="2024-09-02T12:16:00Z"/>
                <w:rFonts w:ascii="Arial" w:hAnsi="Arial" w:cs="Arial"/>
                <w:sz w:val="18"/>
                <w:szCs w:val="18"/>
                <w:lang w:eastAsia="ja-JP"/>
              </w:rPr>
            </w:pPr>
            <w:ins w:id="1823" w:author="R2-2407807" w:date="2024-09-02T12:16:00Z">
              <w:r w:rsidRPr="00BF7D7F">
                <w:rPr>
                  <w:rFonts w:ascii="Arial" w:hAnsi="Arial" w:cs="Arial"/>
                  <w:sz w:val="18"/>
                  <w:szCs w:val="18"/>
                  <w:lang w:eastAsia="ja-JP"/>
                </w:rPr>
                <w:t>Partial visibility for partially standardized data content (e.g. UE proprietary information can be included transparently together with the standardized data message).</w:t>
              </w:r>
            </w:ins>
          </w:p>
          <w:p w14:paraId="36C5DEC5" w14:textId="77777777" w:rsidR="00157617" w:rsidRPr="00BF7D7F" w:rsidRDefault="00157617" w:rsidP="00157617">
            <w:pPr>
              <w:pStyle w:val="ListParagraph"/>
              <w:numPr>
                <w:ilvl w:val="1"/>
                <w:numId w:val="70"/>
              </w:numPr>
              <w:spacing w:after="0"/>
              <w:contextualSpacing w:val="0"/>
              <w:rPr>
                <w:ins w:id="1824" w:author="R2-2407807" w:date="2024-09-02T12:16:00Z"/>
                <w:rFonts w:ascii="Arial" w:hAnsi="Arial" w:cs="Arial"/>
                <w:sz w:val="18"/>
                <w:szCs w:val="18"/>
              </w:rPr>
            </w:pPr>
            <w:ins w:id="1825" w:author="R2-2407807" w:date="2024-09-02T12:16:00Z">
              <w:r w:rsidRPr="00BF7D7F">
                <w:rPr>
                  <w:rFonts w:ascii="Arial" w:hAnsi="Arial" w:cs="Arial"/>
                  <w:sz w:val="18"/>
                  <w:szCs w:val="18"/>
                  <w:lang w:eastAsia="ja-JP"/>
                </w:rPr>
                <w:t>No standardized visibility (e.g. UE proprietary information can only be included transparently).</w:t>
              </w:r>
            </w:ins>
          </w:p>
          <w:p w14:paraId="5FFFF5D2" w14:textId="77777777" w:rsidR="00157617" w:rsidRPr="00BF7D7F" w:rsidRDefault="00157617" w:rsidP="00157617">
            <w:pPr>
              <w:pStyle w:val="ListParagraph"/>
              <w:numPr>
                <w:ilvl w:val="0"/>
                <w:numId w:val="70"/>
              </w:numPr>
              <w:spacing w:after="0"/>
              <w:contextualSpacing w:val="0"/>
              <w:rPr>
                <w:ins w:id="1826" w:author="R2-2407807" w:date="2024-09-02T12:16:00Z"/>
                <w:rFonts w:ascii="Arial" w:hAnsi="Arial" w:cs="Arial"/>
                <w:sz w:val="18"/>
                <w:szCs w:val="18"/>
              </w:rPr>
            </w:pPr>
            <w:ins w:id="1827" w:author="R2-2407807" w:date="2024-09-02T12:16:00Z">
              <w:r w:rsidRPr="00BF7D7F">
                <w:rPr>
                  <w:rFonts w:ascii="Arial" w:hAnsi="Arial" w:cs="Arial"/>
                  <w:sz w:val="18"/>
                  <w:szCs w:val="18"/>
                </w:rPr>
                <w:t>Note 4: The potential involvement of NF or other higher layers entities/functionalities should be discussed in other WGs. Impact on the OTT server is not in the scope of RAN2 discussion.</w:t>
              </w:r>
            </w:ins>
          </w:p>
          <w:p w14:paraId="7986535A" w14:textId="77777777" w:rsidR="00157617" w:rsidRPr="00BF7D7F" w:rsidRDefault="00157617" w:rsidP="00157617">
            <w:pPr>
              <w:pStyle w:val="ListParagraph"/>
              <w:numPr>
                <w:ilvl w:val="0"/>
                <w:numId w:val="70"/>
              </w:numPr>
              <w:spacing w:after="0"/>
              <w:contextualSpacing w:val="0"/>
              <w:rPr>
                <w:ins w:id="1828" w:author="R2-2407807" w:date="2024-09-02T12:16:00Z"/>
                <w:rFonts w:ascii="Arial" w:hAnsi="Arial" w:cs="Arial"/>
                <w:sz w:val="18"/>
                <w:szCs w:val="18"/>
              </w:rPr>
            </w:pPr>
            <w:ins w:id="1829" w:author="R2-2407807" w:date="2024-09-02T12:16:00Z">
              <w:r w:rsidRPr="00BF7D7F">
                <w:rPr>
                  <w:rFonts w:ascii="Arial" w:hAnsi="Arial" w:cs="Arial"/>
                  <w:sz w:val="18"/>
                  <w:szCs w:val="18"/>
                </w:rPr>
                <w:t>Note 5: RAN2 cannot reach consensus on the level of possible MNO controllability and visibility via Option 1b without input from SA groups.</w:t>
              </w:r>
            </w:ins>
          </w:p>
          <w:p w14:paraId="31388A46" w14:textId="77777777" w:rsidR="00157617" w:rsidRPr="00BF7D7F" w:rsidRDefault="00157617" w:rsidP="00157617">
            <w:pPr>
              <w:pStyle w:val="ListParagraph"/>
              <w:numPr>
                <w:ilvl w:val="0"/>
                <w:numId w:val="70"/>
              </w:numPr>
              <w:spacing w:after="0"/>
              <w:contextualSpacing w:val="0"/>
              <w:rPr>
                <w:ins w:id="1830" w:author="R2-2407807" w:date="2024-09-02T12:16:00Z"/>
                <w:rFonts w:ascii="Arial" w:hAnsi="Arial" w:cs="Arial"/>
                <w:sz w:val="18"/>
                <w:szCs w:val="18"/>
              </w:rPr>
            </w:pPr>
            <w:ins w:id="1831" w:author="R2-2407807" w:date="2024-09-02T12:16:00Z">
              <w:r w:rsidRPr="00BF7D7F">
                <w:rPr>
                  <w:rFonts w:ascii="Arial" w:hAnsi="Arial" w:cs="Arial"/>
                  <w:sz w:val="18"/>
                  <w:szCs w:val="18"/>
                  <w:lang w:eastAsia="ja-JP"/>
                </w:rPr>
                <w:t>Note 6: RAN2 has not concluded on the need for partial and no visibility options.</w:t>
              </w:r>
            </w:ins>
          </w:p>
          <w:p w14:paraId="611D6C87" w14:textId="77777777" w:rsidR="00157617" w:rsidRPr="00BF7D7F" w:rsidRDefault="00157617" w:rsidP="00157617">
            <w:pPr>
              <w:pStyle w:val="ListParagraph"/>
              <w:numPr>
                <w:ilvl w:val="0"/>
                <w:numId w:val="70"/>
              </w:numPr>
              <w:spacing w:after="0"/>
              <w:contextualSpacing w:val="0"/>
              <w:rPr>
                <w:ins w:id="1832" w:author="R2-2407807" w:date="2024-09-02T12:16:00Z"/>
                <w:rFonts w:ascii="Arial" w:hAnsi="Arial" w:cs="Arial"/>
                <w:sz w:val="18"/>
                <w:szCs w:val="18"/>
              </w:rPr>
            </w:pPr>
            <w:ins w:id="1833" w:author="R2-2407807" w:date="2024-09-02T12:16:00Z">
              <w:r w:rsidRPr="00BF7D7F">
                <w:rPr>
                  <w:rFonts w:ascii="Arial" w:hAnsi="Arial" w:cs="Arial"/>
                  <w:sz w:val="18"/>
                  <w:szCs w:val="18"/>
                  <w:lang w:eastAsia="en-GB"/>
                </w:rPr>
                <w:t>Note 7: RAN2 cannot reach consensus on the feasibility of UP tunnel in Options 2 and 3</w:t>
              </w:r>
            </w:ins>
          </w:p>
        </w:tc>
      </w:tr>
    </w:tbl>
    <w:p w14:paraId="713963A2" w14:textId="77777777" w:rsidR="00157617" w:rsidRPr="00BF7D7F" w:rsidRDefault="00157617" w:rsidP="00157617">
      <w:pPr>
        <w:rPr>
          <w:ins w:id="1834" w:author="R2-2407807" w:date="2024-09-02T12:16:00Z"/>
        </w:rPr>
      </w:pPr>
    </w:p>
    <w:p w14:paraId="3DDCEB3E" w14:textId="46DBBA20" w:rsidR="00157617" w:rsidRPr="00BF7D7F" w:rsidRDefault="00157617" w:rsidP="00157617">
      <w:pPr>
        <w:rPr>
          <w:ins w:id="1835" w:author="R2-2407807" w:date="2024-09-02T12:15:00Z"/>
        </w:rPr>
      </w:pPr>
      <w:ins w:id="1836" w:author="R2-2407807" w:date="2024-09-02T12:16:00Z">
        <w:r w:rsidRPr="00BF7D7F">
          <w:t>Related to privacy, it has been stressed in RAN2 the importance that any potential mechanism to collect UE side data for model training purposes (including the options 1a, 1b, 2, 3 listed above) must comply with privacy protection regulations, requirements, laws and/or policies. An informative Annex is included at the end of this document capturing examples of privacy concerns for different stakeholders participating in the discussion.</w:t>
        </w:r>
      </w:ins>
    </w:p>
    <w:p w14:paraId="4EFF79E2" w14:textId="226BAA85" w:rsidR="001F7064" w:rsidRPr="00BF7D7F" w:rsidRDefault="001F7064" w:rsidP="00481EAA">
      <w:pPr>
        <w:spacing w:after="0"/>
      </w:pPr>
    </w:p>
    <w:p w14:paraId="58A6FB4F" w14:textId="0EFC2539" w:rsidR="00167BB5" w:rsidRPr="00BF7D7F" w:rsidRDefault="000059F2" w:rsidP="0041231A">
      <w:pPr>
        <w:pStyle w:val="Heading1"/>
      </w:pPr>
      <w:bookmarkStart w:id="1837" w:name="_Toc135002598"/>
      <w:bookmarkStart w:id="1838" w:name="_Toc149657199"/>
      <w:r w:rsidRPr="00BF7D7F">
        <w:t>8</w:t>
      </w:r>
      <w:r w:rsidR="0041231A" w:rsidRPr="00BF7D7F">
        <w:tab/>
        <w:t>Conclusions</w:t>
      </w:r>
      <w:bookmarkEnd w:id="1837"/>
      <w:bookmarkEnd w:id="1838"/>
    </w:p>
    <w:p w14:paraId="5F1CAF28" w14:textId="012363F3" w:rsidR="00F821B0" w:rsidRPr="00BF7D7F" w:rsidRDefault="00F821B0" w:rsidP="00F821B0">
      <w:r w:rsidRPr="00BF7D7F">
        <w:t>The following aspects have been studied for the general framework of AI/ML over air interface for one-sided models and two-sided models</w:t>
      </w:r>
      <w:r w:rsidR="000B6F5A" w:rsidRPr="00BF7D7F">
        <w:t>:</w:t>
      </w:r>
    </w:p>
    <w:p w14:paraId="6A7884D8" w14:textId="0563836D" w:rsidR="00F821B0" w:rsidRPr="00BF7D7F" w:rsidRDefault="00E17853" w:rsidP="00E17853">
      <w:pPr>
        <w:pStyle w:val="B1"/>
      </w:pPr>
      <w:r w:rsidRPr="00BF7D7F">
        <w:t>-</w:t>
      </w:r>
      <w:r w:rsidRPr="00BF7D7F">
        <w:tab/>
      </w:r>
      <w:r w:rsidR="00F821B0" w:rsidRPr="00BF7D7F">
        <w:t>Various Network-UE Collaboration Levels</w:t>
      </w:r>
    </w:p>
    <w:p w14:paraId="2C8D4137" w14:textId="6984DA8A" w:rsidR="00F821B0" w:rsidRPr="00BF7D7F" w:rsidRDefault="00E17853" w:rsidP="00E17853">
      <w:pPr>
        <w:pStyle w:val="B1"/>
      </w:pPr>
      <w:r w:rsidRPr="00BF7D7F">
        <w:t>-</w:t>
      </w:r>
      <w:r w:rsidRPr="00BF7D7F">
        <w:tab/>
      </w:r>
      <w:r w:rsidR="00F821B0" w:rsidRPr="00BF7D7F">
        <w:t>Functionality-based LCM and model-ID-based LCM</w:t>
      </w:r>
    </w:p>
    <w:p w14:paraId="420BA04A" w14:textId="306F68E1" w:rsidR="00F821B0" w:rsidRPr="00BF7D7F" w:rsidRDefault="00E17853" w:rsidP="00E17853">
      <w:pPr>
        <w:pStyle w:val="B1"/>
      </w:pPr>
      <w:r w:rsidRPr="00BF7D7F">
        <w:t>-</w:t>
      </w:r>
      <w:r w:rsidRPr="00BF7D7F">
        <w:tab/>
      </w:r>
      <w:r w:rsidR="00F821B0" w:rsidRPr="00BF7D7F">
        <w:t>Functionality/model selection, activation, deactivation, switching, fallback</w:t>
      </w:r>
    </w:p>
    <w:p w14:paraId="53111165" w14:textId="7C709CA2" w:rsidR="00F821B0" w:rsidRPr="00BF7D7F" w:rsidRDefault="00E17853" w:rsidP="00E17853">
      <w:pPr>
        <w:pStyle w:val="B1"/>
      </w:pPr>
      <w:r w:rsidRPr="00BF7D7F">
        <w:t>-</w:t>
      </w:r>
      <w:r w:rsidRPr="00BF7D7F">
        <w:tab/>
      </w:r>
      <w:r w:rsidR="00F821B0" w:rsidRPr="00BF7D7F">
        <w:t>Functionality identification and model identification</w:t>
      </w:r>
    </w:p>
    <w:p w14:paraId="50D539B7" w14:textId="3202DEA2" w:rsidR="00F821B0" w:rsidRPr="00BF7D7F" w:rsidRDefault="00E17853" w:rsidP="00E17853">
      <w:pPr>
        <w:pStyle w:val="B1"/>
      </w:pPr>
      <w:r w:rsidRPr="00BF7D7F">
        <w:t>-</w:t>
      </w:r>
      <w:r w:rsidRPr="00BF7D7F">
        <w:tab/>
      </w:r>
      <w:r w:rsidR="00F821B0" w:rsidRPr="00BF7D7F">
        <w:t>Data collection</w:t>
      </w:r>
    </w:p>
    <w:p w14:paraId="1F13FC25" w14:textId="66EF0098" w:rsidR="00F821B0" w:rsidRPr="00BF7D7F" w:rsidRDefault="00E17853" w:rsidP="00E17853">
      <w:pPr>
        <w:pStyle w:val="B1"/>
      </w:pPr>
      <w:r w:rsidRPr="00BF7D7F">
        <w:t>-</w:t>
      </w:r>
      <w:r w:rsidRPr="00BF7D7F">
        <w:tab/>
      </w:r>
      <w:r w:rsidR="00F821B0" w:rsidRPr="00BF7D7F">
        <w:t>Performance monitoring</w:t>
      </w:r>
    </w:p>
    <w:p w14:paraId="5CBCE909" w14:textId="7B6D54AB" w:rsidR="00F821B0" w:rsidRPr="00BF7D7F" w:rsidRDefault="00E17853" w:rsidP="00E17853">
      <w:pPr>
        <w:pStyle w:val="B1"/>
      </w:pPr>
      <w:r w:rsidRPr="00BF7D7F">
        <w:t>-</w:t>
      </w:r>
      <w:r w:rsidRPr="00BF7D7F">
        <w:tab/>
      </w:r>
      <w:r w:rsidR="00F821B0" w:rsidRPr="00BF7D7F">
        <w:t>Various model identification Types and their use cases</w:t>
      </w:r>
    </w:p>
    <w:p w14:paraId="5644F70E" w14:textId="74E89EF0" w:rsidR="00F821B0" w:rsidRPr="00BF7D7F" w:rsidRDefault="00E17853" w:rsidP="00E17853">
      <w:pPr>
        <w:pStyle w:val="B1"/>
      </w:pPr>
      <w:r w:rsidRPr="00BF7D7F">
        <w:lastRenderedPageBreak/>
        <w:t>-</w:t>
      </w:r>
      <w:r w:rsidRPr="00BF7D7F">
        <w:tab/>
      </w:r>
      <w:r w:rsidR="00F821B0" w:rsidRPr="00BF7D7F">
        <w:t>Reporting of applicable functionalities/models</w:t>
      </w:r>
    </w:p>
    <w:p w14:paraId="2EC6A66F" w14:textId="2474D88C" w:rsidR="00F821B0" w:rsidRPr="00BF7D7F" w:rsidRDefault="00E17853" w:rsidP="00E17853">
      <w:pPr>
        <w:pStyle w:val="B1"/>
      </w:pPr>
      <w:r w:rsidRPr="00BF7D7F">
        <w:t>-</w:t>
      </w:r>
      <w:r w:rsidRPr="00BF7D7F">
        <w:tab/>
      </w:r>
      <w:r w:rsidR="00F821B0" w:rsidRPr="00BF7D7F">
        <w:t>Method(s) to ensure consistency between training and inference regarding NW-side additional conditions (if identified) for inference at UE</w:t>
      </w:r>
    </w:p>
    <w:p w14:paraId="15EBBBB4" w14:textId="3A42E40A" w:rsidR="00F821B0" w:rsidRPr="00BF7D7F" w:rsidRDefault="00E17853" w:rsidP="00E17853">
      <w:pPr>
        <w:pStyle w:val="B1"/>
      </w:pPr>
      <w:r w:rsidRPr="00BF7D7F">
        <w:t>-</w:t>
      </w:r>
      <w:r w:rsidRPr="00BF7D7F">
        <w:tab/>
      </w:r>
      <w:r w:rsidR="00F821B0" w:rsidRPr="00BF7D7F">
        <w:t>Model delivery/transfer and analysis of various model delivery/transfer Cases</w:t>
      </w:r>
    </w:p>
    <w:p w14:paraId="39F93198" w14:textId="0F8CB7E5" w:rsidR="00F821B0" w:rsidRPr="00BF7D7F" w:rsidRDefault="00F821B0" w:rsidP="00F821B0">
      <w:r w:rsidRPr="00BF7D7F">
        <w:t>The above studied aspects for General Framework can be considered for developing/specifying AI/ML use cases and common framework (if needed for some aspects) across AI/ML use cases.</w:t>
      </w:r>
    </w:p>
    <w:p w14:paraId="45D09557" w14:textId="77777777" w:rsidR="007A3D09" w:rsidRPr="00BF7D7F" w:rsidRDefault="007A3D09" w:rsidP="00F95493">
      <w:pPr>
        <w:rPr>
          <w:ins w:id="1839" w:author="Juan Montojo" w:date="2024-09-01T16:01:00Z"/>
        </w:rPr>
      </w:pPr>
      <w:ins w:id="1840" w:author="Juan Montojo" w:date="2024-09-01T16:01:00Z">
        <w:r w:rsidRPr="00BF7D7F">
          <w:t>Rel-19 continues to study different options of model identification and the associated details, and achieve the following conclusions:</w:t>
        </w:r>
      </w:ins>
    </w:p>
    <w:p w14:paraId="6DFDFED3" w14:textId="77777777" w:rsidR="007A3D09" w:rsidRPr="00BF7D7F" w:rsidRDefault="007A3D09" w:rsidP="003F70FC">
      <w:pPr>
        <w:pStyle w:val="ListParagraph"/>
        <w:numPr>
          <w:ilvl w:val="0"/>
          <w:numId w:val="11"/>
        </w:numPr>
        <w:contextualSpacing w:val="0"/>
        <w:rPr>
          <w:ins w:id="1841" w:author="Juan Montojo" w:date="2024-09-01T16:01:00Z"/>
        </w:rPr>
      </w:pPr>
      <w:ins w:id="1842" w:author="Juan Montojo" w:date="2024-09-01T16:01:00Z">
        <w:r w:rsidRPr="00BF7D7F">
          <w:t>From RAN1 perspective, model identification is at least applicable to some of inter-vendor training collaboration option(s) of CSI compression using two-sided model (if supported).</w:t>
        </w:r>
      </w:ins>
    </w:p>
    <w:p w14:paraId="4425C4C9" w14:textId="77777777" w:rsidR="007A3D09" w:rsidRPr="00BF7D7F" w:rsidRDefault="007A3D09" w:rsidP="003F70FC">
      <w:pPr>
        <w:pStyle w:val="ListParagraph"/>
        <w:numPr>
          <w:ilvl w:val="0"/>
          <w:numId w:val="11"/>
        </w:numPr>
        <w:contextualSpacing w:val="0"/>
        <w:rPr>
          <w:ins w:id="1843" w:author="Juan Montojo" w:date="2024-09-01T16:01:00Z"/>
        </w:rPr>
      </w:pPr>
      <w:ins w:id="1844" w:author="Juan Montojo" w:date="2024-09-01T16:01:00Z">
        <w:r w:rsidRPr="00BF7D7F">
          <w:t>The model identification procedure dedicated to MI-Option2 for one-sided model is not pursued for Rel-19 normative work.</w:t>
        </w:r>
      </w:ins>
    </w:p>
    <w:p w14:paraId="77FB2EA7" w14:textId="77777777" w:rsidR="007A3D09" w:rsidRPr="00BF7D7F" w:rsidRDefault="007A3D09" w:rsidP="003F70FC">
      <w:pPr>
        <w:pStyle w:val="ListParagraph"/>
        <w:numPr>
          <w:ilvl w:val="0"/>
          <w:numId w:val="11"/>
        </w:numPr>
        <w:contextualSpacing w:val="0"/>
        <w:rPr>
          <w:ins w:id="1845" w:author="Juan Montojo" w:date="2024-09-01T16:01:00Z"/>
        </w:rPr>
      </w:pPr>
      <w:ins w:id="1846" w:author="Juan Montojo" w:date="2024-09-01T16:01:00Z">
        <w:r w:rsidRPr="00BF7D7F">
          <w:t>The model identification procedure dedicated to MI-Option5 is not pursued for Rel-19 normative work.</w:t>
        </w:r>
      </w:ins>
    </w:p>
    <w:p w14:paraId="7A39C27D" w14:textId="3963F628" w:rsidR="007A3D09" w:rsidRPr="00BF7D7F" w:rsidRDefault="007A3D09" w:rsidP="00F95493">
      <w:pPr>
        <w:rPr>
          <w:ins w:id="1847" w:author="Juan Montojo" w:date="2024-09-01T16:01:00Z"/>
        </w:rPr>
      </w:pPr>
      <w:ins w:id="1848" w:author="Juan Montojo" w:date="2024-09-01T16:01:00Z">
        <w:r w:rsidRPr="00BF7D7F">
          <w:t xml:space="preserve">Rel-19 continues to study the details of </w:t>
        </w:r>
        <w:r w:rsidRPr="00BF7D7F">
          <w:rPr>
            <w:bCs/>
          </w:rPr>
          <w:t>model delivery/transfer cases and analy</w:t>
        </w:r>
      </w:ins>
      <w:ins w:id="1849" w:author="Juan Montojo" w:date="2024-09-01T16:05:00Z">
        <w:r w:rsidR="009B00A2" w:rsidRPr="00BF7D7F">
          <w:rPr>
            <w:bCs/>
          </w:rPr>
          <w:t>ses</w:t>
        </w:r>
      </w:ins>
      <w:ins w:id="1850" w:author="Juan Montojo" w:date="2024-09-01T16:01:00Z">
        <w:r w:rsidRPr="00BF7D7F">
          <w:rPr>
            <w:bCs/>
          </w:rPr>
          <w:t xml:space="preserve"> their pros and cons, and achieves the following conclusions   </w:t>
        </w:r>
      </w:ins>
    </w:p>
    <w:p w14:paraId="14E71F23" w14:textId="77777777" w:rsidR="007A3D09" w:rsidRPr="00BF7D7F" w:rsidRDefault="007A3D09" w:rsidP="003F70FC">
      <w:pPr>
        <w:pStyle w:val="ListParagraph"/>
        <w:numPr>
          <w:ilvl w:val="0"/>
          <w:numId w:val="11"/>
        </w:numPr>
        <w:contextualSpacing w:val="0"/>
        <w:rPr>
          <w:ins w:id="1851" w:author="Juan Montojo" w:date="2024-09-01T16:01:00Z"/>
        </w:rPr>
      </w:pPr>
      <w:ins w:id="1852" w:author="Juan Montojo" w:date="2024-09-01T16:01:00Z">
        <w:r w:rsidRPr="00BF7D7F">
          <w:t>From RAN1 perspective, model transfer is needed at least for some (e.g., Option 3b) of inter-vendor training collaboration option(s) of CSI compression using two-sided model (if supported).</w:t>
        </w:r>
      </w:ins>
    </w:p>
    <w:p w14:paraId="01A24095" w14:textId="77777777" w:rsidR="007A3D09" w:rsidRPr="00BF7D7F" w:rsidRDefault="007A3D09" w:rsidP="003F70FC">
      <w:pPr>
        <w:pStyle w:val="ListParagraph"/>
        <w:numPr>
          <w:ilvl w:val="0"/>
          <w:numId w:val="11"/>
        </w:numPr>
        <w:contextualSpacing w:val="0"/>
        <w:rPr>
          <w:ins w:id="1853" w:author="Juan Montojo" w:date="2024-09-01T16:01:00Z"/>
        </w:rPr>
      </w:pPr>
      <w:ins w:id="1854" w:author="Juan Montojo" w:date="2024-09-01T16:01:00Z">
        <w:r w:rsidRPr="00BF7D7F">
          <w:t>From RAN1 perspective, the model transfer/delivery Case z2 is deprioritized at least for UE-sided model in Rel-19 due to the following reasons:</w:t>
        </w:r>
      </w:ins>
    </w:p>
    <w:p w14:paraId="489456D1" w14:textId="77777777" w:rsidR="007A3D09" w:rsidRPr="00BF7D7F" w:rsidRDefault="007A3D09" w:rsidP="003F70FC">
      <w:pPr>
        <w:pStyle w:val="ListParagraph"/>
        <w:numPr>
          <w:ilvl w:val="1"/>
          <w:numId w:val="11"/>
        </w:numPr>
        <w:contextualSpacing w:val="0"/>
        <w:rPr>
          <w:ins w:id="1855" w:author="Juan Montojo" w:date="2024-09-01T16:01:00Z"/>
        </w:rPr>
      </w:pPr>
      <w:ins w:id="1856" w:author="Juan Montojo" w:date="2024-09-01T16:01:00Z">
        <w:r w:rsidRPr="00BF7D7F">
          <w:t>Risk of proprietary design disclosure</w:t>
        </w:r>
      </w:ins>
    </w:p>
    <w:p w14:paraId="7DD35CBA" w14:textId="77777777" w:rsidR="007A3D09" w:rsidRPr="00BF7D7F" w:rsidRDefault="007A3D09" w:rsidP="003F70FC">
      <w:pPr>
        <w:pStyle w:val="ListParagraph"/>
        <w:numPr>
          <w:ilvl w:val="1"/>
          <w:numId w:val="11"/>
        </w:numPr>
        <w:contextualSpacing w:val="0"/>
        <w:rPr>
          <w:ins w:id="1857" w:author="Juan Montojo" w:date="2024-09-01T16:01:00Z"/>
        </w:rPr>
      </w:pPr>
      <w:ins w:id="1858" w:author="Juan Montojo" w:date="2024-09-01T16:01:00Z">
        <w:r w:rsidRPr="00BF7D7F">
          <w:t xml:space="preserve">Burden of offline cross-vendor collaboration </w:t>
        </w:r>
      </w:ins>
    </w:p>
    <w:p w14:paraId="309937D8" w14:textId="77777777" w:rsidR="007A3D09" w:rsidRPr="00BF7D7F" w:rsidRDefault="007A3D09" w:rsidP="003F70FC">
      <w:pPr>
        <w:pStyle w:val="ListParagraph"/>
        <w:numPr>
          <w:ilvl w:val="0"/>
          <w:numId w:val="11"/>
        </w:numPr>
        <w:contextualSpacing w:val="0"/>
        <w:rPr>
          <w:ins w:id="1859" w:author="Juan Montojo" w:date="2024-09-01T16:01:00Z"/>
        </w:rPr>
      </w:pPr>
      <w:ins w:id="1860" w:author="Juan Montojo" w:date="2024-09-01T16:01:00Z">
        <w:r w:rsidRPr="00BF7D7F">
          <w:t>From RAN1 perspective, the model transfer/delivery Case z3 is deprioritized for Rel-19 due to the following reasons (compared to Case y):</w:t>
        </w:r>
      </w:ins>
    </w:p>
    <w:p w14:paraId="01001F15" w14:textId="77777777" w:rsidR="007A3D09" w:rsidRPr="00BF7D7F" w:rsidRDefault="007A3D09" w:rsidP="003F70FC">
      <w:pPr>
        <w:pStyle w:val="ListParagraph"/>
        <w:numPr>
          <w:ilvl w:val="1"/>
          <w:numId w:val="11"/>
        </w:numPr>
        <w:contextualSpacing w:val="0"/>
        <w:rPr>
          <w:ins w:id="1861" w:author="Juan Montojo" w:date="2024-09-01T16:01:00Z"/>
        </w:rPr>
      </w:pPr>
      <w:ins w:id="1862" w:author="Juan Montojo" w:date="2024-09-01T16:01:00Z">
        <w:r w:rsidRPr="00BF7D7F">
          <w:t>No much benefit compared to Case y</w:t>
        </w:r>
      </w:ins>
    </w:p>
    <w:p w14:paraId="7CB51249" w14:textId="77777777" w:rsidR="007A3D09" w:rsidRPr="00BF7D7F" w:rsidRDefault="007A3D09" w:rsidP="003F70FC">
      <w:pPr>
        <w:pStyle w:val="ListParagraph"/>
        <w:numPr>
          <w:ilvl w:val="1"/>
          <w:numId w:val="11"/>
        </w:numPr>
        <w:contextualSpacing w:val="0"/>
        <w:rPr>
          <w:ins w:id="1863" w:author="Juan Montojo" w:date="2024-09-01T16:01:00Z"/>
        </w:rPr>
      </w:pPr>
      <w:ins w:id="1864" w:author="Juan Montojo" w:date="2024-09-01T16:01:00Z">
        <w:r w:rsidRPr="00BF7D7F">
          <w:t>Risk of proprietary design disclosure</w:t>
        </w:r>
      </w:ins>
    </w:p>
    <w:p w14:paraId="498B7A6C" w14:textId="77777777" w:rsidR="007A3D09" w:rsidRPr="00BF7D7F" w:rsidRDefault="007A3D09" w:rsidP="003F70FC">
      <w:pPr>
        <w:pStyle w:val="ListParagraph"/>
        <w:numPr>
          <w:ilvl w:val="1"/>
          <w:numId w:val="11"/>
        </w:numPr>
        <w:contextualSpacing w:val="0"/>
        <w:rPr>
          <w:ins w:id="1865" w:author="Juan Montojo" w:date="2024-09-01T16:01:00Z"/>
        </w:rPr>
      </w:pPr>
      <w:ins w:id="1866" w:author="Juan Montojo" w:date="2024-09-01T16:01:00Z">
        <w:r w:rsidRPr="00BF7D7F">
          <w:t>Large burden of offline cross-vendor collaboration</w:t>
        </w:r>
      </w:ins>
    </w:p>
    <w:p w14:paraId="06E46904" w14:textId="77777777" w:rsidR="007A3D09" w:rsidRPr="00BF7D7F" w:rsidRDefault="007A3D09" w:rsidP="003F70FC">
      <w:pPr>
        <w:pStyle w:val="ListParagraph"/>
        <w:numPr>
          <w:ilvl w:val="1"/>
          <w:numId w:val="11"/>
        </w:numPr>
        <w:contextualSpacing w:val="0"/>
        <w:rPr>
          <w:ins w:id="1867" w:author="Juan Montojo" w:date="2024-09-01T16:01:00Z"/>
        </w:rPr>
      </w:pPr>
      <w:ins w:id="1868" w:author="Juan Montojo" w:date="2024-09-01T16:01:00Z">
        <w:r w:rsidRPr="00BF7D7F">
          <w:t>Additional burden on model storage within in 3GPP network</w:t>
        </w:r>
      </w:ins>
    </w:p>
    <w:p w14:paraId="039D6186" w14:textId="77777777" w:rsidR="007A3D09" w:rsidRPr="00BF7D7F" w:rsidRDefault="007A3D09" w:rsidP="003F70FC">
      <w:pPr>
        <w:pStyle w:val="ListParagraph"/>
        <w:numPr>
          <w:ilvl w:val="0"/>
          <w:numId w:val="11"/>
        </w:numPr>
        <w:contextualSpacing w:val="0"/>
        <w:rPr>
          <w:ins w:id="1869" w:author="Juan Montojo" w:date="2024-09-01T16:01:00Z"/>
        </w:rPr>
      </w:pPr>
      <w:ins w:id="1870" w:author="Juan Montojo" w:date="2024-09-01T16:01:00Z">
        <w:r w:rsidRPr="00BF7D7F">
          <w:t>From RAN1 perspective, the model transfer/delivery Case z5 is deprioritized for Rel-19.</w:t>
        </w:r>
      </w:ins>
    </w:p>
    <w:p w14:paraId="47B30574" w14:textId="77777777" w:rsidR="007A3D09" w:rsidRPr="00BF7D7F" w:rsidRDefault="007A3D09" w:rsidP="00F95493">
      <w:pPr>
        <w:rPr>
          <w:ins w:id="1871" w:author="Juan Montojo" w:date="2024-09-01T16:01:00Z"/>
          <w:rFonts w:eastAsia="DengXian"/>
          <w:color w:val="0070C0"/>
          <w:lang w:eastAsia="zh-CN"/>
        </w:rPr>
      </w:pPr>
      <w:ins w:id="1872" w:author="Juan Montojo" w:date="2024-09-01T16:01:00Z">
        <w:r w:rsidRPr="00BF7D7F">
          <w:rPr>
            <w:color w:val="0070C0"/>
          </w:rPr>
          <w:t xml:space="preserve">RAN1 is recommending extending the study of the </w:t>
        </w:r>
        <w:r w:rsidRPr="00BF7D7F">
          <w:rPr>
            <w:rFonts w:eastAsia="DengXian"/>
            <w:color w:val="0070C0"/>
            <w:lang w:eastAsia="zh-CN"/>
          </w:rPr>
          <w:t>model identification, and model transfer/model delivery based on RAN1 understanding the study is not completed.</w:t>
        </w:r>
      </w:ins>
    </w:p>
    <w:p w14:paraId="78D4060B" w14:textId="77777777" w:rsidR="003A1EC9" w:rsidRPr="00BF7D7F" w:rsidRDefault="003A1EC9" w:rsidP="00F821B0"/>
    <w:p w14:paraId="4B5EA6C0" w14:textId="151C904A" w:rsidR="009C1EAA" w:rsidRPr="00BF7D7F" w:rsidRDefault="001D4736" w:rsidP="009C1EAA">
      <w:pPr>
        <w:rPr>
          <w:b/>
          <w:bCs/>
          <w:i/>
          <w:iCs/>
        </w:rPr>
      </w:pPr>
      <w:r w:rsidRPr="00BF7D7F">
        <w:rPr>
          <w:b/>
          <w:bCs/>
          <w:i/>
          <w:iCs/>
        </w:rPr>
        <w:t>CSI feedback en</w:t>
      </w:r>
      <w:r w:rsidR="008D0A41" w:rsidRPr="00BF7D7F">
        <w:rPr>
          <w:b/>
          <w:bCs/>
          <w:i/>
          <w:iCs/>
        </w:rPr>
        <w:t>hancement</w:t>
      </w:r>
      <w:r w:rsidR="009C1EAA" w:rsidRPr="00BF7D7F">
        <w:rPr>
          <w:b/>
          <w:bCs/>
          <w:i/>
          <w:iCs/>
        </w:rPr>
        <w:t>:</w:t>
      </w:r>
    </w:p>
    <w:p w14:paraId="6522715D" w14:textId="26E49990" w:rsidR="009C1EAA" w:rsidRPr="00BF7D7F" w:rsidRDefault="0046079A" w:rsidP="002675F0">
      <w:pPr>
        <w:rPr>
          <w:b/>
          <w:bCs/>
        </w:rPr>
      </w:pPr>
      <w:r w:rsidRPr="00BF7D7F">
        <w:rPr>
          <w:b/>
          <w:bCs/>
        </w:rPr>
        <w:t xml:space="preserve">CSI compression sub use case: </w:t>
      </w:r>
    </w:p>
    <w:p w14:paraId="3872497C" w14:textId="77777777" w:rsidR="00891D2A" w:rsidRPr="00BF7D7F" w:rsidRDefault="00891D2A" w:rsidP="00891D2A">
      <w:r w:rsidRPr="00BF7D7F">
        <w:t xml:space="preserve">The performance benefit and potential specification impact were studied for AI/ML based CSI compression sub use case. </w:t>
      </w:r>
    </w:p>
    <w:p w14:paraId="1379F40A" w14:textId="6BC333C4" w:rsidR="00891D2A" w:rsidRPr="00BF7D7F" w:rsidRDefault="00891D2A" w:rsidP="00891D2A">
      <w:r w:rsidRPr="00BF7D7F">
        <w:t xml:space="preserve">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w:t>
      </w:r>
      <w:r w:rsidR="00B3694D" w:rsidRPr="00BF7D7F">
        <w:t>were</w:t>
      </w:r>
      <w:r w:rsidRPr="00BF7D7F">
        <w:t xml:space="preserve"> studied but not fully investigated, including the options of CQI/RI calculation, the options of rank&gt;1 solution.</w:t>
      </w:r>
    </w:p>
    <w:p w14:paraId="4893DCE1" w14:textId="142EE945" w:rsidR="00891D2A" w:rsidRPr="00BF7D7F" w:rsidRDefault="00891D2A" w:rsidP="00891D2A">
      <w:r w:rsidRPr="00BF7D7F">
        <w:t>Performance gain over baseline and computation</w:t>
      </w:r>
      <w:r w:rsidR="009C34D2" w:rsidRPr="00BF7D7F">
        <w:t>al</w:t>
      </w:r>
      <w:r w:rsidRPr="00BF7D7F">
        <w:t xml:space="preserve"> complexity in FLOPs are summarized in clause 6.2.2.8. </w:t>
      </w:r>
    </w:p>
    <w:p w14:paraId="6B8D74E2" w14:textId="24680E4A" w:rsidR="00891D2A" w:rsidRPr="00BF7D7F" w:rsidRDefault="00891D2A" w:rsidP="00891D2A">
      <w:r w:rsidRPr="00BF7D7F">
        <w:lastRenderedPageBreak/>
        <w:t xml:space="preserve">Potential specification impact on NW side/UE side data collection, dataset delivery, quantization alignment between CSI generation part at the UE and CSI reconstruction part at the NW, CSI report configuration, CSI report format, pairing information/procedure and monitoring approach were investigated but not all aspects were identified. </w:t>
      </w:r>
    </w:p>
    <w:p w14:paraId="2CC9F771" w14:textId="08375BD1" w:rsidR="00891D2A" w:rsidRPr="00BF7D7F" w:rsidRDefault="00891D2A" w:rsidP="00891D2A">
      <w:r w:rsidRPr="00BF7D7F">
        <w:t>The pros and cons are analysed for each training collaboration types, and each training collaboration type has its own benefits and limitations in different aspects. The study has investigated the feasibility of the studied training collaboration types and necessity of corresponding potential RAN1 specification impact. However, not all aspects have been concluded.</w:t>
      </w:r>
    </w:p>
    <w:p w14:paraId="267D7092" w14:textId="62D3FA54" w:rsidR="00891D2A" w:rsidRPr="00BF7D7F" w:rsidRDefault="00891D2A" w:rsidP="00891D2A">
      <w:r w:rsidRPr="00BF7D7F">
        <w:t>Both NW side and UE side performance monitoring were studied, some but not all aspects were concluded</w:t>
      </w:r>
      <w:r w:rsidR="00D441F2" w:rsidRPr="00BF7D7F">
        <w:t>.</w:t>
      </w:r>
    </w:p>
    <w:p w14:paraId="26A2A719" w14:textId="6C0781B0" w:rsidR="0018571F" w:rsidRPr="00BF7D7F" w:rsidRDefault="0018571F" w:rsidP="0018571F">
      <w:r w:rsidRPr="00BF7D7F">
        <w:t>From RAN1 perspective, there is no consensus on the recommendation of CSI compression for normative work.</w:t>
      </w:r>
    </w:p>
    <w:p w14:paraId="48F12367" w14:textId="2D35C10A" w:rsidR="0018571F" w:rsidRPr="00BF7D7F" w:rsidRDefault="0018571F" w:rsidP="0018571F">
      <w:r w:rsidRPr="00BF7D7F">
        <w:t>At least the following aspects are the reasons for the lack of RAN1 consensus on the recommendation of CSI compression for normative work</w:t>
      </w:r>
      <w:r w:rsidR="003922F6" w:rsidRPr="00BF7D7F">
        <w:t>:</w:t>
      </w:r>
    </w:p>
    <w:p w14:paraId="65E7FE88" w14:textId="7BD39289" w:rsidR="0018571F" w:rsidRPr="00BF7D7F" w:rsidRDefault="00E17853" w:rsidP="00E17853">
      <w:pPr>
        <w:pStyle w:val="B1"/>
      </w:pPr>
      <w:r w:rsidRPr="00BF7D7F">
        <w:t>-</w:t>
      </w:r>
      <w:r w:rsidRPr="00BF7D7F">
        <w:tab/>
      </w:r>
      <w:r w:rsidR="0018571F" w:rsidRPr="00BF7D7F">
        <w:t>Trade-off between performance and complexity/overhead</w:t>
      </w:r>
      <w:r w:rsidR="00135471" w:rsidRPr="00BF7D7F">
        <w:t>.</w:t>
      </w:r>
    </w:p>
    <w:p w14:paraId="101C98A0" w14:textId="3BB5DFA2" w:rsidR="0018571F" w:rsidRPr="00BF7D7F" w:rsidRDefault="00E17853" w:rsidP="00E17853">
      <w:pPr>
        <w:pStyle w:val="B1"/>
      </w:pPr>
      <w:r w:rsidRPr="00BF7D7F">
        <w:t>-</w:t>
      </w:r>
      <w:r w:rsidRPr="00BF7D7F">
        <w:tab/>
      </w:r>
      <w:r w:rsidR="0018571F" w:rsidRPr="00BF7D7F">
        <w:t>Issues related to inter-vendor training collaboration</w:t>
      </w:r>
      <w:r w:rsidR="00135471" w:rsidRPr="00BF7D7F">
        <w:t>.</w:t>
      </w:r>
    </w:p>
    <w:p w14:paraId="39FDB9E5" w14:textId="622A45F4" w:rsidR="00891D2A" w:rsidRPr="00BF7D7F" w:rsidRDefault="0018571F" w:rsidP="00DB1BF7">
      <w:r w:rsidRPr="00BF7D7F">
        <w:t>Other aspects that require further study/conclusion are captured in the summary</w:t>
      </w:r>
      <w:r w:rsidR="00DB1BF7" w:rsidRPr="00BF7D7F">
        <w:t xml:space="preserve"> above.</w:t>
      </w:r>
    </w:p>
    <w:p w14:paraId="66D1DB6F" w14:textId="76E08648" w:rsidR="0076511E" w:rsidRPr="00BF7D7F" w:rsidRDefault="0076511E" w:rsidP="0076511E">
      <w:pPr>
        <w:rPr>
          <w:b/>
          <w:bCs/>
        </w:rPr>
      </w:pPr>
      <w:r w:rsidRPr="00BF7D7F">
        <w:rPr>
          <w:b/>
          <w:bCs/>
        </w:rPr>
        <w:t xml:space="preserve">CSI prediction sub use case: </w:t>
      </w:r>
    </w:p>
    <w:p w14:paraId="1A4278F2" w14:textId="77777777" w:rsidR="005041ED" w:rsidRPr="00BF7D7F" w:rsidRDefault="005041ED" w:rsidP="0076511E">
      <w:pPr>
        <w:pStyle w:val="3GPPText"/>
        <w:spacing w:before="0" w:after="180"/>
        <w:rPr>
          <w:sz w:val="20"/>
          <w:lang w:val="en-GB"/>
        </w:rPr>
      </w:pPr>
      <w:r w:rsidRPr="00BF7D7F">
        <w:rPr>
          <w:sz w:val="20"/>
          <w:lang w:val="en-GB"/>
        </w:rPr>
        <w:t xml:space="preserve">The performance and potential specification impact were studied for AI/ML based UE side CSI prediction sub use case. </w:t>
      </w:r>
    </w:p>
    <w:p w14:paraId="20BE4C3E" w14:textId="49031C12" w:rsidR="00636165" w:rsidRPr="00BF7D7F" w:rsidRDefault="00636165" w:rsidP="00293AF0">
      <w:pPr>
        <w:overflowPunct w:val="0"/>
        <w:autoSpaceDE w:val="0"/>
        <w:autoSpaceDN w:val="0"/>
        <w:adjustRightInd w:val="0"/>
        <w:textAlignment w:val="baseline"/>
      </w:pPr>
      <w:r w:rsidRPr="00BF7D7F">
        <w:t>Evaluation</w:t>
      </w:r>
      <w:r w:rsidR="00D702DF" w:rsidRPr="00BF7D7F">
        <w:t>s</w:t>
      </w:r>
      <w:r w:rsidRPr="00BF7D7F">
        <w:t xml:space="preserve"> ha</w:t>
      </w:r>
      <w:r w:rsidR="00D702DF" w:rsidRPr="00BF7D7F">
        <w:t>ve</w:t>
      </w:r>
      <w:r w:rsidRPr="00BF7D7F">
        <w:t xml:space="preserve"> been performed to assess AI/ML based CSI prediction from various aspects, including performance compared to baseline, model input/output type, generalization over UE speed, etc. Some aspects are studied but lack observations, including scalability over various configurations and generalization over other scenarios and approach of fine tuning. Performance monitoring accuracy </w:t>
      </w:r>
      <w:r w:rsidR="00957945" w:rsidRPr="00BF7D7F">
        <w:t>has</w:t>
      </w:r>
      <w:r w:rsidRPr="00BF7D7F">
        <w:t xml:space="preserve"> not </w:t>
      </w:r>
      <w:r w:rsidR="00C17F94" w:rsidRPr="00BF7D7F">
        <w:t xml:space="preserve">been </w:t>
      </w:r>
      <w:r w:rsidRPr="00BF7D7F">
        <w:t>evaluated</w:t>
      </w:r>
      <w:r w:rsidR="00D702DF" w:rsidRPr="00BF7D7F">
        <w:t>.</w:t>
      </w:r>
    </w:p>
    <w:p w14:paraId="0326A7BF" w14:textId="38A1581E" w:rsidR="005041ED" w:rsidRPr="00BF7D7F" w:rsidRDefault="005041ED" w:rsidP="00293AF0">
      <w:pPr>
        <w:overflowPunct w:val="0"/>
        <w:autoSpaceDE w:val="0"/>
        <w:autoSpaceDN w:val="0"/>
        <w:adjustRightInd w:val="0"/>
        <w:textAlignment w:val="baseline"/>
      </w:pPr>
      <w:r w:rsidRPr="00BF7D7F">
        <w:t>Performance compared with baseline is summarized in clause 6.2.2.8.</w:t>
      </w:r>
    </w:p>
    <w:p w14:paraId="3368B833" w14:textId="3AFA63B3" w:rsidR="00135471" w:rsidRPr="00BF7D7F" w:rsidRDefault="005041ED" w:rsidP="00293AF0">
      <w:pPr>
        <w:overflowPunct w:val="0"/>
        <w:autoSpaceDE w:val="0"/>
        <w:autoSpaceDN w:val="0"/>
        <w:adjustRightInd w:val="0"/>
        <w:textAlignment w:val="baseline"/>
      </w:pPr>
      <w:r w:rsidRPr="00BF7D7F">
        <w:t>Potential specification impact on data collection and performance monitoring are discussed in</w:t>
      </w:r>
      <w:r w:rsidR="00D56027" w:rsidRPr="00BF7D7F">
        <w:t xml:space="preserve"> clause</w:t>
      </w:r>
      <w:r w:rsidRPr="00BF7D7F">
        <w:t xml:space="preserve"> 7.2.2</w:t>
      </w:r>
      <w:r w:rsidR="00135471" w:rsidRPr="00BF7D7F">
        <w:t>.</w:t>
      </w:r>
      <w:r w:rsidR="00293AF0" w:rsidRPr="00BF7D7F">
        <w:t xml:space="preserve"> </w:t>
      </w:r>
      <w:r w:rsidR="00135471" w:rsidRPr="00BF7D7F">
        <w:t>Limited specification aspects were considered.</w:t>
      </w:r>
    </w:p>
    <w:p w14:paraId="39DA540C" w14:textId="097E3D84" w:rsidR="00293AF0" w:rsidRPr="00BF7D7F" w:rsidRDefault="00293AF0" w:rsidP="00293AF0">
      <w:r w:rsidRPr="00BF7D7F">
        <w:t>From RAN1 perspective, there is no consensus on the recommendation of CSI prediction for normative work.</w:t>
      </w:r>
    </w:p>
    <w:p w14:paraId="26BEAB88" w14:textId="77777777" w:rsidR="00671050" w:rsidRPr="00BF7D7F" w:rsidRDefault="00293AF0" w:rsidP="00293AF0">
      <w:r w:rsidRPr="00BF7D7F">
        <w:t>The reason for the lack of RAN1 consensus on the recommendation of CSI prediction for normative work</w:t>
      </w:r>
      <w:r w:rsidR="006B5AF8" w:rsidRPr="00BF7D7F">
        <w:t>:</w:t>
      </w:r>
    </w:p>
    <w:p w14:paraId="64B4359C" w14:textId="0532B722" w:rsidR="00293AF0" w:rsidRPr="00BF7D7F" w:rsidRDefault="00E17853" w:rsidP="00E17853">
      <w:pPr>
        <w:pStyle w:val="B1"/>
      </w:pPr>
      <w:r w:rsidRPr="00BF7D7F">
        <w:t>-</w:t>
      </w:r>
      <w:r w:rsidRPr="00BF7D7F">
        <w:tab/>
      </w:r>
      <w:r w:rsidR="00671050" w:rsidRPr="00BF7D7F">
        <w:t>L</w:t>
      </w:r>
      <w:r w:rsidR="00293AF0" w:rsidRPr="00BF7D7F">
        <w:t>ack of results on the performance gain over non-AI/ML based approach and associated complexity</w:t>
      </w:r>
      <w:r w:rsidR="00FE007D" w:rsidRPr="00BF7D7F">
        <w:t>.</w:t>
      </w:r>
    </w:p>
    <w:p w14:paraId="49C99983" w14:textId="77777777" w:rsidR="00C31BED" w:rsidRPr="00BF7D7F" w:rsidRDefault="00293AF0" w:rsidP="00293AF0">
      <w:r w:rsidRPr="00BF7D7F">
        <w:t>Other aspects that require further study/conclusion are captured in the summary</w:t>
      </w:r>
      <w:r w:rsidR="00FE007D" w:rsidRPr="00BF7D7F">
        <w:t xml:space="preserve"> above.</w:t>
      </w:r>
    </w:p>
    <w:p w14:paraId="134AC363" w14:textId="77777777" w:rsidR="00C31BED" w:rsidRPr="00BF7D7F" w:rsidRDefault="00C31BED" w:rsidP="00C31BED">
      <w:pPr>
        <w:rPr>
          <w:ins w:id="1873" w:author="Juan Montojo" w:date="2024-09-01T17:01:00Z"/>
          <w:b/>
          <w:bCs/>
        </w:rPr>
      </w:pPr>
      <w:ins w:id="1874" w:author="Juan Montojo" w:date="2024-09-01T17:01:00Z">
        <w:r w:rsidRPr="00BF7D7F">
          <w:rPr>
            <w:b/>
            <w:bCs/>
          </w:rPr>
          <w:t xml:space="preserve">CSI prediction sub use case in Rel-19: </w:t>
        </w:r>
      </w:ins>
    </w:p>
    <w:p w14:paraId="62579B9B" w14:textId="77777777" w:rsidR="00C31BED" w:rsidRPr="00BF7D7F" w:rsidRDefault="00C31BED" w:rsidP="00C31BED">
      <w:pPr>
        <w:rPr>
          <w:ins w:id="1875" w:author="Juan Montojo" w:date="2024-09-01T17:01:00Z"/>
          <w:rFonts w:eastAsia="DengXian"/>
          <w:lang w:eastAsia="zh-CN"/>
        </w:rPr>
      </w:pPr>
      <w:ins w:id="1876" w:author="Juan Montojo" w:date="2024-09-01T17:01:00Z">
        <w:r w:rsidRPr="00BF7D7F">
          <w:t xml:space="preserve">From RAN1 perspective, </w:t>
        </w:r>
        <w:r w:rsidRPr="00BF7D7F">
          <w:rPr>
            <w:rFonts w:eastAsia="DengXian"/>
            <w:lang w:eastAsia="zh-CN"/>
          </w:rPr>
          <w:t>study of CSI prediction has been completed and performance improvement is observed with increased complexity.</w:t>
        </w:r>
      </w:ins>
    </w:p>
    <w:p w14:paraId="03CCA36B" w14:textId="6B5A1CA9" w:rsidR="002675F0" w:rsidRPr="00BF7D7F" w:rsidRDefault="00FE007D" w:rsidP="002675F0">
      <w:pPr>
        <w:rPr>
          <w:b/>
          <w:bCs/>
          <w:i/>
          <w:iCs/>
        </w:rPr>
      </w:pPr>
      <w:r w:rsidRPr="00BF7D7F">
        <w:t xml:space="preserve"> </w:t>
      </w:r>
      <w:r w:rsidR="00040621" w:rsidRPr="00BF7D7F">
        <w:rPr>
          <w:b/>
          <w:bCs/>
          <w:i/>
          <w:iCs/>
        </w:rPr>
        <w:t>Beam management:</w:t>
      </w:r>
    </w:p>
    <w:p w14:paraId="7594AC19" w14:textId="77777777" w:rsidR="003E7C3E" w:rsidRPr="00BF7D7F" w:rsidRDefault="003E7C3E" w:rsidP="003E7C3E">
      <w:r w:rsidRPr="00BF7D7F">
        <w:t xml:space="preserve">This study focuses on evaluation of potential benefits of AI/ML-based beam management and analysis of potential enhancements to enable AI/ML for beam management. </w:t>
      </w:r>
    </w:p>
    <w:p w14:paraId="639B348A" w14:textId="19BEF4BC" w:rsidR="003E7C3E" w:rsidRPr="00BF7D7F" w:rsidRDefault="003E7C3E" w:rsidP="003E7C3E">
      <w:r w:rsidRPr="00BF7D7F">
        <w:t>During the study, BM-Case1 (Spatial-domain downlink beam prediction) and BM-Case2 (Temporal</w:t>
      </w:r>
      <w:r w:rsidR="006A0169" w:rsidRPr="00BF7D7F">
        <w:t>-domain</w:t>
      </w:r>
      <w:r w:rsidRPr="00BF7D7F">
        <w:t xml:space="preserve"> downlink beam prediction), as described in</w:t>
      </w:r>
      <w:r w:rsidR="001E5A8A" w:rsidRPr="00BF7D7F">
        <w:t xml:space="preserve"> clause</w:t>
      </w:r>
      <w:r w:rsidRPr="00BF7D7F">
        <w:t xml:space="preserve"> 5.2, are selected as the representative sub use cases.</w:t>
      </w:r>
    </w:p>
    <w:p w14:paraId="543B7CE8" w14:textId="79ABD22D" w:rsidR="003E7C3E" w:rsidRPr="00BF7D7F" w:rsidRDefault="003E7C3E" w:rsidP="003E7C3E">
      <w:r w:rsidRPr="00BF7D7F">
        <w:t xml:space="preserve">Evaluation scenarios and KPIs are described in </w:t>
      </w:r>
      <w:r w:rsidR="001E5A8A" w:rsidRPr="00BF7D7F">
        <w:t>clause</w:t>
      </w:r>
      <w:r w:rsidRPr="00BF7D7F">
        <w:t xml:space="preserve"> 6.3.1, and the detailed evaluation results from different sources and the key observations are captured in </w:t>
      </w:r>
      <w:r w:rsidR="001E5A8A" w:rsidRPr="00BF7D7F">
        <w:t>clause</w:t>
      </w:r>
      <w:r w:rsidRPr="00BF7D7F">
        <w:t xml:space="preserve"> 6.3.2.  Evaluation results have shown that it is beneficial to enable AI/ML for beam management in the considered evaluation scenarios. </w:t>
      </w:r>
    </w:p>
    <w:p w14:paraId="52BDA7A5" w14:textId="1DCB5BE1" w:rsidR="003E7C3E" w:rsidRPr="00BF7D7F" w:rsidRDefault="003E7C3E" w:rsidP="003E7C3E">
      <w:r w:rsidRPr="00BF7D7F">
        <w:t xml:space="preserve">The necessity, feasibility, benefit and potential specification impacts of potential enhancements to enable AI/ML for beam management were studied from different aspects, and the outputs are captured in </w:t>
      </w:r>
      <w:r w:rsidR="001E5A8A" w:rsidRPr="00BF7D7F">
        <w:t>clause</w:t>
      </w:r>
      <w:r w:rsidRPr="00BF7D7F">
        <w:t xml:space="preserve"> 7.</w:t>
      </w:r>
    </w:p>
    <w:p w14:paraId="66CC37FF" w14:textId="533C7E14" w:rsidR="00040621" w:rsidRPr="00BF7D7F" w:rsidRDefault="00040621" w:rsidP="00040621">
      <w:r w:rsidRPr="00BF7D7F">
        <w:t>For AI-based beam management, from RAN1 perspective, at least the following are recommended for normative work</w:t>
      </w:r>
      <w:r w:rsidR="00586E45" w:rsidRPr="00BF7D7F">
        <w:t>:</w:t>
      </w:r>
    </w:p>
    <w:p w14:paraId="438D1810" w14:textId="091EDF86" w:rsidR="00040621" w:rsidRPr="00BF7D7F" w:rsidRDefault="00E17853" w:rsidP="00E17853">
      <w:pPr>
        <w:pStyle w:val="B1"/>
      </w:pPr>
      <w:r w:rsidRPr="00BF7D7F">
        <w:t>-</w:t>
      </w:r>
      <w:r w:rsidRPr="00BF7D7F">
        <w:tab/>
      </w:r>
      <w:r w:rsidR="00040621" w:rsidRPr="00BF7D7F">
        <w:t>Both BM-Case1 and BM-Case2</w:t>
      </w:r>
      <w:r w:rsidR="00F22635" w:rsidRPr="00BF7D7F">
        <w:t>:</w:t>
      </w:r>
    </w:p>
    <w:p w14:paraId="16E10345" w14:textId="2B4F5AEC" w:rsidR="00040621" w:rsidRPr="00BF7D7F" w:rsidRDefault="00E17853" w:rsidP="00E17853">
      <w:pPr>
        <w:pStyle w:val="B2"/>
      </w:pPr>
      <w:r w:rsidRPr="00BF7D7F">
        <w:lastRenderedPageBreak/>
        <w:t>-</w:t>
      </w:r>
      <w:r w:rsidRPr="00BF7D7F">
        <w:tab/>
      </w:r>
      <w:r w:rsidR="00040621" w:rsidRPr="00BF7D7F">
        <w:t xml:space="preserve">BM-Case1: Spatial-domain DL </w:t>
      </w:r>
      <w:r w:rsidR="00AC6891" w:rsidRPr="00BF7D7F">
        <w:t xml:space="preserve">Tx </w:t>
      </w:r>
      <w:r w:rsidR="00040621" w:rsidRPr="00BF7D7F">
        <w:t>beam prediction for Set A of beams based on measurement results of Set B of beams</w:t>
      </w:r>
    </w:p>
    <w:p w14:paraId="51471F4B" w14:textId="25066057" w:rsidR="00040621" w:rsidRPr="00BF7D7F" w:rsidRDefault="00E17853" w:rsidP="00E17853">
      <w:pPr>
        <w:pStyle w:val="B2"/>
      </w:pPr>
      <w:r w:rsidRPr="00BF7D7F">
        <w:t>-</w:t>
      </w:r>
      <w:r w:rsidRPr="00BF7D7F">
        <w:tab/>
      </w:r>
      <w:r w:rsidR="00040621" w:rsidRPr="00BF7D7F">
        <w:t xml:space="preserve">BM-Case2: Temporal DL </w:t>
      </w:r>
      <w:r w:rsidR="004D2CEE" w:rsidRPr="00BF7D7F">
        <w:t xml:space="preserve">Tx </w:t>
      </w:r>
      <w:r w:rsidR="00040621" w:rsidRPr="00BF7D7F">
        <w:t>beam prediction for Set A of beams based on the historic measurement results of Set B of beams</w:t>
      </w:r>
    </w:p>
    <w:p w14:paraId="3088670D" w14:textId="16094A3C" w:rsidR="00040621" w:rsidRPr="00BF7D7F" w:rsidRDefault="00E17853" w:rsidP="00E17853">
      <w:pPr>
        <w:pStyle w:val="B1"/>
      </w:pPr>
      <w:r w:rsidRPr="00BF7D7F">
        <w:t>-</w:t>
      </w:r>
      <w:r w:rsidRPr="00BF7D7F">
        <w:tab/>
      </w:r>
      <w:r w:rsidR="00040621" w:rsidRPr="00BF7D7F">
        <w:t>DL Tx beam prediction for both UE-sided model and NW-sided model</w:t>
      </w:r>
    </w:p>
    <w:p w14:paraId="7BE6194A" w14:textId="2B718C62" w:rsidR="00040621" w:rsidRPr="00BF7D7F" w:rsidRDefault="00E17853" w:rsidP="00E17853">
      <w:pPr>
        <w:pStyle w:val="B1"/>
      </w:pPr>
      <w:r w:rsidRPr="00BF7D7F">
        <w:t>-</w:t>
      </w:r>
      <w:r w:rsidRPr="00BF7D7F">
        <w:tab/>
      </w:r>
      <w:r w:rsidR="00040621" w:rsidRPr="00BF7D7F">
        <w:t>Necessary signal</w:t>
      </w:r>
      <w:r w:rsidR="00BC4731" w:rsidRPr="00BF7D7F">
        <w:t>l</w:t>
      </w:r>
      <w:r w:rsidR="00040621" w:rsidRPr="00BF7D7F">
        <w:t>ing/mechanism(s) to facilitate data collection, model inference, and performance monitoring for both UE-sided model and NW-sided model</w:t>
      </w:r>
    </w:p>
    <w:p w14:paraId="52CFE68A" w14:textId="3C1F987B" w:rsidR="00040621" w:rsidRPr="00BF7D7F" w:rsidRDefault="00E17853" w:rsidP="00E17853">
      <w:pPr>
        <w:pStyle w:val="B1"/>
      </w:pPr>
      <w:r w:rsidRPr="00BF7D7F">
        <w:t>-</w:t>
      </w:r>
      <w:r w:rsidRPr="00BF7D7F">
        <w:tab/>
      </w:r>
      <w:r w:rsidR="00040621" w:rsidRPr="00BF7D7F">
        <w:t>Signal</w:t>
      </w:r>
      <w:r w:rsidR="00BC4731" w:rsidRPr="00BF7D7F">
        <w:t>l</w:t>
      </w:r>
      <w:r w:rsidR="00040621" w:rsidRPr="00BF7D7F">
        <w:t>ing/mechanism(s) to facilitate necessary LCM operations via 3GPP signal</w:t>
      </w:r>
      <w:r w:rsidR="00BC4731" w:rsidRPr="00BF7D7F">
        <w:t>l</w:t>
      </w:r>
      <w:r w:rsidR="00040621" w:rsidRPr="00BF7D7F">
        <w:t>ing for UE-sided model</w:t>
      </w:r>
    </w:p>
    <w:p w14:paraId="5531A434" w14:textId="5B1237FE" w:rsidR="006D7BBE" w:rsidRPr="00BF7D7F" w:rsidRDefault="006D7BBE" w:rsidP="00E17853">
      <w:pPr>
        <w:rPr>
          <w:b/>
          <w:bCs/>
          <w:i/>
          <w:iCs/>
        </w:rPr>
      </w:pPr>
      <w:r w:rsidRPr="00BF7D7F">
        <w:rPr>
          <w:b/>
          <w:bCs/>
          <w:i/>
          <w:iCs/>
        </w:rPr>
        <w:t xml:space="preserve">Positioning accuracy enhancements: </w:t>
      </w:r>
    </w:p>
    <w:p w14:paraId="669A375D" w14:textId="77777777" w:rsidR="006D7BBE" w:rsidRPr="00BF7D7F" w:rsidRDefault="006D7BBE" w:rsidP="006D7BBE">
      <w:r w:rsidRPr="00BF7D7F">
        <w:t xml:space="preserve">This study focused on the analysis of potential enhancements necessary to enable AI/ML for positioning accuracy enhancements with NR RAT-dependent positioning methods. </w:t>
      </w:r>
    </w:p>
    <w:p w14:paraId="454AE3A5" w14:textId="6A752A2E" w:rsidR="006D7BBE" w:rsidRPr="00BF7D7F" w:rsidRDefault="006D7BBE" w:rsidP="006D7BBE">
      <w:r w:rsidRPr="00BF7D7F">
        <w:t xml:space="preserve">Evaluation scenarios and KPIs were identified for system level analysis of AI/ML enabled RAT-dependent positioning techniques as described in </w:t>
      </w:r>
      <w:r w:rsidR="00C453A9" w:rsidRPr="00BF7D7F">
        <w:t>clause</w:t>
      </w:r>
      <w:r w:rsidRPr="00BF7D7F">
        <w:t xml:space="preserve"> 6.4.</w:t>
      </w:r>
    </w:p>
    <w:p w14:paraId="650C0A41" w14:textId="0BE51C12" w:rsidR="006D7BBE" w:rsidRPr="00BF7D7F" w:rsidRDefault="006D7BBE" w:rsidP="006D7BBE">
      <w:r w:rsidRPr="00BF7D7F">
        <w:t xml:space="preserve">Direct AI/ML positioning and AI/ML assisted positioning were identified and selected as the representative sub-use cases. Evaluation results have shown that in considered evaluation scenarios (i.e., InF-DH, and other InF scenarios), both direct AI/ML positioning and AI/ML assisted can significantly improve the positioning accuracy compared to existing RAT-dependent positioning methods. Various aspects of AI/ML for positioning accuracy enhancement were investigated and evaluated as described in </w:t>
      </w:r>
      <w:r w:rsidR="00C453A9" w:rsidRPr="00BF7D7F">
        <w:t>clause</w:t>
      </w:r>
      <w:r w:rsidRPr="00BF7D7F">
        <w:t xml:space="preserve"> 6.4 that provides summary of evaluation results from different sources. </w:t>
      </w:r>
    </w:p>
    <w:p w14:paraId="45061D3C" w14:textId="0C5A0AF6" w:rsidR="00622C1F" w:rsidRPr="00BF7D7F" w:rsidRDefault="00622C1F" w:rsidP="00622C1F">
      <w:r w:rsidRPr="00BF7D7F">
        <w:t>Based on the conducted analysis, it is recommended to proceed with normative work for AI/ML based positioning.</w:t>
      </w:r>
    </w:p>
    <w:p w14:paraId="19F24D3C" w14:textId="60721303" w:rsidR="006D7BBE" w:rsidRPr="00BF7D7F" w:rsidRDefault="006D7BBE" w:rsidP="006D7BBE">
      <w:r w:rsidRPr="00BF7D7F">
        <w:t xml:space="preserve">The necessity, feasibility and potential enhancements to facilitate the support of AI/ML for positioning accuracy enhancements with NR RAT-dependent positioning methods were studied and the outcome are outlined in </w:t>
      </w:r>
      <w:r w:rsidR="00C453A9" w:rsidRPr="00BF7D7F">
        <w:t>clause</w:t>
      </w:r>
      <w:r w:rsidRPr="00BF7D7F">
        <w:t xml:space="preserve"> 7. </w:t>
      </w:r>
    </w:p>
    <w:p w14:paraId="09A0F398" w14:textId="627DA74B" w:rsidR="00D33038" w:rsidRPr="00BF7D7F" w:rsidRDefault="00D33038" w:rsidP="00D33038">
      <w:r w:rsidRPr="00BF7D7F">
        <w:t>It is recommended to specify necessary measurement, signalling and procedure to facilitate training, inference, monitoring and/or other LCM operations for both direct AI/ML positioning and AI/ML assisted positioning</w:t>
      </w:r>
      <w:r w:rsidR="00701252" w:rsidRPr="00BF7D7F">
        <w:t>, specifically</w:t>
      </w:r>
      <w:r w:rsidRPr="00BF7D7F">
        <w:t>:</w:t>
      </w:r>
    </w:p>
    <w:p w14:paraId="7EADD6E5" w14:textId="5137DA77" w:rsidR="00D33038" w:rsidRPr="00BF7D7F" w:rsidRDefault="00E17853" w:rsidP="00E17853">
      <w:pPr>
        <w:pStyle w:val="B1"/>
      </w:pPr>
      <w:r w:rsidRPr="00BF7D7F">
        <w:t>-</w:t>
      </w:r>
      <w:r w:rsidRPr="00BF7D7F">
        <w:tab/>
      </w:r>
      <w:r w:rsidR="00D33038" w:rsidRPr="00BF7D7F">
        <w:t>specify necessary signalling of data collection; investigate the necessity of other information for supporting data collection, and if needed, specify during normative work</w:t>
      </w:r>
    </w:p>
    <w:p w14:paraId="3C1F269A" w14:textId="495B1738" w:rsidR="00EE2884" w:rsidRPr="00BF7D7F" w:rsidRDefault="00E17853" w:rsidP="00E17853">
      <w:pPr>
        <w:pStyle w:val="B1"/>
      </w:pPr>
      <w:r w:rsidRPr="00BF7D7F">
        <w:t>-</w:t>
      </w:r>
      <w:r w:rsidRPr="00BF7D7F">
        <w:tab/>
      </w:r>
      <w:r w:rsidR="00D33038" w:rsidRPr="00BF7D7F">
        <w:t>investigate on the necessity and signalling details of measurement enhancements, and if needed, specify during normative work</w:t>
      </w:r>
    </w:p>
    <w:p w14:paraId="5FC4F044" w14:textId="6AD22FAA" w:rsidR="00D33038" w:rsidRPr="00BF7D7F" w:rsidRDefault="00E17853" w:rsidP="00E17853">
      <w:pPr>
        <w:pStyle w:val="B1"/>
      </w:pPr>
      <w:r w:rsidRPr="00BF7D7F">
        <w:t>-</w:t>
      </w:r>
      <w:r w:rsidRPr="00BF7D7F">
        <w:tab/>
      </w:r>
      <w:r w:rsidR="00D33038" w:rsidRPr="00BF7D7F">
        <w:t>investigate on the necessity and signalling details of monitoring method(s), and if needed, specify during normative work</w:t>
      </w:r>
    </w:p>
    <w:p w14:paraId="198C8FBF" w14:textId="2EAA4579" w:rsidR="00022756" w:rsidRPr="00BF7D7F" w:rsidRDefault="006D7BBE" w:rsidP="00D33038">
      <w:r w:rsidRPr="00BF7D7F">
        <w:t>A variety of enhancements for measurements (e.g., based on extensions to current positioning measurements or with new measurements) were</w:t>
      </w:r>
      <w:r w:rsidR="00E00342" w:rsidRPr="00BF7D7F">
        <w:t xml:space="preserve"> also</w:t>
      </w:r>
      <w:r w:rsidRPr="00BF7D7F">
        <w:t xml:space="preserve"> identified as potentially beneficial (e.g., trade-off positioning accuracy requirement and signalling overhead) and are recommended to be investigated further and if needed, specified during normative work. </w:t>
      </w:r>
    </w:p>
    <w:p w14:paraId="5CA5E6C2" w14:textId="5AAD7CD2" w:rsidR="00080512" w:rsidRPr="00BF7D7F" w:rsidRDefault="00080512" w:rsidP="002E1C71">
      <w:pPr>
        <w:pStyle w:val="Heading9"/>
      </w:pPr>
      <w:bookmarkStart w:id="1877" w:name="_Toc135002599"/>
      <w:bookmarkStart w:id="1878" w:name="_Toc149657200"/>
      <w:r w:rsidRPr="00BF7D7F">
        <w:lastRenderedPageBreak/>
        <w:t xml:space="preserve">Annex </w:t>
      </w:r>
      <w:r w:rsidR="00B6700B" w:rsidRPr="00BF7D7F">
        <w:t>A</w:t>
      </w:r>
      <w:r w:rsidRPr="00BF7D7F">
        <w:t>:</w:t>
      </w:r>
      <w:r w:rsidR="008A07D6" w:rsidRPr="00BF7D7F">
        <w:t xml:space="preserve"> </w:t>
      </w:r>
      <w:r w:rsidRPr="00BF7D7F">
        <w:t>Change history</w:t>
      </w:r>
      <w:bookmarkEnd w:id="1877"/>
      <w:bookmarkEnd w:id="1878"/>
    </w:p>
    <w:p w14:paraId="06FAD520" w14:textId="77777777" w:rsidR="00054A22" w:rsidRPr="00BF7D7F" w:rsidRDefault="00054A22" w:rsidP="00B6700B">
      <w:pPr>
        <w:pStyle w:val="TH"/>
        <w:jc w:val="left"/>
      </w:pPr>
      <w:bookmarkStart w:id="1879" w:name="historyclause"/>
      <w:bookmarkEnd w:id="18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726"/>
        <w:gridCol w:w="708"/>
      </w:tblGrid>
      <w:tr w:rsidR="007B3E87" w:rsidRPr="00BF7D7F" w14:paraId="1ECB735E" w14:textId="77777777" w:rsidTr="009B6C75">
        <w:trPr>
          <w:cantSplit/>
        </w:trPr>
        <w:tc>
          <w:tcPr>
            <w:tcW w:w="9639" w:type="dxa"/>
            <w:gridSpan w:val="8"/>
            <w:tcBorders>
              <w:bottom w:val="nil"/>
            </w:tcBorders>
            <w:shd w:val="solid" w:color="FFFFFF" w:fill="auto"/>
          </w:tcPr>
          <w:p w14:paraId="5FCEE246" w14:textId="77777777" w:rsidR="003C3971" w:rsidRPr="00BF7D7F" w:rsidRDefault="003C3971" w:rsidP="00C72833">
            <w:pPr>
              <w:pStyle w:val="TAL"/>
              <w:jc w:val="center"/>
              <w:rPr>
                <w:b/>
                <w:sz w:val="16"/>
              </w:rPr>
            </w:pPr>
            <w:r w:rsidRPr="00BF7D7F">
              <w:rPr>
                <w:b/>
              </w:rPr>
              <w:t>Change history</w:t>
            </w:r>
          </w:p>
        </w:tc>
      </w:tr>
      <w:tr w:rsidR="007B3E87" w:rsidRPr="00BF7D7F" w14:paraId="188BB8D6" w14:textId="77777777" w:rsidTr="0015168E">
        <w:tc>
          <w:tcPr>
            <w:tcW w:w="800" w:type="dxa"/>
            <w:shd w:val="pct10" w:color="auto" w:fill="FFFFFF"/>
          </w:tcPr>
          <w:p w14:paraId="7E15B21D" w14:textId="77777777" w:rsidR="003C3971" w:rsidRPr="00BF7D7F" w:rsidRDefault="003C3971" w:rsidP="00C72833">
            <w:pPr>
              <w:pStyle w:val="TAL"/>
              <w:rPr>
                <w:b/>
                <w:sz w:val="16"/>
              </w:rPr>
            </w:pPr>
            <w:r w:rsidRPr="00BF7D7F">
              <w:rPr>
                <w:b/>
                <w:sz w:val="16"/>
              </w:rPr>
              <w:t>Date</w:t>
            </w:r>
          </w:p>
        </w:tc>
        <w:tc>
          <w:tcPr>
            <w:tcW w:w="1137" w:type="dxa"/>
            <w:shd w:val="pct10" w:color="auto" w:fill="FFFFFF"/>
          </w:tcPr>
          <w:p w14:paraId="215F01FE" w14:textId="77777777" w:rsidR="003C3971" w:rsidRPr="00BF7D7F" w:rsidRDefault="00DF2B1F" w:rsidP="00C72833">
            <w:pPr>
              <w:pStyle w:val="TAL"/>
              <w:rPr>
                <w:b/>
                <w:sz w:val="16"/>
              </w:rPr>
            </w:pPr>
            <w:r w:rsidRPr="00BF7D7F">
              <w:rPr>
                <w:b/>
                <w:sz w:val="16"/>
              </w:rPr>
              <w:t>Meeting</w:t>
            </w:r>
          </w:p>
        </w:tc>
        <w:tc>
          <w:tcPr>
            <w:tcW w:w="992" w:type="dxa"/>
            <w:shd w:val="pct10" w:color="auto" w:fill="FFFFFF"/>
          </w:tcPr>
          <w:p w14:paraId="54DC1FB3" w14:textId="77777777" w:rsidR="003C3971" w:rsidRPr="00BF7D7F" w:rsidRDefault="003C3971" w:rsidP="00DF2B1F">
            <w:pPr>
              <w:pStyle w:val="TAL"/>
              <w:rPr>
                <w:b/>
                <w:sz w:val="16"/>
              </w:rPr>
            </w:pPr>
            <w:r w:rsidRPr="00BF7D7F">
              <w:rPr>
                <w:b/>
                <w:sz w:val="16"/>
              </w:rPr>
              <w:t>TDoc</w:t>
            </w:r>
          </w:p>
        </w:tc>
        <w:tc>
          <w:tcPr>
            <w:tcW w:w="425" w:type="dxa"/>
            <w:shd w:val="pct10" w:color="auto" w:fill="FFFFFF"/>
          </w:tcPr>
          <w:p w14:paraId="1BB8F93C" w14:textId="77777777" w:rsidR="003C3971" w:rsidRPr="00BF7D7F" w:rsidRDefault="003C3971" w:rsidP="00C72833">
            <w:pPr>
              <w:pStyle w:val="TAL"/>
              <w:rPr>
                <w:b/>
                <w:sz w:val="16"/>
              </w:rPr>
            </w:pPr>
            <w:r w:rsidRPr="00BF7D7F">
              <w:rPr>
                <w:b/>
                <w:sz w:val="16"/>
              </w:rPr>
              <w:t>CR</w:t>
            </w:r>
          </w:p>
        </w:tc>
        <w:tc>
          <w:tcPr>
            <w:tcW w:w="426" w:type="dxa"/>
            <w:shd w:val="pct10" w:color="auto" w:fill="FFFFFF"/>
          </w:tcPr>
          <w:p w14:paraId="223E3928" w14:textId="77777777" w:rsidR="003C3971" w:rsidRPr="00BF7D7F" w:rsidRDefault="003C3971" w:rsidP="00C72833">
            <w:pPr>
              <w:pStyle w:val="TAL"/>
              <w:rPr>
                <w:b/>
                <w:sz w:val="16"/>
              </w:rPr>
            </w:pPr>
            <w:r w:rsidRPr="00BF7D7F">
              <w:rPr>
                <w:b/>
                <w:sz w:val="16"/>
              </w:rPr>
              <w:t>Rev</w:t>
            </w:r>
          </w:p>
        </w:tc>
        <w:tc>
          <w:tcPr>
            <w:tcW w:w="425" w:type="dxa"/>
            <w:shd w:val="pct10" w:color="auto" w:fill="FFFFFF"/>
          </w:tcPr>
          <w:p w14:paraId="48237C83" w14:textId="77777777" w:rsidR="003C3971" w:rsidRPr="00BF7D7F" w:rsidRDefault="003C3971" w:rsidP="00C72833">
            <w:pPr>
              <w:pStyle w:val="TAL"/>
              <w:rPr>
                <w:b/>
                <w:sz w:val="16"/>
              </w:rPr>
            </w:pPr>
            <w:r w:rsidRPr="00BF7D7F">
              <w:rPr>
                <w:b/>
                <w:sz w:val="16"/>
              </w:rPr>
              <w:t>Cat</w:t>
            </w:r>
          </w:p>
        </w:tc>
        <w:tc>
          <w:tcPr>
            <w:tcW w:w="4726" w:type="dxa"/>
            <w:shd w:val="pct10" w:color="auto" w:fill="FFFFFF"/>
          </w:tcPr>
          <w:p w14:paraId="146C8449" w14:textId="77777777" w:rsidR="003C3971" w:rsidRPr="00BF7D7F" w:rsidRDefault="003C3971" w:rsidP="00C72833">
            <w:pPr>
              <w:pStyle w:val="TAL"/>
              <w:rPr>
                <w:b/>
                <w:sz w:val="16"/>
              </w:rPr>
            </w:pPr>
            <w:r w:rsidRPr="00BF7D7F">
              <w:rPr>
                <w:b/>
                <w:sz w:val="16"/>
              </w:rPr>
              <w:t>Subject/Comment</w:t>
            </w:r>
          </w:p>
        </w:tc>
        <w:tc>
          <w:tcPr>
            <w:tcW w:w="708" w:type="dxa"/>
            <w:shd w:val="pct10" w:color="auto" w:fill="FFFFFF"/>
          </w:tcPr>
          <w:p w14:paraId="221B9E11" w14:textId="77777777" w:rsidR="003C3971" w:rsidRPr="00BF7D7F" w:rsidRDefault="003C3971" w:rsidP="00C72833">
            <w:pPr>
              <w:pStyle w:val="TAL"/>
              <w:rPr>
                <w:b/>
                <w:sz w:val="16"/>
              </w:rPr>
            </w:pPr>
            <w:r w:rsidRPr="00BF7D7F">
              <w:rPr>
                <w:b/>
                <w:sz w:val="16"/>
              </w:rPr>
              <w:t>New vers</w:t>
            </w:r>
            <w:r w:rsidR="00DF2B1F" w:rsidRPr="00BF7D7F">
              <w:rPr>
                <w:b/>
                <w:sz w:val="16"/>
              </w:rPr>
              <w:t>ion</w:t>
            </w:r>
          </w:p>
        </w:tc>
      </w:tr>
      <w:tr w:rsidR="007B3E87" w:rsidRPr="00BF7D7F" w14:paraId="7AE2D8EC" w14:textId="77777777" w:rsidTr="0015168E">
        <w:tc>
          <w:tcPr>
            <w:tcW w:w="800" w:type="dxa"/>
            <w:shd w:val="solid" w:color="FFFFFF" w:fill="auto"/>
          </w:tcPr>
          <w:p w14:paraId="433EA83C" w14:textId="6F04C077" w:rsidR="003C3971" w:rsidRPr="00BF7D7F" w:rsidRDefault="00C2288E" w:rsidP="00C72833">
            <w:pPr>
              <w:pStyle w:val="TAC"/>
              <w:rPr>
                <w:sz w:val="16"/>
                <w:szCs w:val="16"/>
              </w:rPr>
            </w:pPr>
            <w:r w:rsidRPr="00BF7D7F">
              <w:rPr>
                <w:sz w:val="16"/>
                <w:szCs w:val="16"/>
              </w:rPr>
              <w:t>2022-05</w:t>
            </w:r>
          </w:p>
        </w:tc>
        <w:tc>
          <w:tcPr>
            <w:tcW w:w="1137" w:type="dxa"/>
            <w:shd w:val="solid" w:color="FFFFFF" w:fill="auto"/>
          </w:tcPr>
          <w:p w14:paraId="55C8CC01" w14:textId="4B830EEB" w:rsidR="003C3971" w:rsidRPr="00BF7D7F" w:rsidRDefault="00C2288E" w:rsidP="00C72833">
            <w:pPr>
              <w:pStyle w:val="TAC"/>
              <w:rPr>
                <w:sz w:val="16"/>
                <w:szCs w:val="16"/>
              </w:rPr>
            </w:pPr>
            <w:r w:rsidRPr="00BF7D7F">
              <w:rPr>
                <w:sz w:val="16"/>
                <w:szCs w:val="16"/>
              </w:rPr>
              <w:t>RAN1#109e</w:t>
            </w:r>
          </w:p>
        </w:tc>
        <w:tc>
          <w:tcPr>
            <w:tcW w:w="992" w:type="dxa"/>
            <w:shd w:val="solid" w:color="FFFFFF" w:fill="auto"/>
          </w:tcPr>
          <w:p w14:paraId="134723C6" w14:textId="77777777" w:rsidR="003C3971" w:rsidRPr="00BF7D7F" w:rsidRDefault="003C3971" w:rsidP="00C72833">
            <w:pPr>
              <w:pStyle w:val="TAC"/>
              <w:rPr>
                <w:sz w:val="16"/>
                <w:szCs w:val="16"/>
              </w:rPr>
            </w:pPr>
          </w:p>
        </w:tc>
        <w:tc>
          <w:tcPr>
            <w:tcW w:w="425" w:type="dxa"/>
            <w:shd w:val="solid" w:color="FFFFFF" w:fill="auto"/>
          </w:tcPr>
          <w:p w14:paraId="2B341B81" w14:textId="77777777" w:rsidR="003C3971" w:rsidRPr="00BF7D7F" w:rsidRDefault="003C3971" w:rsidP="0015168E">
            <w:pPr>
              <w:pStyle w:val="TAL"/>
              <w:jc w:val="center"/>
              <w:rPr>
                <w:sz w:val="16"/>
                <w:szCs w:val="16"/>
              </w:rPr>
            </w:pPr>
          </w:p>
        </w:tc>
        <w:tc>
          <w:tcPr>
            <w:tcW w:w="426" w:type="dxa"/>
            <w:shd w:val="solid" w:color="FFFFFF" w:fill="auto"/>
          </w:tcPr>
          <w:p w14:paraId="090FDCAA" w14:textId="77777777" w:rsidR="003C3971" w:rsidRPr="00BF7D7F" w:rsidRDefault="003C3971" w:rsidP="0015168E">
            <w:pPr>
              <w:pStyle w:val="TAR"/>
              <w:jc w:val="center"/>
              <w:rPr>
                <w:sz w:val="16"/>
                <w:szCs w:val="16"/>
              </w:rPr>
            </w:pPr>
          </w:p>
        </w:tc>
        <w:tc>
          <w:tcPr>
            <w:tcW w:w="425" w:type="dxa"/>
            <w:shd w:val="solid" w:color="FFFFFF" w:fill="auto"/>
          </w:tcPr>
          <w:p w14:paraId="40910D18" w14:textId="77777777" w:rsidR="003C3971" w:rsidRPr="00BF7D7F" w:rsidRDefault="003C3971" w:rsidP="0015168E">
            <w:pPr>
              <w:pStyle w:val="TAC"/>
              <w:rPr>
                <w:sz w:val="16"/>
                <w:szCs w:val="16"/>
              </w:rPr>
            </w:pPr>
          </w:p>
        </w:tc>
        <w:tc>
          <w:tcPr>
            <w:tcW w:w="4726" w:type="dxa"/>
            <w:shd w:val="solid" w:color="FFFFFF" w:fill="auto"/>
          </w:tcPr>
          <w:p w14:paraId="17B0396C" w14:textId="6EC34F88" w:rsidR="003C3971" w:rsidRPr="00BF7D7F" w:rsidRDefault="00C2288E" w:rsidP="00C72833">
            <w:pPr>
              <w:pStyle w:val="TAL"/>
              <w:rPr>
                <w:sz w:val="16"/>
                <w:szCs w:val="16"/>
              </w:rPr>
            </w:pPr>
            <w:r w:rsidRPr="00BF7D7F">
              <w:rPr>
                <w:sz w:val="16"/>
                <w:szCs w:val="16"/>
              </w:rPr>
              <w:t>TR skeleton</w:t>
            </w:r>
          </w:p>
        </w:tc>
        <w:tc>
          <w:tcPr>
            <w:tcW w:w="708" w:type="dxa"/>
            <w:shd w:val="solid" w:color="FFFFFF" w:fill="auto"/>
          </w:tcPr>
          <w:p w14:paraId="5E97A6B2" w14:textId="20FFBFAD" w:rsidR="003C3971" w:rsidRPr="00BF7D7F" w:rsidRDefault="00A01E21" w:rsidP="00C72833">
            <w:pPr>
              <w:pStyle w:val="TAC"/>
              <w:rPr>
                <w:sz w:val="16"/>
                <w:szCs w:val="16"/>
              </w:rPr>
            </w:pPr>
            <w:r w:rsidRPr="00BF7D7F">
              <w:rPr>
                <w:sz w:val="16"/>
                <w:szCs w:val="16"/>
              </w:rPr>
              <w:t>0.0.0</w:t>
            </w:r>
          </w:p>
        </w:tc>
      </w:tr>
      <w:tr w:rsidR="007B3E87" w:rsidRPr="00BF7D7F" w14:paraId="4FAC3DB8" w14:textId="77777777" w:rsidTr="0015168E">
        <w:tc>
          <w:tcPr>
            <w:tcW w:w="800" w:type="dxa"/>
            <w:shd w:val="solid" w:color="FFFFFF" w:fill="auto"/>
          </w:tcPr>
          <w:p w14:paraId="179C8B67" w14:textId="3B316BF6" w:rsidR="006D5610" w:rsidRPr="00BF7D7F" w:rsidRDefault="003E7A4F" w:rsidP="00C72833">
            <w:pPr>
              <w:pStyle w:val="TAC"/>
              <w:rPr>
                <w:sz w:val="16"/>
                <w:szCs w:val="16"/>
              </w:rPr>
            </w:pPr>
            <w:r w:rsidRPr="00BF7D7F">
              <w:rPr>
                <w:sz w:val="16"/>
                <w:szCs w:val="16"/>
              </w:rPr>
              <w:t>2023-05</w:t>
            </w:r>
          </w:p>
        </w:tc>
        <w:tc>
          <w:tcPr>
            <w:tcW w:w="1137" w:type="dxa"/>
            <w:shd w:val="solid" w:color="FFFFFF" w:fill="auto"/>
          </w:tcPr>
          <w:p w14:paraId="6B9CB539" w14:textId="1552DAB0" w:rsidR="006D5610" w:rsidRPr="00BF7D7F" w:rsidRDefault="003E7A4F" w:rsidP="00C72833">
            <w:pPr>
              <w:pStyle w:val="TAC"/>
              <w:rPr>
                <w:sz w:val="16"/>
                <w:szCs w:val="16"/>
              </w:rPr>
            </w:pPr>
            <w:r w:rsidRPr="00BF7D7F">
              <w:rPr>
                <w:sz w:val="16"/>
                <w:szCs w:val="16"/>
              </w:rPr>
              <w:t>RAN1#113</w:t>
            </w:r>
          </w:p>
        </w:tc>
        <w:tc>
          <w:tcPr>
            <w:tcW w:w="992" w:type="dxa"/>
            <w:shd w:val="solid" w:color="FFFFFF" w:fill="auto"/>
          </w:tcPr>
          <w:p w14:paraId="75E13E7F" w14:textId="2387C672" w:rsidR="006D5610" w:rsidRPr="00BF7D7F" w:rsidRDefault="003E7A4F" w:rsidP="00C72833">
            <w:pPr>
              <w:pStyle w:val="TAC"/>
              <w:rPr>
                <w:sz w:val="16"/>
                <w:szCs w:val="16"/>
              </w:rPr>
            </w:pPr>
            <w:r w:rsidRPr="00BF7D7F">
              <w:rPr>
                <w:sz w:val="16"/>
                <w:szCs w:val="16"/>
              </w:rPr>
              <w:t>R1-2306</w:t>
            </w:r>
            <w:r w:rsidR="0043037A" w:rsidRPr="00BF7D7F">
              <w:rPr>
                <w:sz w:val="16"/>
                <w:szCs w:val="16"/>
              </w:rPr>
              <w:t>235</w:t>
            </w:r>
          </w:p>
        </w:tc>
        <w:tc>
          <w:tcPr>
            <w:tcW w:w="425" w:type="dxa"/>
            <w:shd w:val="solid" w:color="FFFFFF" w:fill="auto"/>
          </w:tcPr>
          <w:p w14:paraId="5D277277" w14:textId="77777777" w:rsidR="006D5610" w:rsidRPr="00BF7D7F" w:rsidRDefault="006D5610" w:rsidP="0015168E">
            <w:pPr>
              <w:pStyle w:val="TAL"/>
              <w:jc w:val="center"/>
              <w:rPr>
                <w:sz w:val="16"/>
                <w:szCs w:val="16"/>
              </w:rPr>
            </w:pPr>
          </w:p>
        </w:tc>
        <w:tc>
          <w:tcPr>
            <w:tcW w:w="426" w:type="dxa"/>
            <w:shd w:val="solid" w:color="FFFFFF" w:fill="auto"/>
          </w:tcPr>
          <w:p w14:paraId="4D5F2176" w14:textId="77777777" w:rsidR="006D5610" w:rsidRPr="00BF7D7F" w:rsidRDefault="006D5610" w:rsidP="0015168E">
            <w:pPr>
              <w:pStyle w:val="TAR"/>
              <w:jc w:val="center"/>
              <w:rPr>
                <w:sz w:val="16"/>
                <w:szCs w:val="16"/>
              </w:rPr>
            </w:pPr>
          </w:p>
        </w:tc>
        <w:tc>
          <w:tcPr>
            <w:tcW w:w="425" w:type="dxa"/>
            <w:shd w:val="solid" w:color="FFFFFF" w:fill="auto"/>
          </w:tcPr>
          <w:p w14:paraId="55938ABA" w14:textId="77777777" w:rsidR="006D5610" w:rsidRPr="00BF7D7F" w:rsidRDefault="006D5610" w:rsidP="0015168E">
            <w:pPr>
              <w:pStyle w:val="TAC"/>
              <w:rPr>
                <w:sz w:val="16"/>
                <w:szCs w:val="16"/>
              </w:rPr>
            </w:pPr>
          </w:p>
        </w:tc>
        <w:tc>
          <w:tcPr>
            <w:tcW w:w="4726" w:type="dxa"/>
            <w:shd w:val="solid" w:color="FFFFFF" w:fill="auto"/>
          </w:tcPr>
          <w:p w14:paraId="183DD9C3" w14:textId="74220127" w:rsidR="006D5610" w:rsidRPr="00BF7D7F" w:rsidRDefault="003E7A4F" w:rsidP="00C72833">
            <w:pPr>
              <w:pStyle w:val="TAL"/>
              <w:rPr>
                <w:sz w:val="16"/>
                <w:szCs w:val="16"/>
              </w:rPr>
            </w:pPr>
            <w:r w:rsidRPr="00BF7D7F">
              <w:rPr>
                <w:sz w:val="16"/>
                <w:szCs w:val="16"/>
              </w:rPr>
              <w:t xml:space="preserve">RAN1 agreement up to and including RAN1#112bis-e </w:t>
            </w:r>
          </w:p>
        </w:tc>
        <w:tc>
          <w:tcPr>
            <w:tcW w:w="708" w:type="dxa"/>
            <w:shd w:val="solid" w:color="FFFFFF" w:fill="auto"/>
          </w:tcPr>
          <w:p w14:paraId="17D7DFAA" w14:textId="47B743E0" w:rsidR="006D5610" w:rsidRPr="00BF7D7F" w:rsidRDefault="003E7A4F" w:rsidP="00C72833">
            <w:pPr>
              <w:pStyle w:val="TAC"/>
              <w:rPr>
                <w:sz w:val="16"/>
                <w:szCs w:val="16"/>
              </w:rPr>
            </w:pPr>
            <w:r w:rsidRPr="00BF7D7F">
              <w:rPr>
                <w:sz w:val="16"/>
                <w:szCs w:val="16"/>
              </w:rPr>
              <w:t>0.1.0</w:t>
            </w:r>
          </w:p>
        </w:tc>
      </w:tr>
      <w:tr w:rsidR="007B3E87" w:rsidRPr="00BF7D7F" w14:paraId="37B3D543" w14:textId="77777777" w:rsidTr="0015168E">
        <w:tc>
          <w:tcPr>
            <w:tcW w:w="800" w:type="dxa"/>
            <w:shd w:val="solid" w:color="FFFFFF" w:fill="auto"/>
          </w:tcPr>
          <w:p w14:paraId="7349E2F4" w14:textId="2946539A" w:rsidR="00136A91" w:rsidRPr="00BF7D7F" w:rsidRDefault="00136A91" w:rsidP="00C72833">
            <w:pPr>
              <w:pStyle w:val="TAC"/>
              <w:rPr>
                <w:sz w:val="16"/>
                <w:szCs w:val="16"/>
              </w:rPr>
            </w:pPr>
            <w:r w:rsidRPr="00BF7D7F">
              <w:rPr>
                <w:sz w:val="16"/>
                <w:szCs w:val="16"/>
              </w:rPr>
              <w:t>2023-08</w:t>
            </w:r>
          </w:p>
        </w:tc>
        <w:tc>
          <w:tcPr>
            <w:tcW w:w="1137" w:type="dxa"/>
            <w:shd w:val="solid" w:color="FFFFFF" w:fill="auto"/>
          </w:tcPr>
          <w:p w14:paraId="7494A2D3" w14:textId="593BBC5A" w:rsidR="00136A91" w:rsidRPr="00BF7D7F" w:rsidRDefault="00136A91" w:rsidP="00C72833">
            <w:pPr>
              <w:pStyle w:val="TAC"/>
              <w:rPr>
                <w:sz w:val="16"/>
                <w:szCs w:val="16"/>
              </w:rPr>
            </w:pPr>
            <w:r w:rsidRPr="00BF7D7F">
              <w:rPr>
                <w:sz w:val="16"/>
                <w:szCs w:val="16"/>
              </w:rPr>
              <w:t>RAN1#114</w:t>
            </w:r>
          </w:p>
        </w:tc>
        <w:tc>
          <w:tcPr>
            <w:tcW w:w="992" w:type="dxa"/>
            <w:shd w:val="solid" w:color="FFFFFF" w:fill="auto"/>
          </w:tcPr>
          <w:p w14:paraId="05375FFB" w14:textId="51410E2D" w:rsidR="00136A91" w:rsidRPr="00BF7D7F" w:rsidRDefault="00740BCF" w:rsidP="00C72833">
            <w:pPr>
              <w:pStyle w:val="TAC"/>
              <w:rPr>
                <w:sz w:val="16"/>
                <w:szCs w:val="16"/>
              </w:rPr>
            </w:pPr>
            <w:r w:rsidRPr="00BF7D7F">
              <w:rPr>
                <w:sz w:val="16"/>
                <w:szCs w:val="16"/>
              </w:rPr>
              <w:t>R1-23</w:t>
            </w:r>
            <w:r w:rsidR="0021662B" w:rsidRPr="00BF7D7F">
              <w:rPr>
                <w:sz w:val="16"/>
                <w:szCs w:val="16"/>
              </w:rPr>
              <w:t>0</w:t>
            </w:r>
            <w:r w:rsidR="000B1202" w:rsidRPr="00BF7D7F">
              <w:rPr>
                <w:sz w:val="16"/>
                <w:szCs w:val="16"/>
              </w:rPr>
              <w:t>8681</w:t>
            </w:r>
          </w:p>
        </w:tc>
        <w:tc>
          <w:tcPr>
            <w:tcW w:w="425" w:type="dxa"/>
            <w:shd w:val="solid" w:color="FFFFFF" w:fill="auto"/>
          </w:tcPr>
          <w:p w14:paraId="3869E63E" w14:textId="77777777" w:rsidR="00136A91" w:rsidRPr="00BF7D7F" w:rsidRDefault="00136A91" w:rsidP="0015168E">
            <w:pPr>
              <w:pStyle w:val="TAL"/>
              <w:jc w:val="center"/>
              <w:rPr>
                <w:sz w:val="16"/>
                <w:szCs w:val="16"/>
              </w:rPr>
            </w:pPr>
          </w:p>
        </w:tc>
        <w:tc>
          <w:tcPr>
            <w:tcW w:w="426" w:type="dxa"/>
            <w:shd w:val="solid" w:color="FFFFFF" w:fill="auto"/>
          </w:tcPr>
          <w:p w14:paraId="51B2ABFE" w14:textId="77777777" w:rsidR="00136A91" w:rsidRPr="00BF7D7F" w:rsidRDefault="00136A91" w:rsidP="0015168E">
            <w:pPr>
              <w:pStyle w:val="TAR"/>
              <w:jc w:val="center"/>
              <w:rPr>
                <w:sz w:val="16"/>
                <w:szCs w:val="16"/>
              </w:rPr>
            </w:pPr>
          </w:p>
        </w:tc>
        <w:tc>
          <w:tcPr>
            <w:tcW w:w="425" w:type="dxa"/>
            <w:shd w:val="solid" w:color="FFFFFF" w:fill="auto"/>
          </w:tcPr>
          <w:p w14:paraId="4E7D1673" w14:textId="77777777" w:rsidR="00136A91" w:rsidRPr="00BF7D7F" w:rsidRDefault="00136A91" w:rsidP="0015168E">
            <w:pPr>
              <w:pStyle w:val="TAC"/>
              <w:rPr>
                <w:sz w:val="16"/>
                <w:szCs w:val="16"/>
              </w:rPr>
            </w:pPr>
          </w:p>
        </w:tc>
        <w:tc>
          <w:tcPr>
            <w:tcW w:w="4726" w:type="dxa"/>
            <w:shd w:val="solid" w:color="FFFFFF" w:fill="auto"/>
          </w:tcPr>
          <w:p w14:paraId="2FD31830" w14:textId="4C8ACFF4" w:rsidR="00136A91" w:rsidRPr="00BF7D7F" w:rsidRDefault="00136A91" w:rsidP="00C72833">
            <w:pPr>
              <w:pStyle w:val="TAL"/>
              <w:rPr>
                <w:sz w:val="16"/>
                <w:szCs w:val="16"/>
              </w:rPr>
            </w:pPr>
            <w:r w:rsidRPr="00BF7D7F">
              <w:rPr>
                <w:sz w:val="16"/>
                <w:szCs w:val="16"/>
              </w:rPr>
              <w:t>RAN1 agreements from RAN1#113</w:t>
            </w:r>
            <w:r w:rsidR="00007408" w:rsidRPr="00BF7D7F">
              <w:rPr>
                <w:sz w:val="16"/>
                <w:szCs w:val="16"/>
              </w:rPr>
              <w:t xml:space="preserve"> and RAN1#114</w:t>
            </w:r>
          </w:p>
        </w:tc>
        <w:tc>
          <w:tcPr>
            <w:tcW w:w="708" w:type="dxa"/>
            <w:shd w:val="solid" w:color="FFFFFF" w:fill="auto"/>
          </w:tcPr>
          <w:p w14:paraId="5053BE2E" w14:textId="50CAA691" w:rsidR="00136A91" w:rsidRPr="00BF7D7F" w:rsidRDefault="00136A91" w:rsidP="00C72833">
            <w:pPr>
              <w:pStyle w:val="TAC"/>
              <w:rPr>
                <w:sz w:val="16"/>
                <w:szCs w:val="16"/>
              </w:rPr>
            </w:pPr>
            <w:r w:rsidRPr="00BF7D7F">
              <w:rPr>
                <w:sz w:val="16"/>
                <w:szCs w:val="16"/>
              </w:rPr>
              <w:t>0.2.0</w:t>
            </w:r>
          </w:p>
        </w:tc>
      </w:tr>
      <w:tr w:rsidR="007B3E87" w:rsidRPr="00BF7D7F" w14:paraId="5EB5630E" w14:textId="77777777" w:rsidTr="0015168E">
        <w:tc>
          <w:tcPr>
            <w:tcW w:w="800" w:type="dxa"/>
            <w:shd w:val="solid" w:color="FFFFFF" w:fill="auto"/>
          </w:tcPr>
          <w:p w14:paraId="4521C1A2" w14:textId="243919FF" w:rsidR="0011042D" w:rsidRPr="00BF7D7F" w:rsidRDefault="0011042D" w:rsidP="00C72833">
            <w:pPr>
              <w:pStyle w:val="TAC"/>
              <w:rPr>
                <w:sz w:val="16"/>
                <w:szCs w:val="16"/>
              </w:rPr>
            </w:pPr>
            <w:r w:rsidRPr="00BF7D7F">
              <w:rPr>
                <w:sz w:val="16"/>
                <w:szCs w:val="16"/>
              </w:rPr>
              <w:t>2023-09</w:t>
            </w:r>
          </w:p>
        </w:tc>
        <w:tc>
          <w:tcPr>
            <w:tcW w:w="1137" w:type="dxa"/>
            <w:shd w:val="solid" w:color="FFFFFF" w:fill="auto"/>
          </w:tcPr>
          <w:p w14:paraId="3B0E49FB" w14:textId="31DBF5E8" w:rsidR="0011042D" w:rsidRPr="00BF7D7F" w:rsidRDefault="0011042D" w:rsidP="00C72833">
            <w:pPr>
              <w:pStyle w:val="TAC"/>
              <w:rPr>
                <w:sz w:val="16"/>
                <w:szCs w:val="16"/>
              </w:rPr>
            </w:pPr>
            <w:r w:rsidRPr="00BF7D7F">
              <w:rPr>
                <w:sz w:val="16"/>
                <w:szCs w:val="16"/>
              </w:rPr>
              <w:t>RAN#</w:t>
            </w:r>
            <w:r w:rsidR="00984944" w:rsidRPr="00BF7D7F">
              <w:rPr>
                <w:sz w:val="16"/>
                <w:szCs w:val="16"/>
              </w:rPr>
              <w:t>101</w:t>
            </w:r>
          </w:p>
        </w:tc>
        <w:tc>
          <w:tcPr>
            <w:tcW w:w="992" w:type="dxa"/>
            <w:shd w:val="solid" w:color="FFFFFF" w:fill="auto"/>
          </w:tcPr>
          <w:p w14:paraId="2E38EBC4" w14:textId="2D8A1BA3" w:rsidR="0011042D" w:rsidRPr="00BF7D7F" w:rsidRDefault="00984944" w:rsidP="00C72833">
            <w:pPr>
              <w:pStyle w:val="TAC"/>
              <w:rPr>
                <w:sz w:val="16"/>
                <w:szCs w:val="16"/>
              </w:rPr>
            </w:pPr>
            <w:r w:rsidRPr="00BF7D7F">
              <w:rPr>
                <w:sz w:val="16"/>
                <w:szCs w:val="16"/>
              </w:rPr>
              <w:t>RP-231766</w:t>
            </w:r>
          </w:p>
        </w:tc>
        <w:tc>
          <w:tcPr>
            <w:tcW w:w="425" w:type="dxa"/>
            <w:shd w:val="solid" w:color="FFFFFF" w:fill="auto"/>
          </w:tcPr>
          <w:p w14:paraId="58B97FEA" w14:textId="77777777" w:rsidR="0011042D" w:rsidRPr="00BF7D7F" w:rsidRDefault="0011042D" w:rsidP="0015168E">
            <w:pPr>
              <w:pStyle w:val="TAL"/>
              <w:jc w:val="center"/>
              <w:rPr>
                <w:sz w:val="16"/>
                <w:szCs w:val="16"/>
              </w:rPr>
            </w:pPr>
          </w:p>
        </w:tc>
        <w:tc>
          <w:tcPr>
            <w:tcW w:w="426" w:type="dxa"/>
            <w:shd w:val="solid" w:color="FFFFFF" w:fill="auto"/>
          </w:tcPr>
          <w:p w14:paraId="5F6D194F" w14:textId="77777777" w:rsidR="0011042D" w:rsidRPr="00BF7D7F" w:rsidRDefault="0011042D" w:rsidP="0015168E">
            <w:pPr>
              <w:pStyle w:val="TAR"/>
              <w:jc w:val="center"/>
              <w:rPr>
                <w:sz w:val="16"/>
                <w:szCs w:val="16"/>
              </w:rPr>
            </w:pPr>
          </w:p>
        </w:tc>
        <w:tc>
          <w:tcPr>
            <w:tcW w:w="425" w:type="dxa"/>
            <w:shd w:val="solid" w:color="FFFFFF" w:fill="auto"/>
          </w:tcPr>
          <w:p w14:paraId="7770DBB7" w14:textId="77777777" w:rsidR="0011042D" w:rsidRPr="00BF7D7F" w:rsidRDefault="0011042D" w:rsidP="0015168E">
            <w:pPr>
              <w:pStyle w:val="TAC"/>
              <w:rPr>
                <w:sz w:val="16"/>
                <w:szCs w:val="16"/>
              </w:rPr>
            </w:pPr>
          </w:p>
        </w:tc>
        <w:tc>
          <w:tcPr>
            <w:tcW w:w="4726" w:type="dxa"/>
            <w:shd w:val="solid" w:color="FFFFFF" w:fill="auto"/>
          </w:tcPr>
          <w:p w14:paraId="3FA9EA86" w14:textId="3C9C038C" w:rsidR="0011042D" w:rsidRPr="00BF7D7F" w:rsidRDefault="00984944" w:rsidP="00C72833">
            <w:pPr>
              <w:pStyle w:val="TAL"/>
              <w:rPr>
                <w:sz w:val="16"/>
                <w:szCs w:val="16"/>
              </w:rPr>
            </w:pPr>
            <w:r w:rsidRPr="00BF7D7F">
              <w:rPr>
                <w:sz w:val="16"/>
                <w:szCs w:val="16"/>
              </w:rPr>
              <w:t>TR presented for information at RAN#101</w:t>
            </w:r>
            <w:r w:rsidR="00E40E4C" w:rsidRPr="00BF7D7F">
              <w:rPr>
                <w:sz w:val="16"/>
                <w:szCs w:val="16"/>
              </w:rPr>
              <w:t xml:space="preserve"> [same as R1-2308681]</w:t>
            </w:r>
          </w:p>
        </w:tc>
        <w:tc>
          <w:tcPr>
            <w:tcW w:w="708" w:type="dxa"/>
            <w:shd w:val="solid" w:color="FFFFFF" w:fill="auto"/>
          </w:tcPr>
          <w:p w14:paraId="7496F802" w14:textId="662B7CE8" w:rsidR="0011042D" w:rsidRPr="00BF7D7F" w:rsidRDefault="00984944" w:rsidP="00C72833">
            <w:pPr>
              <w:pStyle w:val="TAC"/>
              <w:rPr>
                <w:sz w:val="16"/>
                <w:szCs w:val="16"/>
              </w:rPr>
            </w:pPr>
            <w:r w:rsidRPr="00BF7D7F">
              <w:rPr>
                <w:sz w:val="16"/>
                <w:szCs w:val="16"/>
              </w:rPr>
              <w:t>1.0.0</w:t>
            </w:r>
          </w:p>
        </w:tc>
      </w:tr>
      <w:tr w:rsidR="007B3E87" w:rsidRPr="00BF7D7F" w14:paraId="4276C25B" w14:textId="77777777" w:rsidTr="0015168E">
        <w:tc>
          <w:tcPr>
            <w:tcW w:w="800" w:type="dxa"/>
            <w:shd w:val="solid" w:color="FFFFFF" w:fill="auto"/>
          </w:tcPr>
          <w:p w14:paraId="14BF3059" w14:textId="2B512264" w:rsidR="00651CDC" w:rsidRPr="00BF7D7F" w:rsidRDefault="00651CDC" w:rsidP="00C72833">
            <w:pPr>
              <w:pStyle w:val="TAC"/>
              <w:rPr>
                <w:sz w:val="16"/>
                <w:szCs w:val="16"/>
              </w:rPr>
            </w:pPr>
            <w:r w:rsidRPr="00BF7D7F">
              <w:rPr>
                <w:sz w:val="16"/>
                <w:szCs w:val="16"/>
              </w:rPr>
              <w:t>2023-10</w:t>
            </w:r>
          </w:p>
        </w:tc>
        <w:tc>
          <w:tcPr>
            <w:tcW w:w="1137" w:type="dxa"/>
            <w:shd w:val="solid" w:color="FFFFFF" w:fill="auto"/>
          </w:tcPr>
          <w:p w14:paraId="05AE73D1" w14:textId="50812D86" w:rsidR="00651CDC" w:rsidRPr="00BF7D7F" w:rsidRDefault="00651CDC" w:rsidP="00C72833">
            <w:pPr>
              <w:pStyle w:val="TAC"/>
              <w:rPr>
                <w:sz w:val="16"/>
                <w:szCs w:val="16"/>
              </w:rPr>
            </w:pPr>
            <w:r w:rsidRPr="00BF7D7F">
              <w:rPr>
                <w:sz w:val="16"/>
                <w:szCs w:val="16"/>
              </w:rPr>
              <w:t>RAN1#114b</w:t>
            </w:r>
          </w:p>
        </w:tc>
        <w:tc>
          <w:tcPr>
            <w:tcW w:w="992" w:type="dxa"/>
            <w:shd w:val="solid" w:color="FFFFFF" w:fill="auto"/>
          </w:tcPr>
          <w:p w14:paraId="109DD638" w14:textId="71311CC1" w:rsidR="00651CDC" w:rsidRPr="00BF7D7F" w:rsidRDefault="00651CDC" w:rsidP="00C72833">
            <w:pPr>
              <w:pStyle w:val="TAC"/>
              <w:rPr>
                <w:sz w:val="16"/>
                <w:szCs w:val="16"/>
              </w:rPr>
            </w:pPr>
            <w:r w:rsidRPr="00BF7D7F">
              <w:rPr>
                <w:sz w:val="16"/>
                <w:szCs w:val="16"/>
              </w:rPr>
              <w:t>R1-2310163</w:t>
            </w:r>
          </w:p>
        </w:tc>
        <w:tc>
          <w:tcPr>
            <w:tcW w:w="425" w:type="dxa"/>
            <w:shd w:val="solid" w:color="FFFFFF" w:fill="auto"/>
          </w:tcPr>
          <w:p w14:paraId="122FEC27" w14:textId="77777777" w:rsidR="00651CDC" w:rsidRPr="00BF7D7F" w:rsidRDefault="00651CDC" w:rsidP="0015168E">
            <w:pPr>
              <w:pStyle w:val="TAL"/>
              <w:jc w:val="center"/>
              <w:rPr>
                <w:sz w:val="16"/>
                <w:szCs w:val="16"/>
              </w:rPr>
            </w:pPr>
          </w:p>
        </w:tc>
        <w:tc>
          <w:tcPr>
            <w:tcW w:w="426" w:type="dxa"/>
            <w:shd w:val="solid" w:color="FFFFFF" w:fill="auto"/>
          </w:tcPr>
          <w:p w14:paraId="5383446C" w14:textId="77777777" w:rsidR="00651CDC" w:rsidRPr="00BF7D7F" w:rsidRDefault="00651CDC" w:rsidP="0015168E">
            <w:pPr>
              <w:pStyle w:val="TAR"/>
              <w:jc w:val="center"/>
              <w:rPr>
                <w:sz w:val="16"/>
                <w:szCs w:val="16"/>
              </w:rPr>
            </w:pPr>
          </w:p>
        </w:tc>
        <w:tc>
          <w:tcPr>
            <w:tcW w:w="425" w:type="dxa"/>
            <w:shd w:val="solid" w:color="FFFFFF" w:fill="auto"/>
          </w:tcPr>
          <w:p w14:paraId="6DE4BC2C" w14:textId="77777777" w:rsidR="00651CDC" w:rsidRPr="00BF7D7F" w:rsidRDefault="00651CDC" w:rsidP="0015168E">
            <w:pPr>
              <w:pStyle w:val="TAC"/>
              <w:rPr>
                <w:sz w:val="16"/>
                <w:szCs w:val="16"/>
              </w:rPr>
            </w:pPr>
          </w:p>
        </w:tc>
        <w:tc>
          <w:tcPr>
            <w:tcW w:w="4726" w:type="dxa"/>
            <w:shd w:val="solid" w:color="FFFFFF" w:fill="auto"/>
          </w:tcPr>
          <w:p w14:paraId="7B13D51F" w14:textId="41BBF21C" w:rsidR="00651CDC" w:rsidRPr="00BF7D7F" w:rsidRDefault="00651CDC" w:rsidP="00C72833">
            <w:pPr>
              <w:pStyle w:val="TAL"/>
              <w:rPr>
                <w:sz w:val="16"/>
                <w:szCs w:val="16"/>
              </w:rPr>
            </w:pPr>
            <w:r w:rsidRPr="00BF7D7F">
              <w:rPr>
                <w:sz w:val="16"/>
                <w:szCs w:val="16"/>
              </w:rPr>
              <w:t xml:space="preserve">Added </w:t>
            </w:r>
            <w:r w:rsidR="00D11910" w:rsidRPr="00BF7D7F">
              <w:rPr>
                <w:sz w:val="16"/>
                <w:szCs w:val="16"/>
              </w:rPr>
              <w:t xml:space="preserve">clause </w:t>
            </w:r>
            <w:r w:rsidRPr="00BF7D7F">
              <w:rPr>
                <w:sz w:val="16"/>
                <w:szCs w:val="16"/>
              </w:rPr>
              <w:t xml:space="preserve">numbering for CSI and BM performance results. </w:t>
            </w:r>
          </w:p>
        </w:tc>
        <w:tc>
          <w:tcPr>
            <w:tcW w:w="708" w:type="dxa"/>
            <w:shd w:val="solid" w:color="FFFFFF" w:fill="auto"/>
          </w:tcPr>
          <w:p w14:paraId="42E41141" w14:textId="6BDB9590" w:rsidR="00651CDC" w:rsidRPr="00BF7D7F" w:rsidRDefault="00651CDC" w:rsidP="00C72833">
            <w:pPr>
              <w:pStyle w:val="TAC"/>
              <w:rPr>
                <w:sz w:val="16"/>
                <w:szCs w:val="16"/>
              </w:rPr>
            </w:pPr>
            <w:r w:rsidRPr="00BF7D7F">
              <w:rPr>
                <w:sz w:val="16"/>
                <w:szCs w:val="16"/>
              </w:rPr>
              <w:t>1.1.0</w:t>
            </w:r>
          </w:p>
        </w:tc>
      </w:tr>
      <w:tr w:rsidR="007B3E87" w:rsidRPr="00BF7D7F" w14:paraId="09FFFCE5" w14:textId="77777777" w:rsidTr="0015168E">
        <w:tc>
          <w:tcPr>
            <w:tcW w:w="800" w:type="dxa"/>
            <w:shd w:val="solid" w:color="FFFFFF" w:fill="auto"/>
          </w:tcPr>
          <w:p w14:paraId="6CB9B23B" w14:textId="0D7B0845" w:rsidR="00F9392F" w:rsidRPr="00BF7D7F" w:rsidRDefault="00F9392F" w:rsidP="00C72833">
            <w:pPr>
              <w:pStyle w:val="TAC"/>
              <w:rPr>
                <w:sz w:val="16"/>
                <w:szCs w:val="16"/>
              </w:rPr>
            </w:pPr>
            <w:r w:rsidRPr="00BF7D7F">
              <w:rPr>
                <w:sz w:val="16"/>
                <w:szCs w:val="16"/>
              </w:rPr>
              <w:t>2023-11</w:t>
            </w:r>
          </w:p>
        </w:tc>
        <w:tc>
          <w:tcPr>
            <w:tcW w:w="1137" w:type="dxa"/>
            <w:shd w:val="solid" w:color="FFFFFF" w:fill="auto"/>
          </w:tcPr>
          <w:p w14:paraId="2AF76910" w14:textId="1D0FBE87" w:rsidR="00F9392F" w:rsidRPr="00BF7D7F" w:rsidRDefault="00F9392F" w:rsidP="00C72833">
            <w:pPr>
              <w:pStyle w:val="TAC"/>
              <w:rPr>
                <w:sz w:val="16"/>
                <w:szCs w:val="16"/>
              </w:rPr>
            </w:pPr>
            <w:r w:rsidRPr="00BF7D7F">
              <w:rPr>
                <w:sz w:val="16"/>
                <w:szCs w:val="16"/>
              </w:rPr>
              <w:t>RAN1#115</w:t>
            </w:r>
          </w:p>
        </w:tc>
        <w:tc>
          <w:tcPr>
            <w:tcW w:w="992" w:type="dxa"/>
            <w:shd w:val="solid" w:color="FFFFFF" w:fill="auto"/>
          </w:tcPr>
          <w:p w14:paraId="70864661" w14:textId="38C4B12A" w:rsidR="00F9392F" w:rsidRPr="00BF7D7F" w:rsidRDefault="00F9392F" w:rsidP="00C72833">
            <w:pPr>
              <w:pStyle w:val="TAC"/>
              <w:rPr>
                <w:sz w:val="16"/>
                <w:szCs w:val="16"/>
              </w:rPr>
            </w:pPr>
            <w:r w:rsidRPr="00BF7D7F">
              <w:rPr>
                <w:sz w:val="16"/>
                <w:szCs w:val="16"/>
              </w:rPr>
              <w:t>R1-23</w:t>
            </w:r>
            <w:r w:rsidR="000C1B39" w:rsidRPr="00BF7D7F">
              <w:rPr>
                <w:sz w:val="16"/>
                <w:szCs w:val="16"/>
              </w:rPr>
              <w:t>12055</w:t>
            </w:r>
          </w:p>
        </w:tc>
        <w:tc>
          <w:tcPr>
            <w:tcW w:w="425" w:type="dxa"/>
            <w:shd w:val="solid" w:color="FFFFFF" w:fill="auto"/>
          </w:tcPr>
          <w:p w14:paraId="6A46E096" w14:textId="77777777" w:rsidR="00F9392F" w:rsidRPr="00BF7D7F" w:rsidRDefault="00F9392F" w:rsidP="0015168E">
            <w:pPr>
              <w:pStyle w:val="TAL"/>
              <w:jc w:val="center"/>
              <w:rPr>
                <w:sz w:val="16"/>
                <w:szCs w:val="16"/>
              </w:rPr>
            </w:pPr>
          </w:p>
        </w:tc>
        <w:tc>
          <w:tcPr>
            <w:tcW w:w="426" w:type="dxa"/>
            <w:shd w:val="solid" w:color="FFFFFF" w:fill="auto"/>
          </w:tcPr>
          <w:p w14:paraId="3C22C351" w14:textId="77777777" w:rsidR="00F9392F" w:rsidRPr="00BF7D7F" w:rsidRDefault="00F9392F" w:rsidP="0015168E">
            <w:pPr>
              <w:pStyle w:val="TAR"/>
              <w:jc w:val="center"/>
              <w:rPr>
                <w:sz w:val="16"/>
                <w:szCs w:val="16"/>
              </w:rPr>
            </w:pPr>
          </w:p>
        </w:tc>
        <w:tc>
          <w:tcPr>
            <w:tcW w:w="425" w:type="dxa"/>
            <w:shd w:val="solid" w:color="FFFFFF" w:fill="auto"/>
          </w:tcPr>
          <w:p w14:paraId="1CABD8B0" w14:textId="77777777" w:rsidR="00F9392F" w:rsidRPr="00BF7D7F" w:rsidRDefault="00F9392F" w:rsidP="0015168E">
            <w:pPr>
              <w:pStyle w:val="TAC"/>
              <w:rPr>
                <w:sz w:val="16"/>
                <w:szCs w:val="16"/>
              </w:rPr>
            </w:pPr>
          </w:p>
        </w:tc>
        <w:tc>
          <w:tcPr>
            <w:tcW w:w="4726" w:type="dxa"/>
            <w:shd w:val="solid" w:color="FFFFFF" w:fill="auto"/>
          </w:tcPr>
          <w:p w14:paraId="07A49EC0" w14:textId="598578DB" w:rsidR="00F9392F" w:rsidRPr="00BF7D7F" w:rsidRDefault="009950E2" w:rsidP="00C72833">
            <w:pPr>
              <w:pStyle w:val="TAL"/>
              <w:rPr>
                <w:sz w:val="16"/>
                <w:szCs w:val="16"/>
              </w:rPr>
            </w:pPr>
            <w:r w:rsidRPr="00BF7D7F">
              <w:rPr>
                <w:sz w:val="16"/>
                <w:szCs w:val="16"/>
              </w:rPr>
              <w:t>RAN1 agreements from RAN1#114b</w:t>
            </w:r>
          </w:p>
        </w:tc>
        <w:tc>
          <w:tcPr>
            <w:tcW w:w="708" w:type="dxa"/>
            <w:shd w:val="solid" w:color="FFFFFF" w:fill="auto"/>
          </w:tcPr>
          <w:p w14:paraId="516AD1D0" w14:textId="582AFD17" w:rsidR="00F9392F" w:rsidRPr="00BF7D7F" w:rsidRDefault="009950E2" w:rsidP="00C72833">
            <w:pPr>
              <w:pStyle w:val="TAC"/>
              <w:rPr>
                <w:sz w:val="16"/>
                <w:szCs w:val="16"/>
              </w:rPr>
            </w:pPr>
            <w:r w:rsidRPr="00BF7D7F">
              <w:rPr>
                <w:sz w:val="16"/>
                <w:szCs w:val="16"/>
              </w:rPr>
              <w:t>1.2.0</w:t>
            </w:r>
          </w:p>
        </w:tc>
      </w:tr>
      <w:tr w:rsidR="007B3E87" w:rsidRPr="00BF7D7F" w14:paraId="37F72BC4" w14:textId="77777777" w:rsidTr="0015168E">
        <w:tc>
          <w:tcPr>
            <w:tcW w:w="800" w:type="dxa"/>
            <w:shd w:val="solid" w:color="FFFFFF" w:fill="auto"/>
          </w:tcPr>
          <w:p w14:paraId="2D6C473C" w14:textId="78C836A8" w:rsidR="000C1B39" w:rsidRPr="00BF7D7F" w:rsidRDefault="000C1B39" w:rsidP="00C72833">
            <w:pPr>
              <w:pStyle w:val="TAC"/>
              <w:rPr>
                <w:sz w:val="16"/>
                <w:szCs w:val="16"/>
              </w:rPr>
            </w:pPr>
            <w:r w:rsidRPr="00BF7D7F">
              <w:rPr>
                <w:sz w:val="16"/>
                <w:szCs w:val="16"/>
              </w:rPr>
              <w:t>2023-11</w:t>
            </w:r>
          </w:p>
        </w:tc>
        <w:tc>
          <w:tcPr>
            <w:tcW w:w="1137" w:type="dxa"/>
            <w:shd w:val="solid" w:color="FFFFFF" w:fill="auto"/>
          </w:tcPr>
          <w:p w14:paraId="2DF59719" w14:textId="660E71CB" w:rsidR="000C1B39" w:rsidRPr="00BF7D7F" w:rsidRDefault="000C1B39" w:rsidP="00C72833">
            <w:pPr>
              <w:pStyle w:val="TAC"/>
              <w:rPr>
                <w:sz w:val="16"/>
                <w:szCs w:val="16"/>
              </w:rPr>
            </w:pPr>
            <w:r w:rsidRPr="00BF7D7F">
              <w:rPr>
                <w:sz w:val="16"/>
                <w:szCs w:val="16"/>
              </w:rPr>
              <w:t>RAN1#115</w:t>
            </w:r>
          </w:p>
        </w:tc>
        <w:tc>
          <w:tcPr>
            <w:tcW w:w="992" w:type="dxa"/>
            <w:shd w:val="solid" w:color="FFFFFF" w:fill="auto"/>
          </w:tcPr>
          <w:p w14:paraId="41B26CCE" w14:textId="503315DA" w:rsidR="000C1B39" w:rsidRPr="00BF7D7F" w:rsidRDefault="000C1B39" w:rsidP="00C72833">
            <w:pPr>
              <w:pStyle w:val="TAC"/>
              <w:rPr>
                <w:sz w:val="16"/>
                <w:szCs w:val="16"/>
              </w:rPr>
            </w:pPr>
            <w:r w:rsidRPr="00BF7D7F">
              <w:rPr>
                <w:sz w:val="16"/>
                <w:szCs w:val="16"/>
              </w:rPr>
              <w:t>R1-2312764</w:t>
            </w:r>
          </w:p>
        </w:tc>
        <w:tc>
          <w:tcPr>
            <w:tcW w:w="425" w:type="dxa"/>
            <w:shd w:val="solid" w:color="FFFFFF" w:fill="auto"/>
          </w:tcPr>
          <w:p w14:paraId="7504E2B0" w14:textId="77777777" w:rsidR="000C1B39" w:rsidRPr="00BF7D7F" w:rsidRDefault="000C1B39" w:rsidP="0015168E">
            <w:pPr>
              <w:pStyle w:val="TAL"/>
              <w:jc w:val="center"/>
              <w:rPr>
                <w:sz w:val="16"/>
                <w:szCs w:val="16"/>
              </w:rPr>
            </w:pPr>
          </w:p>
        </w:tc>
        <w:tc>
          <w:tcPr>
            <w:tcW w:w="426" w:type="dxa"/>
            <w:shd w:val="solid" w:color="FFFFFF" w:fill="auto"/>
          </w:tcPr>
          <w:p w14:paraId="5779818E" w14:textId="77777777" w:rsidR="000C1B39" w:rsidRPr="00BF7D7F" w:rsidRDefault="000C1B39" w:rsidP="0015168E">
            <w:pPr>
              <w:pStyle w:val="TAR"/>
              <w:jc w:val="center"/>
              <w:rPr>
                <w:sz w:val="16"/>
                <w:szCs w:val="16"/>
              </w:rPr>
            </w:pPr>
          </w:p>
        </w:tc>
        <w:tc>
          <w:tcPr>
            <w:tcW w:w="425" w:type="dxa"/>
            <w:shd w:val="solid" w:color="FFFFFF" w:fill="auto"/>
          </w:tcPr>
          <w:p w14:paraId="6B6C1C18" w14:textId="77777777" w:rsidR="000C1B39" w:rsidRPr="00BF7D7F" w:rsidRDefault="000C1B39" w:rsidP="0015168E">
            <w:pPr>
              <w:pStyle w:val="TAC"/>
              <w:rPr>
                <w:sz w:val="16"/>
                <w:szCs w:val="16"/>
              </w:rPr>
            </w:pPr>
          </w:p>
        </w:tc>
        <w:tc>
          <w:tcPr>
            <w:tcW w:w="4726" w:type="dxa"/>
            <w:shd w:val="solid" w:color="FFFFFF" w:fill="auto"/>
          </w:tcPr>
          <w:p w14:paraId="2D7EBA0F" w14:textId="67CA3B3D" w:rsidR="000C1B39" w:rsidRPr="00BF7D7F" w:rsidRDefault="00021749" w:rsidP="00C72833">
            <w:pPr>
              <w:pStyle w:val="TAL"/>
              <w:rPr>
                <w:sz w:val="16"/>
                <w:szCs w:val="16"/>
              </w:rPr>
            </w:pPr>
            <w:r w:rsidRPr="00BF7D7F">
              <w:rPr>
                <w:sz w:val="16"/>
                <w:szCs w:val="16"/>
              </w:rPr>
              <w:t>A</w:t>
            </w:r>
            <w:r w:rsidR="000C1B39" w:rsidRPr="00BF7D7F">
              <w:rPr>
                <w:sz w:val="16"/>
                <w:szCs w:val="16"/>
              </w:rPr>
              <w:t>greements from RAN1#115, RAN2#</w:t>
            </w:r>
            <w:r w:rsidR="007064B7" w:rsidRPr="00BF7D7F">
              <w:rPr>
                <w:sz w:val="16"/>
                <w:szCs w:val="16"/>
              </w:rPr>
              <w:t>124</w:t>
            </w:r>
            <w:r w:rsidR="000C1B39" w:rsidRPr="00BF7D7F">
              <w:rPr>
                <w:sz w:val="16"/>
                <w:szCs w:val="16"/>
              </w:rPr>
              <w:t xml:space="preserve"> and RAN4#</w:t>
            </w:r>
            <w:r w:rsidRPr="00BF7D7F">
              <w:rPr>
                <w:sz w:val="16"/>
                <w:szCs w:val="16"/>
              </w:rPr>
              <w:t>109</w:t>
            </w:r>
          </w:p>
        </w:tc>
        <w:tc>
          <w:tcPr>
            <w:tcW w:w="708" w:type="dxa"/>
            <w:shd w:val="solid" w:color="FFFFFF" w:fill="auto"/>
          </w:tcPr>
          <w:p w14:paraId="71B4964E" w14:textId="0FDFC2DD" w:rsidR="000C1B39" w:rsidRPr="00BF7D7F" w:rsidRDefault="000C1B39" w:rsidP="00C72833">
            <w:pPr>
              <w:pStyle w:val="TAC"/>
              <w:rPr>
                <w:sz w:val="16"/>
                <w:szCs w:val="16"/>
              </w:rPr>
            </w:pPr>
            <w:r w:rsidRPr="00BF7D7F">
              <w:rPr>
                <w:sz w:val="16"/>
                <w:szCs w:val="16"/>
              </w:rPr>
              <w:t>1.3.0</w:t>
            </w:r>
          </w:p>
        </w:tc>
      </w:tr>
      <w:tr w:rsidR="007B3E87" w:rsidRPr="00BF7D7F" w14:paraId="517E050E" w14:textId="77777777" w:rsidTr="0015168E">
        <w:tc>
          <w:tcPr>
            <w:tcW w:w="800" w:type="dxa"/>
            <w:shd w:val="solid" w:color="FFFFFF" w:fill="auto"/>
          </w:tcPr>
          <w:p w14:paraId="51DD8526" w14:textId="3EF0B2D4" w:rsidR="00784420" w:rsidRPr="00BF7D7F" w:rsidRDefault="00784420" w:rsidP="00C72833">
            <w:pPr>
              <w:pStyle w:val="TAC"/>
              <w:rPr>
                <w:sz w:val="16"/>
                <w:szCs w:val="16"/>
              </w:rPr>
            </w:pPr>
            <w:r w:rsidRPr="00BF7D7F">
              <w:rPr>
                <w:sz w:val="16"/>
                <w:szCs w:val="16"/>
              </w:rPr>
              <w:t>2023-12</w:t>
            </w:r>
          </w:p>
        </w:tc>
        <w:tc>
          <w:tcPr>
            <w:tcW w:w="1137" w:type="dxa"/>
            <w:shd w:val="solid" w:color="FFFFFF" w:fill="auto"/>
          </w:tcPr>
          <w:p w14:paraId="3A49E2CA" w14:textId="0D57BCEF" w:rsidR="00784420" w:rsidRPr="00BF7D7F" w:rsidRDefault="00784420" w:rsidP="00C72833">
            <w:pPr>
              <w:pStyle w:val="TAC"/>
              <w:rPr>
                <w:sz w:val="16"/>
                <w:szCs w:val="16"/>
              </w:rPr>
            </w:pPr>
            <w:r w:rsidRPr="00BF7D7F">
              <w:rPr>
                <w:sz w:val="16"/>
                <w:szCs w:val="16"/>
              </w:rPr>
              <w:t>RAN#102</w:t>
            </w:r>
          </w:p>
        </w:tc>
        <w:tc>
          <w:tcPr>
            <w:tcW w:w="992" w:type="dxa"/>
            <w:shd w:val="solid" w:color="FFFFFF" w:fill="auto"/>
          </w:tcPr>
          <w:p w14:paraId="3F8E4403" w14:textId="33D2F59F" w:rsidR="00784420" w:rsidRPr="00BF7D7F" w:rsidRDefault="00784420" w:rsidP="00C72833">
            <w:pPr>
              <w:pStyle w:val="TAC"/>
              <w:rPr>
                <w:sz w:val="16"/>
                <w:szCs w:val="16"/>
              </w:rPr>
            </w:pPr>
            <w:r w:rsidRPr="00BF7D7F">
              <w:rPr>
                <w:sz w:val="16"/>
                <w:szCs w:val="16"/>
              </w:rPr>
              <w:t>RP-233133</w:t>
            </w:r>
          </w:p>
        </w:tc>
        <w:tc>
          <w:tcPr>
            <w:tcW w:w="425" w:type="dxa"/>
            <w:shd w:val="solid" w:color="FFFFFF" w:fill="auto"/>
          </w:tcPr>
          <w:p w14:paraId="4FD3FEC1" w14:textId="77777777" w:rsidR="00784420" w:rsidRPr="00BF7D7F" w:rsidRDefault="00784420" w:rsidP="0015168E">
            <w:pPr>
              <w:pStyle w:val="TAL"/>
              <w:jc w:val="center"/>
              <w:rPr>
                <w:sz w:val="16"/>
                <w:szCs w:val="16"/>
              </w:rPr>
            </w:pPr>
          </w:p>
        </w:tc>
        <w:tc>
          <w:tcPr>
            <w:tcW w:w="426" w:type="dxa"/>
            <w:shd w:val="solid" w:color="FFFFFF" w:fill="auto"/>
          </w:tcPr>
          <w:p w14:paraId="12E11FE3" w14:textId="77777777" w:rsidR="00784420" w:rsidRPr="00BF7D7F" w:rsidRDefault="00784420" w:rsidP="0015168E">
            <w:pPr>
              <w:pStyle w:val="TAR"/>
              <w:jc w:val="center"/>
              <w:rPr>
                <w:sz w:val="16"/>
                <w:szCs w:val="16"/>
              </w:rPr>
            </w:pPr>
          </w:p>
        </w:tc>
        <w:tc>
          <w:tcPr>
            <w:tcW w:w="425" w:type="dxa"/>
            <w:shd w:val="solid" w:color="FFFFFF" w:fill="auto"/>
          </w:tcPr>
          <w:p w14:paraId="6190FEE9" w14:textId="77777777" w:rsidR="00784420" w:rsidRPr="00BF7D7F" w:rsidRDefault="00784420" w:rsidP="0015168E">
            <w:pPr>
              <w:pStyle w:val="TAC"/>
              <w:rPr>
                <w:sz w:val="16"/>
                <w:szCs w:val="16"/>
              </w:rPr>
            </w:pPr>
          </w:p>
        </w:tc>
        <w:tc>
          <w:tcPr>
            <w:tcW w:w="4726" w:type="dxa"/>
            <w:shd w:val="solid" w:color="FFFFFF" w:fill="auto"/>
          </w:tcPr>
          <w:p w14:paraId="12901A5F" w14:textId="215DEF93" w:rsidR="00784420" w:rsidRPr="00BF7D7F" w:rsidRDefault="00784420" w:rsidP="00C72833">
            <w:pPr>
              <w:pStyle w:val="TAL"/>
              <w:rPr>
                <w:sz w:val="16"/>
                <w:szCs w:val="16"/>
              </w:rPr>
            </w:pPr>
            <w:r w:rsidRPr="00BF7D7F">
              <w:rPr>
                <w:sz w:val="16"/>
                <w:szCs w:val="16"/>
              </w:rPr>
              <w:t>TR presented for approval at RAN#102 [same as R1-23</w:t>
            </w:r>
            <w:r w:rsidR="000305F1" w:rsidRPr="00BF7D7F">
              <w:rPr>
                <w:sz w:val="16"/>
                <w:szCs w:val="16"/>
              </w:rPr>
              <w:t>12764]</w:t>
            </w:r>
          </w:p>
        </w:tc>
        <w:tc>
          <w:tcPr>
            <w:tcW w:w="708" w:type="dxa"/>
            <w:shd w:val="solid" w:color="FFFFFF" w:fill="auto"/>
          </w:tcPr>
          <w:p w14:paraId="3D506D4D" w14:textId="7FAA84BF" w:rsidR="00784420" w:rsidRPr="00BF7D7F" w:rsidRDefault="000305F1" w:rsidP="00C72833">
            <w:pPr>
              <w:pStyle w:val="TAC"/>
              <w:rPr>
                <w:sz w:val="16"/>
                <w:szCs w:val="16"/>
              </w:rPr>
            </w:pPr>
            <w:r w:rsidRPr="00BF7D7F">
              <w:rPr>
                <w:sz w:val="16"/>
                <w:szCs w:val="16"/>
              </w:rPr>
              <w:t>2.0.0</w:t>
            </w:r>
          </w:p>
        </w:tc>
      </w:tr>
      <w:tr w:rsidR="007B3E87" w:rsidRPr="00BF7D7F" w14:paraId="521F577E" w14:textId="77777777" w:rsidTr="0015168E">
        <w:tc>
          <w:tcPr>
            <w:tcW w:w="800" w:type="dxa"/>
            <w:shd w:val="solid" w:color="FFFFFF" w:fill="auto"/>
          </w:tcPr>
          <w:p w14:paraId="6605C2B9" w14:textId="7D72AC24" w:rsidR="00F447DF" w:rsidRPr="00BF7D7F" w:rsidRDefault="00F447DF" w:rsidP="00C72833">
            <w:pPr>
              <w:pStyle w:val="TAC"/>
              <w:rPr>
                <w:sz w:val="16"/>
                <w:szCs w:val="16"/>
              </w:rPr>
            </w:pPr>
            <w:r w:rsidRPr="00BF7D7F">
              <w:rPr>
                <w:sz w:val="16"/>
                <w:szCs w:val="16"/>
              </w:rPr>
              <w:t>2023-12</w:t>
            </w:r>
          </w:p>
        </w:tc>
        <w:tc>
          <w:tcPr>
            <w:tcW w:w="1137" w:type="dxa"/>
            <w:shd w:val="solid" w:color="FFFFFF" w:fill="auto"/>
          </w:tcPr>
          <w:p w14:paraId="060C1EE2" w14:textId="4E9148C7" w:rsidR="00F447DF" w:rsidRPr="00BF7D7F" w:rsidRDefault="00F447DF" w:rsidP="00C72833">
            <w:pPr>
              <w:pStyle w:val="TAC"/>
              <w:rPr>
                <w:sz w:val="16"/>
                <w:szCs w:val="16"/>
              </w:rPr>
            </w:pPr>
            <w:r w:rsidRPr="00BF7D7F">
              <w:rPr>
                <w:sz w:val="16"/>
                <w:szCs w:val="16"/>
              </w:rPr>
              <w:t>RAN#102</w:t>
            </w:r>
          </w:p>
        </w:tc>
        <w:tc>
          <w:tcPr>
            <w:tcW w:w="992" w:type="dxa"/>
            <w:shd w:val="solid" w:color="FFFFFF" w:fill="auto"/>
          </w:tcPr>
          <w:p w14:paraId="1A097841" w14:textId="0030936B" w:rsidR="00F447DF" w:rsidRPr="00BF7D7F" w:rsidRDefault="00F447DF" w:rsidP="00C72833">
            <w:pPr>
              <w:pStyle w:val="TAC"/>
              <w:rPr>
                <w:sz w:val="16"/>
                <w:szCs w:val="16"/>
              </w:rPr>
            </w:pPr>
            <w:r w:rsidRPr="00BF7D7F">
              <w:rPr>
                <w:sz w:val="16"/>
                <w:szCs w:val="16"/>
              </w:rPr>
              <w:t>RP-233946</w:t>
            </w:r>
          </w:p>
        </w:tc>
        <w:tc>
          <w:tcPr>
            <w:tcW w:w="425" w:type="dxa"/>
            <w:shd w:val="solid" w:color="FFFFFF" w:fill="auto"/>
          </w:tcPr>
          <w:p w14:paraId="78571945" w14:textId="77777777" w:rsidR="00F447DF" w:rsidRPr="00BF7D7F" w:rsidRDefault="00F447DF" w:rsidP="0015168E">
            <w:pPr>
              <w:pStyle w:val="TAL"/>
              <w:jc w:val="center"/>
              <w:rPr>
                <w:sz w:val="16"/>
                <w:szCs w:val="16"/>
              </w:rPr>
            </w:pPr>
          </w:p>
        </w:tc>
        <w:tc>
          <w:tcPr>
            <w:tcW w:w="426" w:type="dxa"/>
            <w:shd w:val="solid" w:color="FFFFFF" w:fill="auto"/>
          </w:tcPr>
          <w:p w14:paraId="40716D18" w14:textId="77777777" w:rsidR="00F447DF" w:rsidRPr="00BF7D7F" w:rsidRDefault="00F447DF" w:rsidP="0015168E">
            <w:pPr>
              <w:pStyle w:val="TAR"/>
              <w:jc w:val="center"/>
              <w:rPr>
                <w:sz w:val="16"/>
                <w:szCs w:val="16"/>
              </w:rPr>
            </w:pPr>
          </w:p>
        </w:tc>
        <w:tc>
          <w:tcPr>
            <w:tcW w:w="425" w:type="dxa"/>
            <w:shd w:val="solid" w:color="FFFFFF" w:fill="auto"/>
          </w:tcPr>
          <w:p w14:paraId="5A730377" w14:textId="77777777" w:rsidR="00F447DF" w:rsidRPr="00BF7D7F" w:rsidRDefault="00F447DF" w:rsidP="0015168E">
            <w:pPr>
              <w:pStyle w:val="TAC"/>
              <w:rPr>
                <w:sz w:val="16"/>
                <w:szCs w:val="16"/>
              </w:rPr>
            </w:pPr>
          </w:p>
        </w:tc>
        <w:tc>
          <w:tcPr>
            <w:tcW w:w="4726" w:type="dxa"/>
            <w:shd w:val="solid" w:color="FFFFFF" w:fill="auto"/>
          </w:tcPr>
          <w:p w14:paraId="0958CC98" w14:textId="49FD939C" w:rsidR="00F447DF" w:rsidRPr="00BF7D7F" w:rsidRDefault="00F447DF" w:rsidP="00C72833">
            <w:pPr>
              <w:pStyle w:val="TAL"/>
              <w:rPr>
                <w:sz w:val="16"/>
                <w:szCs w:val="16"/>
              </w:rPr>
            </w:pPr>
            <w:r w:rsidRPr="00BF7D7F">
              <w:rPr>
                <w:sz w:val="16"/>
                <w:szCs w:val="16"/>
              </w:rPr>
              <w:t>Editorial corrections for RAN approval</w:t>
            </w:r>
            <w:r w:rsidR="00B6700B" w:rsidRPr="00BF7D7F">
              <w:rPr>
                <w:sz w:val="16"/>
                <w:szCs w:val="16"/>
              </w:rPr>
              <w:t>, removal of square brackets in Scope clause</w:t>
            </w:r>
            <w:r w:rsidRPr="00BF7D7F">
              <w:rPr>
                <w:sz w:val="16"/>
                <w:szCs w:val="16"/>
              </w:rPr>
              <w:t xml:space="preserve">. </w:t>
            </w:r>
          </w:p>
        </w:tc>
        <w:tc>
          <w:tcPr>
            <w:tcW w:w="708" w:type="dxa"/>
            <w:shd w:val="solid" w:color="FFFFFF" w:fill="auto"/>
          </w:tcPr>
          <w:p w14:paraId="2EAD86F6" w14:textId="5A15FC2F" w:rsidR="00F447DF" w:rsidRPr="00BF7D7F" w:rsidRDefault="00F447DF" w:rsidP="00C72833">
            <w:pPr>
              <w:pStyle w:val="TAC"/>
              <w:rPr>
                <w:sz w:val="16"/>
                <w:szCs w:val="16"/>
              </w:rPr>
            </w:pPr>
            <w:r w:rsidRPr="00BF7D7F">
              <w:rPr>
                <w:sz w:val="16"/>
                <w:szCs w:val="16"/>
              </w:rPr>
              <w:t>2.0.1</w:t>
            </w:r>
          </w:p>
        </w:tc>
      </w:tr>
      <w:tr w:rsidR="007B3E87" w:rsidRPr="00BF7D7F" w14:paraId="40780D66" w14:textId="77777777" w:rsidTr="00613331">
        <w:tc>
          <w:tcPr>
            <w:tcW w:w="800" w:type="dxa"/>
            <w:shd w:val="solid" w:color="FFFFFF" w:fill="auto"/>
          </w:tcPr>
          <w:p w14:paraId="69D40DC7" w14:textId="77777777" w:rsidR="002E1C71" w:rsidRPr="00BF7D7F" w:rsidRDefault="002E1C71" w:rsidP="00613331">
            <w:pPr>
              <w:pStyle w:val="TAC"/>
              <w:rPr>
                <w:sz w:val="16"/>
                <w:szCs w:val="16"/>
              </w:rPr>
            </w:pPr>
            <w:r w:rsidRPr="00BF7D7F">
              <w:rPr>
                <w:sz w:val="16"/>
                <w:szCs w:val="16"/>
              </w:rPr>
              <w:t>2023-12</w:t>
            </w:r>
          </w:p>
        </w:tc>
        <w:tc>
          <w:tcPr>
            <w:tcW w:w="1137" w:type="dxa"/>
            <w:shd w:val="solid" w:color="FFFFFF" w:fill="auto"/>
          </w:tcPr>
          <w:p w14:paraId="07217086" w14:textId="77777777" w:rsidR="002E1C71" w:rsidRPr="00BF7D7F" w:rsidRDefault="002E1C71" w:rsidP="00613331">
            <w:pPr>
              <w:pStyle w:val="TAC"/>
              <w:rPr>
                <w:sz w:val="16"/>
                <w:szCs w:val="16"/>
              </w:rPr>
            </w:pPr>
            <w:r w:rsidRPr="00BF7D7F">
              <w:rPr>
                <w:sz w:val="16"/>
                <w:szCs w:val="16"/>
              </w:rPr>
              <w:t>RAN#102</w:t>
            </w:r>
          </w:p>
        </w:tc>
        <w:tc>
          <w:tcPr>
            <w:tcW w:w="992" w:type="dxa"/>
            <w:shd w:val="solid" w:color="FFFFFF" w:fill="auto"/>
          </w:tcPr>
          <w:p w14:paraId="28E6875E" w14:textId="72435259" w:rsidR="002E1C71" w:rsidRPr="00BF7D7F" w:rsidRDefault="002E1C71" w:rsidP="00613331">
            <w:pPr>
              <w:pStyle w:val="TAC"/>
              <w:rPr>
                <w:sz w:val="16"/>
                <w:szCs w:val="16"/>
              </w:rPr>
            </w:pPr>
          </w:p>
        </w:tc>
        <w:tc>
          <w:tcPr>
            <w:tcW w:w="425" w:type="dxa"/>
            <w:shd w:val="solid" w:color="FFFFFF" w:fill="auto"/>
          </w:tcPr>
          <w:p w14:paraId="2EE3EDF4" w14:textId="77777777" w:rsidR="002E1C71" w:rsidRPr="00BF7D7F" w:rsidRDefault="002E1C71" w:rsidP="00613331">
            <w:pPr>
              <w:pStyle w:val="TAL"/>
              <w:jc w:val="center"/>
              <w:rPr>
                <w:sz w:val="16"/>
                <w:szCs w:val="16"/>
              </w:rPr>
            </w:pPr>
          </w:p>
        </w:tc>
        <w:tc>
          <w:tcPr>
            <w:tcW w:w="426" w:type="dxa"/>
            <w:shd w:val="solid" w:color="FFFFFF" w:fill="auto"/>
          </w:tcPr>
          <w:p w14:paraId="792C6415" w14:textId="77777777" w:rsidR="002E1C71" w:rsidRPr="00BF7D7F" w:rsidRDefault="002E1C71" w:rsidP="00613331">
            <w:pPr>
              <w:pStyle w:val="TAR"/>
              <w:jc w:val="center"/>
              <w:rPr>
                <w:sz w:val="16"/>
                <w:szCs w:val="16"/>
              </w:rPr>
            </w:pPr>
          </w:p>
        </w:tc>
        <w:tc>
          <w:tcPr>
            <w:tcW w:w="425" w:type="dxa"/>
            <w:shd w:val="solid" w:color="FFFFFF" w:fill="auto"/>
          </w:tcPr>
          <w:p w14:paraId="37086D8B" w14:textId="77777777" w:rsidR="002E1C71" w:rsidRPr="00BF7D7F" w:rsidRDefault="002E1C71" w:rsidP="00613331">
            <w:pPr>
              <w:pStyle w:val="TAC"/>
              <w:rPr>
                <w:sz w:val="16"/>
                <w:szCs w:val="16"/>
              </w:rPr>
            </w:pPr>
          </w:p>
        </w:tc>
        <w:tc>
          <w:tcPr>
            <w:tcW w:w="4726" w:type="dxa"/>
            <w:shd w:val="solid" w:color="FFFFFF" w:fill="auto"/>
          </w:tcPr>
          <w:p w14:paraId="595F4755" w14:textId="3DDDB99E" w:rsidR="002E1C71" w:rsidRPr="00BF7D7F" w:rsidRDefault="002E1C71" w:rsidP="00613331">
            <w:pPr>
              <w:pStyle w:val="TAL"/>
              <w:rPr>
                <w:sz w:val="16"/>
                <w:szCs w:val="16"/>
              </w:rPr>
            </w:pPr>
            <w:r w:rsidRPr="00BF7D7F">
              <w:rPr>
                <w:sz w:val="16"/>
                <w:szCs w:val="16"/>
              </w:rPr>
              <w:t>Rel-18 TR under change control further to RAN approval</w:t>
            </w:r>
          </w:p>
        </w:tc>
        <w:tc>
          <w:tcPr>
            <w:tcW w:w="708" w:type="dxa"/>
            <w:shd w:val="solid" w:color="FFFFFF" w:fill="auto"/>
          </w:tcPr>
          <w:p w14:paraId="37407FEA" w14:textId="25B9880F" w:rsidR="002E1C71" w:rsidRPr="00BF7D7F" w:rsidRDefault="002E1C71" w:rsidP="00613331">
            <w:pPr>
              <w:pStyle w:val="TAC"/>
              <w:rPr>
                <w:sz w:val="16"/>
                <w:szCs w:val="16"/>
              </w:rPr>
            </w:pPr>
            <w:r w:rsidRPr="00BF7D7F">
              <w:rPr>
                <w:sz w:val="16"/>
                <w:szCs w:val="16"/>
              </w:rPr>
              <w:t>18.0.0</w:t>
            </w:r>
          </w:p>
        </w:tc>
      </w:tr>
    </w:tbl>
    <w:p w14:paraId="00EC3E2D" w14:textId="05CF22E6" w:rsidR="00157617" w:rsidRPr="00BF7D7F" w:rsidRDefault="00157617" w:rsidP="00157617">
      <w:pPr>
        <w:pStyle w:val="Heading9"/>
        <w:rPr>
          <w:ins w:id="1880" w:author="R2-2407807" w:date="2024-09-02T12:17:00Z"/>
        </w:rPr>
      </w:pPr>
      <w:ins w:id="1881" w:author="R2-2407807" w:date="2024-09-02T12:17:00Z">
        <w:r w:rsidRPr="00BF7D7F">
          <w:t xml:space="preserve">Annex </w:t>
        </w:r>
      </w:ins>
      <w:ins w:id="1882" w:author="R2-2407807" w:date="2024-09-02T09:37:00Z">
        <w:r w:rsidR="005A42D2" w:rsidRPr="00BF7D7F">
          <w:t>B</w:t>
        </w:r>
      </w:ins>
      <w:ins w:id="1883" w:author="R2-2407807" w:date="2024-09-02T12:17:00Z">
        <w:r w:rsidRPr="00BF7D7F">
          <w:t>:</w:t>
        </w:r>
        <w:r w:rsidRPr="00BF7D7F">
          <w:br/>
          <w:t>Informative Annex: Privacy concerns</w:t>
        </w:r>
      </w:ins>
    </w:p>
    <w:p w14:paraId="0219E326" w14:textId="77777777" w:rsidR="00157617" w:rsidRPr="00BF7D7F" w:rsidRDefault="00157617" w:rsidP="00157617">
      <w:pPr>
        <w:rPr>
          <w:ins w:id="1884" w:author="R2-2407807" w:date="2024-09-02T12:17:00Z"/>
        </w:rPr>
      </w:pPr>
      <w:ins w:id="1885" w:author="R2-2407807" w:date="2024-09-02T12:17:00Z">
        <w:r w:rsidRPr="00BF7D7F">
          <w:t>This Annex compiles some examples of privacy concerns on data collection for UE-side model training raised by stakeholders during RAN2’s discussion.</w:t>
        </w:r>
      </w:ins>
    </w:p>
    <w:p w14:paraId="362BCF05" w14:textId="77777777" w:rsidR="00157617" w:rsidRPr="00BF7D7F" w:rsidRDefault="00157617" w:rsidP="00157617">
      <w:pPr>
        <w:rPr>
          <w:ins w:id="1886" w:author="R2-2407807" w:date="2024-09-02T12:17:00Z"/>
        </w:rPr>
      </w:pPr>
      <w:bookmarkStart w:id="1887" w:name="OLE_LINK645"/>
      <w:ins w:id="1888" w:author="R2-2407807" w:date="2024-09-02T12:17:00Z">
        <w:r w:rsidRPr="00BF7D7F">
          <w:t>MNO:</w:t>
        </w:r>
      </w:ins>
    </w:p>
    <w:p w14:paraId="49B1CA38" w14:textId="77777777" w:rsidR="00157617" w:rsidRPr="00BF7D7F" w:rsidRDefault="00157617" w:rsidP="00157617">
      <w:pPr>
        <w:pStyle w:val="B1"/>
        <w:numPr>
          <w:ilvl w:val="0"/>
          <w:numId w:val="71"/>
        </w:numPr>
        <w:jc w:val="both"/>
        <w:rPr>
          <w:ins w:id="1889" w:author="R2-2407807" w:date="2024-09-02T12:17:00Z"/>
        </w:rPr>
      </w:pPr>
      <w:ins w:id="1890" w:author="R2-2407807" w:date="2024-09-02T12:17:00Z">
        <w:r w:rsidRPr="00BF7D7F">
          <w:t xml:space="preserve">Network Information Disclosure: MNOs may inadvertently disclose sensitive network information, such as deployment strategies, network configurations, and performance metrics, to servers outside their network. </w:t>
        </w:r>
      </w:ins>
    </w:p>
    <w:p w14:paraId="44A797F1" w14:textId="77777777" w:rsidR="00157617" w:rsidRPr="00BF7D7F" w:rsidRDefault="00157617" w:rsidP="00157617">
      <w:pPr>
        <w:pStyle w:val="B1"/>
        <w:numPr>
          <w:ilvl w:val="0"/>
          <w:numId w:val="71"/>
        </w:numPr>
        <w:jc w:val="both"/>
        <w:rPr>
          <w:ins w:id="1891" w:author="R2-2407807" w:date="2024-09-02T12:17:00Z"/>
        </w:rPr>
      </w:pPr>
      <w:ins w:id="1892" w:author="R2-2407807" w:date="2024-09-02T12:17:00Z">
        <w:r w:rsidRPr="00BF7D7F">
          <w:t xml:space="preserve">Data Transfer Risks: MNOs are obliged to protect private and/or undisclosed information about the network of users/customers when transferring data to external servers. This information may be disclosed/leaked without authorization. This could include subscriber identities, locations, website visited, phone calls, etc. </w:t>
        </w:r>
      </w:ins>
    </w:p>
    <w:p w14:paraId="6C7CCAF8" w14:textId="77777777" w:rsidR="00157617" w:rsidRPr="00BF7D7F" w:rsidRDefault="00157617" w:rsidP="00157617">
      <w:pPr>
        <w:pStyle w:val="B1"/>
        <w:numPr>
          <w:ilvl w:val="0"/>
          <w:numId w:val="71"/>
        </w:numPr>
        <w:jc w:val="both"/>
        <w:rPr>
          <w:ins w:id="1893" w:author="R2-2407807" w:date="2024-09-02T12:17:00Z"/>
        </w:rPr>
      </w:pPr>
      <w:ins w:id="1894" w:author="R2-2407807" w:date="2024-09-02T12:17:00Z">
        <w:r w:rsidRPr="00BF7D7F">
          <w:t>Regulatory Restrictions: Operators are bound by regulations which mandate the protection of customer data. Thus, any lack of control over data may lead to unwanted exposure of personal information. Non-compliance with regulatory guidelines due to improper data handling could result in significant fines or restrictions for the operators.</w:t>
        </w:r>
      </w:ins>
    </w:p>
    <w:p w14:paraId="0A8384CF" w14:textId="77777777" w:rsidR="00157617" w:rsidRPr="00BF7D7F" w:rsidRDefault="00157617" w:rsidP="00157617">
      <w:pPr>
        <w:rPr>
          <w:ins w:id="1895" w:author="R2-2407807" w:date="2024-09-02T12:17:00Z"/>
        </w:rPr>
      </w:pPr>
      <w:ins w:id="1896" w:author="R2-2407807" w:date="2024-09-02T12:17:00Z">
        <w:r w:rsidRPr="00BF7D7F">
          <w:t>Network Vendor:</w:t>
        </w:r>
      </w:ins>
    </w:p>
    <w:p w14:paraId="728A9E49" w14:textId="77777777" w:rsidR="00157617" w:rsidRPr="00BF7D7F" w:rsidRDefault="00157617" w:rsidP="00157617">
      <w:pPr>
        <w:pStyle w:val="B1"/>
        <w:numPr>
          <w:ilvl w:val="0"/>
          <w:numId w:val="71"/>
        </w:numPr>
        <w:jc w:val="both"/>
        <w:rPr>
          <w:ins w:id="1897" w:author="R2-2407807" w:date="2024-09-02T12:17:00Z"/>
        </w:rPr>
      </w:pPr>
      <w:ins w:id="1898" w:author="R2-2407807" w:date="2024-09-02T12:17:00Z">
        <w:r w:rsidRPr="00BF7D7F">
          <w:t>Sensitive Information Leakage: Network vendors may possess proprietary algorithms, system designs, and other intellectual property that are integral to their competitive edge. Unintentional disclosure of such information to third parties could undermine their market position and lead to potential legal issues.</w:t>
        </w:r>
      </w:ins>
    </w:p>
    <w:p w14:paraId="4AE7535A" w14:textId="77777777" w:rsidR="00157617" w:rsidRPr="00BF7D7F" w:rsidRDefault="00157617" w:rsidP="00157617">
      <w:pPr>
        <w:pStyle w:val="B1"/>
        <w:numPr>
          <w:ilvl w:val="0"/>
          <w:numId w:val="71"/>
        </w:numPr>
        <w:jc w:val="both"/>
        <w:rPr>
          <w:ins w:id="1899" w:author="R2-2407807" w:date="2024-09-02T12:17:00Z"/>
        </w:rPr>
      </w:pPr>
      <w:ins w:id="1900" w:author="R2-2407807" w:date="2024-09-02T12:17:00Z">
        <w:r w:rsidRPr="00BF7D7F">
          <w:t xml:space="preserve">Implementation Details Exposure: The specific details of how network equipment is implemented, including software and hardware design, are crucial for maintaining the security and integrity of the network. If such information is disclosed, it could be exploited for malicious purposes or used by competitors to gain insights into the vendor's technology. </w:t>
        </w:r>
      </w:ins>
    </w:p>
    <w:p w14:paraId="27756EDA" w14:textId="77777777" w:rsidR="00157617" w:rsidRPr="00BF7D7F" w:rsidRDefault="00157617" w:rsidP="00157617">
      <w:pPr>
        <w:pStyle w:val="B1"/>
        <w:numPr>
          <w:ilvl w:val="0"/>
          <w:numId w:val="71"/>
        </w:numPr>
        <w:jc w:val="both"/>
        <w:rPr>
          <w:ins w:id="1901" w:author="R2-2407807" w:date="2024-09-02T12:17:00Z"/>
        </w:rPr>
      </w:pPr>
      <w:ins w:id="1902" w:author="R2-2407807" w:date="2024-09-02T12:17:00Z">
        <w:r w:rsidRPr="00BF7D7F">
          <w:t>Radio Topology and Settings Disclosure: Disclosing details such as radio topology and specific radio configurations should be prevented, because such information is sensitive and could affect operational security.</w:t>
        </w:r>
      </w:ins>
    </w:p>
    <w:p w14:paraId="5F2A5BCA" w14:textId="77777777" w:rsidR="00157617" w:rsidRPr="00BF7D7F" w:rsidRDefault="00157617" w:rsidP="00157617">
      <w:pPr>
        <w:pStyle w:val="B1"/>
        <w:numPr>
          <w:ilvl w:val="0"/>
          <w:numId w:val="71"/>
        </w:numPr>
        <w:jc w:val="both"/>
        <w:rPr>
          <w:ins w:id="1903" w:author="R2-2407807" w:date="2024-09-02T12:17:00Z"/>
        </w:rPr>
      </w:pPr>
      <w:ins w:id="1904" w:author="R2-2407807" w:date="2024-09-02T12:17:00Z">
        <w:r w:rsidRPr="00BF7D7F">
          <w:t>Violation of user privacy regulation: The equipment of the network vendor may be used for collecting user’s data without getting approval/consent from the user in advance, and this behaviour may violate the local regulations and risks the sales of the equipment.</w:t>
        </w:r>
      </w:ins>
    </w:p>
    <w:p w14:paraId="77102FDE" w14:textId="77777777" w:rsidR="00157617" w:rsidRPr="00BF7D7F" w:rsidRDefault="00157617" w:rsidP="00157617">
      <w:pPr>
        <w:rPr>
          <w:ins w:id="1905" w:author="R2-2407807" w:date="2024-09-02T12:17:00Z"/>
        </w:rPr>
      </w:pPr>
      <w:ins w:id="1906" w:author="R2-2407807" w:date="2024-09-02T12:17:00Z">
        <w:r w:rsidRPr="00BF7D7F">
          <w:t>Chipset Vendor:</w:t>
        </w:r>
      </w:ins>
    </w:p>
    <w:p w14:paraId="43094F89" w14:textId="77777777" w:rsidR="00157617" w:rsidRPr="00BF7D7F" w:rsidRDefault="00157617" w:rsidP="00157617">
      <w:pPr>
        <w:pStyle w:val="B1"/>
        <w:numPr>
          <w:ilvl w:val="0"/>
          <w:numId w:val="71"/>
        </w:numPr>
        <w:jc w:val="both"/>
        <w:rPr>
          <w:ins w:id="1907" w:author="R2-2407807" w:date="2024-09-02T12:17:00Z"/>
        </w:rPr>
      </w:pPr>
      <w:ins w:id="1908" w:author="R2-2407807" w:date="2024-09-02T12:17:00Z">
        <w:r w:rsidRPr="00BF7D7F">
          <w:t>Proprietary Technology Exposure: Chipset vendors develop specialized hardware and software that may contain trade secrets or patented technologies. There is a risk that the sensitive data could be exposed to a second vendor without the original chipset vendor's knowledge, which could compromise their competitive advantage and innovation.</w:t>
        </w:r>
      </w:ins>
    </w:p>
    <w:p w14:paraId="573D0639" w14:textId="77777777" w:rsidR="00157617" w:rsidRPr="00BF7D7F" w:rsidRDefault="00157617" w:rsidP="00157617">
      <w:pPr>
        <w:pStyle w:val="B1"/>
        <w:numPr>
          <w:ilvl w:val="0"/>
          <w:numId w:val="71"/>
        </w:numPr>
        <w:jc w:val="both"/>
        <w:rPr>
          <w:ins w:id="1909" w:author="R2-2407807" w:date="2024-09-02T12:17:00Z"/>
        </w:rPr>
      </w:pPr>
      <w:ins w:id="1910" w:author="R2-2407807" w:date="2024-09-02T12:17:00Z">
        <w:r w:rsidRPr="00BF7D7F">
          <w:lastRenderedPageBreak/>
          <w:t>Respect for Implementation Secrecy: There is a universal understanding within the industry that chipset vendors often add proprietary layers on top of standardized specifications, and these unique implementations are critical for maintaining a diverse and successful ecosystem. The non-disclosure of such proprietary information is seen as essential for the continued success of industry standards.</w:t>
        </w:r>
      </w:ins>
    </w:p>
    <w:p w14:paraId="5B248F2C" w14:textId="77777777" w:rsidR="00157617" w:rsidRPr="00BF7D7F" w:rsidRDefault="00157617" w:rsidP="00157617">
      <w:pPr>
        <w:rPr>
          <w:ins w:id="1911" w:author="R2-2407807" w:date="2024-09-02T12:17:00Z"/>
        </w:rPr>
      </w:pPr>
      <w:ins w:id="1912" w:author="R2-2407807" w:date="2024-09-02T12:17:00Z">
        <w:r w:rsidRPr="00BF7D7F">
          <w:t>OEM:</w:t>
        </w:r>
      </w:ins>
    </w:p>
    <w:p w14:paraId="24957C5A" w14:textId="77777777" w:rsidR="00157617" w:rsidRPr="00BF7D7F" w:rsidRDefault="00157617" w:rsidP="00157617">
      <w:pPr>
        <w:pStyle w:val="ListParagraph"/>
        <w:numPr>
          <w:ilvl w:val="0"/>
          <w:numId w:val="71"/>
        </w:numPr>
        <w:jc w:val="both"/>
        <w:rPr>
          <w:ins w:id="1913" w:author="R2-2407807" w:date="2024-09-02T12:17:00Z"/>
        </w:rPr>
      </w:pPr>
      <w:ins w:id="1914" w:author="R2-2407807" w:date="2024-09-02T12:17:00Z">
        <w:r w:rsidRPr="00BF7D7F">
          <w:t>User Information Disclosure: OEMs handle a vast amount of user data, including personal information, usage habits, and location data. There is a significant privacy concern if this information is disclosed to external entities without user consent, potentially violating privacy laws and damaging the OEM's reputation. OEMs are adamant that user data should not be shared with third-party entities without explicit and informed user consent, since a UE vendor might be legally bound by a data protection agreement with the end-user.</w:t>
        </w:r>
      </w:ins>
    </w:p>
    <w:p w14:paraId="15D05BB8" w14:textId="77777777" w:rsidR="00157617" w:rsidRPr="00BF7D7F" w:rsidRDefault="00157617" w:rsidP="00157617">
      <w:pPr>
        <w:pStyle w:val="ListParagraph"/>
        <w:jc w:val="both"/>
        <w:rPr>
          <w:ins w:id="1915" w:author="R2-2407807" w:date="2024-09-02T12:17:00Z"/>
        </w:rPr>
      </w:pPr>
    </w:p>
    <w:p w14:paraId="755B5F35" w14:textId="77777777" w:rsidR="00157617" w:rsidRPr="00BF7D7F" w:rsidRDefault="00157617" w:rsidP="00157617">
      <w:pPr>
        <w:pStyle w:val="ListParagraph"/>
        <w:numPr>
          <w:ilvl w:val="0"/>
          <w:numId w:val="71"/>
        </w:numPr>
        <w:jc w:val="both"/>
        <w:rPr>
          <w:ins w:id="1916" w:author="R2-2407807" w:date="2024-09-02T12:17:00Z"/>
        </w:rPr>
      </w:pPr>
      <w:ins w:id="1917" w:author="R2-2407807" w:date="2024-09-02T12:17:00Z">
        <w:r w:rsidRPr="00BF7D7F">
          <w:t xml:space="preserve">Proprietary Technology Exposure: OEM vendors develop specialized hardware and software that may contain trade secrets or patented technologies. There is a risk that this information could be unintentionally disclosed to unauthorized parties, leading to privacy breaches. Another risk is that some sensitive data of an OEM vendor may be exposed to third parties without the knowledge of the OEM vendor. </w:t>
        </w:r>
      </w:ins>
    </w:p>
    <w:bookmarkEnd w:id="1887"/>
    <w:p w14:paraId="6BA8C2E7" w14:textId="77777777" w:rsidR="003C3971" w:rsidRPr="00BF7D7F" w:rsidRDefault="003C3971" w:rsidP="003C3971"/>
    <w:sectPr w:rsidR="003C3971" w:rsidRPr="00BF7D7F" w:rsidSect="00B350B7">
      <w:footnotePr>
        <w:numRestart w:val="eachSect"/>
      </w:footnotePr>
      <w:pgSz w:w="11907" w:h="16840" w:code="9"/>
      <w:pgMar w:top="1416" w:right="1133" w:bottom="1133" w:left="1080"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1CB121" w14:textId="77777777" w:rsidR="002D2621" w:rsidRDefault="002D2621">
      <w:r>
        <w:separator/>
      </w:r>
    </w:p>
  </w:endnote>
  <w:endnote w:type="continuationSeparator" w:id="0">
    <w:p w14:paraId="1841827A" w14:textId="77777777" w:rsidR="002D2621" w:rsidRDefault="002D2621">
      <w:r>
        <w:continuationSeparator/>
      </w:r>
    </w:p>
  </w:endnote>
  <w:endnote w:type="continuationNotice" w:id="1">
    <w:p w14:paraId="778768B7" w14:textId="77777777" w:rsidR="002D2621" w:rsidRDefault="002D26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A889BF" w14:textId="77777777" w:rsidR="002D2621" w:rsidRDefault="002D2621">
      <w:r>
        <w:separator/>
      </w:r>
    </w:p>
  </w:footnote>
  <w:footnote w:type="continuationSeparator" w:id="0">
    <w:p w14:paraId="3AD9DA21" w14:textId="77777777" w:rsidR="002D2621" w:rsidRDefault="002D2621">
      <w:r>
        <w:continuationSeparator/>
      </w:r>
    </w:p>
  </w:footnote>
  <w:footnote w:type="continuationNotice" w:id="1">
    <w:p w14:paraId="44E629A5" w14:textId="77777777" w:rsidR="002D2621" w:rsidRDefault="002D26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590369" w14:textId="77777777" w:rsidR="007E6AB2" w:rsidRDefault="007E6AB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BB03C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4240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6677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6BC6E4E6"/>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11C37C4"/>
    <w:multiLevelType w:val="hybridMultilevel"/>
    <w:tmpl w:val="18AE34F8"/>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4E5CA9E4">
      <w:numFmt w:val="bullet"/>
      <w:lvlText w:val="-"/>
      <w:lvlJc w:val="left"/>
      <w:pPr>
        <w:ind w:left="2000" w:hanging="400"/>
      </w:pPr>
      <w:rPr>
        <w:rFonts w:ascii="Times New Roman" w:eastAsia="MS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1C7502B"/>
    <w:multiLevelType w:val="hybridMultilevel"/>
    <w:tmpl w:val="8F3EE480"/>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3230A77"/>
    <w:multiLevelType w:val="multilevel"/>
    <w:tmpl w:val="56D82F32"/>
    <w:lvl w:ilvl="0">
      <w:start w:val="1"/>
      <w:numFmt w:val="bullet"/>
      <w:lvlText w:val="•"/>
      <w:lvlJc w:val="left"/>
      <w:pPr>
        <w:tabs>
          <w:tab w:val="num" w:pos="-400"/>
        </w:tabs>
        <w:ind w:left="400" w:hanging="400"/>
      </w:pPr>
      <w:rPr>
        <w:rFonts w:ascii="Arial" w:hAnsi="Arial" w:cs="Arial" w:hint="default"/>
      </w:rPr>
    </w:lvl>
    <w:lvl w:ilvl="1">
      <w:numFmt w:val="bullet"/>
      <w:lvlText w:val="-"/>
      <w:lvlJc w:val="left"/>
      <w:pPr>
        <w:tabs>
          <w:tab w:val="num" w:pos="-400"/>
        </w:tabs>
        <w:ind w:left="800" w:hanging="400"/>
      </w:pPr>
      <w:rPr>
        <w:rFonts w:ascii="Times New Roman" w:hAnsi="Times New Roman" w:cs="Times New Roman"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11" w15:restartNumberingAfterBreak="0">
    <w:nsid w:val="043215BE"/>
    <w:multiLevelType w:val="hybridMultilevel"/>
    <w:tmpl w:val="BCC8E6A0"/>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665711B"/>
    <w:multiLevelType w:val="multilevel"/>
    <w:tmpl w:val="96F4A586"/>
    <w:lvl w:ilvl="0">
      <w:start w:val="1"/>
      <w:numFmt w:val="bullet"/>
      <w:lvlText w:val="-"/>
      <w:lvlJc w:val="left"/>
      <w:pPr>
        <w:tabs>
          <w:tab w:val="num" w:pos="-112"/>
        </w:tabs>
        <w:ind w:left="688" w:hanging="400"/>
      </w:pPr>
      <w:rPr>
        <w:rFonts w:ascii="Times New Roman" w:hAnsi="Times New Roman" w:cs="Times New Roman" w:hint="default"/>
      </w:rPr>
    </w:lvl>
    <w:lvl w:ilvl="1">
      <w:start w:val="1"/>
      <w:numFmt w:val="bullet"/>
      <w:lvlText w:val="-"/>
      <w:lvlJc w:val="left"/>
      <w:pPr>
        <w:tabs>
          <w:tab w:val="num" w:pos="-112"/>
        </w:tabs>
        <w:ind w:left="1088" w:hanging="400"/>
      </w:pPr>
      <w:rPr>
        <w:rFonts w:ascii="Times New Roman" w:hAnsi="Times New Roman" w:cs="Times New Roman" w:hint="default"/>
      </w:rPr>
    </w:lvl>
    <w:lvl w:ilvl="2">
      <w:start w:val="1"/>
      <w:numFmt w:val="bullet"/>
      <w:lvlText w:val="-"/>
      <w:lvlJc w:val="left"/>
      <w:pPr>
        <w:tabs>
          <w:tab w:val="num" w:pos="-112"/>
        </w:tabs>
        <w:ind w:left="1488" w:hanging="400"/>
      </w:pPr>
      <w:rPr>
        <w:rFonts w:ascii="Times New Roman" w:hAnsi="Times New Roman" w:cs="Times New Roman" w:hint="default"/>
      </w:rPr>
    </w:lvl>
    <w:lvl w:ilvl="3">
      <w:start w:val="1"/>
      <w:numFmt w:val="bullet"/>
      <w:lvlText w:val="-"/>
      <w:lvlJc w:val="left"/>
      <w:pPr>
        <w:tabs>
          <w:tab w:val="num" w:pos="-112"/>
        </w:tabs>
        <w:ind w:left="1888" w:hanging="400"/>
      </w:pPr>
      <w:rPr>
        <w:rFonts w:ascii="Times New Roman" w:hAnsi="Times New Roman" w:cs="Times New Roman" w:hint="default"/>
      </w:rPr>
    </w:lvl>
    <w:lvl w:ilvl="4">
      <w:start w:val="1"/>
      <w:numFmt w:val="bullet"/>
      <w:lvlText w:val=""/>
      <w:lvlJc w:val="left"/>
      <w:pPr>
        <w:tabs>
          <w:tab w:val="num" w:pos="-112"/>
        </w:tabs>
        <w:ind w:left="2288" w:hanging="400"/>
      </w:pPr>
      <w:rPr>
        <w:rFonts w:ascii="Wingdings" w:hAnsi="Wingdings" w:cs="Wingdings" w:hint="default"/>
      </w:rPr>
    </w:lvl>
    <w:lvl w:ilvl="5">
      <w:start w:val="1"/>
      <w:numFmt w:val="bullet"/>
      <w:lvlText w:val=""/>
      <w:lvlJc w:val="left"/>
      <w:pPr>
        <w:tabs>
          <w:tab w:val="num" w:pos="-112"/>
        </w:tabs>
        <w:ind w:left="2688" w:hanging="400"/>
      </w:pPr>
      <w:rPr>
        <w:rFonts w:ascii="Wingdings" w:hAnsi="Wingdings" w:cs="Wingdings" w:hint="default"/>
      </w:rPr>
    </w:lvl>
    <w:lvl w:ilvl="6">
      <w:start w:val="1"/>
      <w:numFmt w:val="bullet"/>
      <w:lvlText w:val=""/>
      <w:lvlJc w:val="left"/>
      <w:pPr>
        <w:tabs>
          <w:tab w:val="num" w:pos="-112"/>
        </w:tabs>
        <w:ind w:left="3088" w:hanging="400"/>
      </w:pPr>
      <w:rPr>
        <w:rFonts w:ascii="Wingdings" w:hAnsi="Wingdings" w:cs="Wingdings" w:hint="default"/>
      </w:rPr>
    </w:lvl>
    <w:lvl w:ilvl="7">
      <w:start w:val="1"/>
      <w:numFmt w:val="bullet"/>
      <w:lvlText w:val=""/>
      <w:lvlJc w:val="left"/>
      <w:pPr>
        <w:tabs>
          <w:tab w:val="num" w:pos="-112"/>
        </w:tabs>
        <w:ind w:left="3488" w:hanging="400"/>
      </w:pPr>
      <w:rPr>
        <w:rFonts w:ascii="Wingdings" w:hAnsi="Wingdings" w:cs="Wingdings" w:hint="default"/>
      </w:rPr>
    </w:lvl>
    <w:lvl w:ilvl="8">
      <w:start w:val="1"/>
      <w:numFmt w:val="bullet"/>
      <w:lvlText w:val=""/>
      <w:lvlJc w:val="left"/>
      <w:pPr>
        <w:tabs>
          <w:tab w:val="num" w:pos="-112"/>
        </w:tabs>
        <w:ind w:left="3888" w:hanging="400"/>
      </w:pPr>
      <w:rPr>
        <w:rFonts w:ascii="Wingdings" w:hAnsi="Wingdings" w:cs="Wingdings" w:hint="default"/>
      </w:rPr>
    </w:lvl>
  </w:abstractNum>
  <w:abstractNum w:abstractNumId="13" w15:restartNumberingAfterBreak="0">
    <w:nsid w:val="06A357A9"/>
    <w:multiLevelType w:val="multilevel"/>
    <w:tmpl w:val="F5BCB28A"/>
    <w:lvl w:ilvl="0">
      <w:numFmt w:val="bullet"/>
      <w:lvlText w:val="-"/>
      <w:lvlJc w:val="left"/>
      <w:pPr>
        <w:ind w:left="720" w:hanging="360"/>
      </w:pPr>
      <w:rPr>
        <w:rFonts w:ascii="Times New Roman" w:eastAsia="MS Mincho"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A2F6520"/>
    <w:multiLevelType w:val="hybridMultilevel"/>
    <w:tmpl w:val="415E00F2"/>
    <w:lvl w:ilvl="0" w:tplc="4E5CA9E4">
      <w:numFmt w:val="bullet"/>
      <w:lvlText w:val="-"/>
      <w:lvlJc w:val="left"/>
      <w:pPr>
        <w:ind w:left="720" w:hanging="360"/>
      </w:pPr>
      <w:rPr>
        <w:rFonts w:ascii="Times New Roman" w:eastAsia="MS Mincho" w:hAnsi="Times New Roman" w:cs="Times New Roman" w:hint="default"/>
      </w:rPr>
    </w:lvl>
    <w:lvl w:ilvl="1" w:tplc="4E5CA9E4">
      <w:numFmt w:val="bullet"/>
      <w:lvlText w:val="-"/>
      <w:lvlJc w:val="left"/>
      <w:pPr>
        <w:ind w:left="1440" w:hanging="360"/>
      </w:pPr>
      <w:rPr>
        <w:rFonts w:ascii="Times New Roman" w:eastAsia="MS Mincho" w:hAnsi="Times New Roman" w:cs="Times New Roman" w:hint="default"/>
      </w:rPr>
    </w:lvl>
    <w:lvl w:ilvl="2" w:tplc="4E5CA9E4">
      <w:numFmt w:val="bullet"/>
      <w:lvlText w:val="-"/>
      <w:lvlJc w:val="left"/>
      <w:pPr>
        <w:ind w:left="2160" w:hanging="360"/>
      </w:pPr>
      <w:rPr>
        <w:rFonts w:ascii="Times New Roman" w:eastAsia="MS Mincho" w:hAnsi="Times New Roman" w:cs="Times New Roman" w:hint="default"/>
      </w:rPr>
    </w:lvl>
    <w:lvl w:ilvl="3" w:tplc="4E5CA9E4">
      <w:numFmt w:val="bullet"/>
      <w:lvlText w:val="-"/>
      <w:lvlJc w:val="left"/>
      <w:pPr>
        <w:ind w:left="2880" w:hanging="360"/>
      </w:pPr>
      <w:rPr>
        <w:rFonts w:ascii="Times New Roman" w:eastAsia="MS Mincho"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B266B33"/>
    <w:multiLevelType w:val="hybridMultilevel"/>
    <w:tmpl w:val="AB22A72C"/>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0BFC6522"/>
    <w:multiLevelType w:val="multilevel"/>
    <w:tmpl w:val="0602E3E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C6E06A0"/>
    <w:multiLevelType w:val="hybridMultilevel"/>
    <w:tmpl w:val="EAC2D372"/>
    <w:lvl w:ilvl="0" w:tplc="4E5CA9E4">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06518DB"/>
    <w:multiLevelType w:val="hybridMultilevel"/>
    <w:tmpl w:val="7E785DFA"/>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55B6D52"/>
    <w:multiLevelType w:val="hybridMultilevel"/>
    <w:tmpl w:val="82403A5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53150F"/>
    <w:multiLevelType w:val="hybridMultilevel"/>
    <w:tmpl w:val="6E1A7C7C"/>
    <w:lvl w:ilvl="0" w:tplc="4E5CA9E4">
      <w:numFmt w:val="bullet"/>
      <w:lvlText w:val="-"/>
      <w:lvlJc w:val="left"/>
      <w:pPr>
        <w:ind w:left="720" w:hanging="360"/>
      </w:pPr>
      <w:rPr>
        <w:rFonts w:ascii="Times New Roman" w:eastAsia="MS Mincho"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8594EA6"/>
    <w:multiLevelType w:val="hybridMultilevel"/>
    <w:tmpl w:val="43DE2582"/>
    <w:lvl w:ilvl="0" w:tplc="4E5CA9E4">
      <w:numFmt w:val="bullet"/>
      <w:lvlText w:val="-"/>
      <w:lvlJc w:val="left"/>
      <w:pPr>
        <w:ind w:left="720" w:hanging="360"/>
      </w:pPr>
      <w:rPr>
        <w:rFonts w:ascii="Times New Roman" w:eastAsia="MS Mincho" w:hAnsi="Times New Roman" w:cs="Times New Roman" w:hint="default"/>
      </w:rPr>
    </w:lvl>
    <w:lvl w:ilvl="1" w:tplc="4E5CA9E4">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9394563"/>
    <w:multiLevelType w:val="multilevel"/>
    <w:tmpl w:val="4BC64C94"/>
    <w:lvl w:ilvl="0">
      <w:start w:val="1"/>
      <w:numFmt w:val="bullet"/>
      <w:lvlText w:val="-"/>
      <w:lvlJc w:val="left"/>
      <w:pPr>
        <w:ind w:left="688" w:hanging="400"/>
      </w:pPr>
      <w:rPr>
        <w:rFonts w:ascii="Times New Roman" w:hAnsi="Times New Roman" w:cs="Times New Roman" w:hint="default"/>
      </w:rPr>
    </w:lvl>
    <w:lvl w:ilvl="1">
      <w:start w:val="1"/>
      <w:numFmt w:val="bullet"/>
      <w:lvlText w:val="-"/>
      <w:lvlJc w:val="left"/>
      <w:pPr>
        <w:ind w:left="1088" w:hanging="400"/>
      </w:pPr>
      <w:rPr>
        <w:rFonts w:ascii="Times New Roman" w:hAnsi="Times New Roman" w:cs="Times New Roman" w:hint="default"/>
      </w:rPr>
    </w:lvl>
    <w:lvl w:ilvl="2">
      <w:start w:val="1"/>
      <w:numFmt w:val="bullet"/>
      <w:lvlText w:val="-"/>
      <w:lvlJc w:val="left"/>
      <w:pPr>
        <w:ind w:left="1488" w:hanging="400"/>
      </w:pPr>
      <w:rPr>
        <w:rFonts w:ascii="Times New Roman" w:hAnsi="Times New Roman" w:cs="Times New Roman" w:hint="default"/>
      </w:rPr>
    </w:lvl>
    <w:lvl w:ilvl="3">
      <w:start w:val="1"/>
      <w:numFmt w:val="bullet"/>
      <w:lvlText w:val="-"/>
      <w:lvlJc w:val="left"/>
      <w:pPr>
        <w:ind w:left="1888" w:hanging="400"/>
      </w:pPr>
      <w:rPr>
        <w:rFonts w:ascii="Times New Roman" w:hAnsi="Times New Roman" w:cs="Times New Roman" w:hint="default"/>
      </w:rPr>
    </w:lvl>
    <w:lvl w:ilvl="4">
      <w:start w:val="1"/>
      <w:numFmt w:val="bullet"/>
      <w:lvlText w:val=""/>
      <w:lvlJc w:val="left"/>
      <w:pPr>
        <w:ind w:left="2288" w:hanging="400"/>
      </w:pPr>
      <w:rPr>
        <w:rFonts w:ascii="Wingdings" w:hAnsi="Wingdings" w:hint="default"/>
      </w:rPr>
    </w:lvl>
    <w:lvl w:ilvl="5">
      <w:start w:val="1"/>
      <w:numFmt w:val="bullet"/>
      <w:lvlText w:val=""/>
      <w:lvlJc w:val="left"/>
      <w:pPr>
        <w:ind w:left="2688" w:hanging="400"/>
      </w:pPr>
      <w:rPr>
        <w:rFonts w:ascii="Wingdings" w:hAnsi="Wingdings" w:hint="default"/>
      </w:rPr>
    </w:lvl>
    <w:lvl w:ilvl="6">
      <w:start w:val="1"/>
      <w:numFmt w:val="bullet"/>
      <w:lvlText w:val=""/>
      <w:lvlJc w:val="left"/>
      <w:pPr>
        <w:ind w:left="3088" w:hanging="400"/>
      </w:pPr>
      <w:rPr>
        <w:rFonts w:ascii="Wingdings" w:hAnsi="Wingdings" w:hint="default"/>
      </w:rPr>
    </w:lvl>
    <w:lvl w:ilvl="7">
      <w:start w:val="1"/>
      <w:numFmt w:val="bullet"/>
      <w:lvlText w:val=""/>
      <w:lvlJc w:val="left"/>
      <w:pPr>
        <w:ind w:left="3488" w:hanging="400"/>
      </w:pPr>
      <w:rPr>
        <w:rFonts w:ascii="Wingdings" w:hAnsi="Wingdings" w:hint="default"/>
      </w:rPr>
    </w:lvl>
    <w:lvl w:ilvl="8">
      <w:start w:val="1"/>
      <w:numFmt w:val="bullet"/>
      <w:lvlText w:val=""/>
      <w:lvlJc w:val="left"/>
      <w:pPr>
        <w:ind w:left="3888" w:hanging="400"/>
      </w:pPr>
      <w:rPr>
        <w:rFonts w:ascii="Wingdings" w:hAnsi="Wingdings" w:hint="default"/>
      </w:rPr>
    </w:lvl>
  </w:abstractNum>
  <w:abstractNum w:abstractNumId="25" w15:restartNumberingAfterBreak="0">
    <w:nsid w:val="1A167B2D"/>
    <w:multiLevelType w:val="hybridMultilevel"/>
    <w:tmpl w:val="690081F6"/>
    <w:lvl w:ilvl="0" w:tplc="4E5CA9E4">
      <w:numFmt w:val="bullet"/>
      <w:lvlText w:val="-"/>
      <w:lvlJc w:val="left"/>
      <w:pPr>
        <w:ind w:left="717" w:hanging="360"/>
      </w:pPr>
      <w:rPr>
        <w:rFonts w:ascii="Times New Roman" w:eastAsia="MS Mincho" w:hAnsi="Times New Roman" w:cs="Times New Roma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1F000577"/>
    <w:multiLevelType w:val="hybridMultilevel"/>
    <w:tmpl w:val="BEFC82E4"/>
    <w:lvl w:ilvl="0" w:tplc="4E5CA9E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1F8036A6"/>
    <w:multiLevelType w:val="multilevel"/>
    <w:tmpl w:val="1F8036A6"/>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261B012C"/>
    <w:multiLevelType w:val="hybridMultilevel"/>
    <w:tmpl w:val="2382A77A"/>
    <w:lvl w:ilvl="0" w:tplc="4E5CA9E4">
      <w:numFmt w:val="bullet"/>
      <w:lvlText w:val="-"/>
      <w:lvlJc w:val="left"/>
      <w:pPr>
        <w:ind w:left="648" w:hanging="360"/>
      </w:pPr>
      <w:rPr>
        <w:rFonts w:ascii="Times New Roman" w:eastAsia="MS Mincho"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9" w15:restartNumberingAfterBreak="0">
    <w:nsid w:val="2ADF6069"/>
    <w:multiLevelType w:val="multilevel"/>
    <w:tmpl w:val="F38ABA36"/>
    <w:lvl w:ilvl="0">
      <w:numFmt w:val="bullet"/>
      <w:lvlText w:val="-"/>
      <w:lvlJc w:val="left"/>
      <w:pPr>
        <w:ind w:left="760" w:hanging="360"/>
      </w:pPr>
      <w:rPr>
        <w:rFonts w:ascii="Times" w:eastAsia="MS Mincho" w:hAnsi="Times" w:cs="Times" w:hint="default"/>
      </w:rPr>
    </w:lvl>
    <w:lvl w:ilvl="1">
      <w:numFmt w:val="bullet"/>
      <w:lvlText w:val="-"/>
      <w:lvlJc w:val="left"/>
      <w:pPr>
        <w:ind w:left="1200" w:hanging="400"/>
      </w:pPr>
      <w:rPr>
        <w:rFonts w:ascii="Times New Roman" w:eastAsia="MS Mincho"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2E400068"/>
    <w:multiLevelType w:val="multilevel"/>
    <w:tmpl w:val="2E400068"/>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337673F7"/>
    <w:multiLevelType w:val="hybridMultilevel"/>
    <w:tmpl w:val="2D70914C"/>
    <w:lvl w:ilvl="0" w:tplc="4E5CA9E4">
      <w:numFmt w:val="bullet"/>
      <w:lvlText w:val="-"/>
      <w:lvlJc w:val="left"/>
      <w:pPr>
        <w:ind w:left="720" w:hanging="360"/>
      </w:pPr>
      <w:rPr>
        <w:rFonts w:ascii="Times New Roman" w:eastAsia="MS Mincho" w:hAnsi="Times New Roman" w:cs="Times New Roman" w:hint="default"/>
      </w:rPr>
    </w:lvl>
    <w:lvl w:ilvl="1" w:tplc="4E5CA9E4">
      <w:numFmt w:val="bullet"/>
      <w:lvlText w:val="-"/>
      <w:lvlJc w:val="left"/>
      <w:pPr>
        <w:ind w:left="1440" w:hanging="360"/>
      </w:pPr>
      <w:rPr>
        <w:rFonts w:ascii="Times New Roman" w:eastAsia="MS Mincho"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4E5011E"/>
    <w:multiLevelType w:val="multilevel"/>
    <w:tmpl w:val="2724E686"/>
    <w:lvl w:ilvl="0">
      <w:numFmt w:val="bullet"/>
      <w:lvlText w:val=""/>
      <w:lvlJc w:val="left"/>
      <w:pPr>
        <w:ind w:left="720" w:hanging="360"/>
      </w:pPr>
      <w:rPr>
        <w:rFonts w:ascii="Symbol" w:eastAsia="Malgun Gothic" w:hAnsi="Symbol"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51E1084"/>
    <w:multiLevelType w:val="hybridMultilevel"/>
    <w:tmpl w:val="AEE04C18"/>
    <w:lvl w:ilvl="0" w:tplc="4E5CA9E4">
      <w:numFmt w:val="bullet"/>
      <w:lvlText w:val="-"/>
      <w:lvlJc w:val="left"/>
      <w:pPr>
        <w:ind w:left="800" w:hanging="400"/>
      </w:pPr>
      <w:rPr>
        <w:rFonts w:ascii="Times New Roman" w:eastAsia="MS Mincho" w:hAnsi="Times New Roman" w:cs="Times New Roman" w:hint="default"/>
      </w:rPr>
    </w:lvl>
    <w:lvl w:ilvl="1" w:tplc="4E5CA9E4">
      <w:numFmt w:val="bullet"/>
      <w:lvlText w:val="-"/>
      <w:lvlJc w:val="left"/>
      <w:pPr>
        <w:ind w:left="1200" w:hanging="400"/>
      </w:pPr>
      <w:rPr>
        <w:rFonts w:ascii="Times New Roman" w:eastAsia="MS Mincho"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5" w15:restartNumberingAfterBreak="0">
    <w:nsid w:val="3D0061B3"/>
    <w:multiLevelType w:val="multilevel"/>
    <w:tmpl w:val="9D22BDFE"/>
    <w:lvl w:ilvl="0">
      <w:numFmt w:val="bullet"/>
      <w:lvlText w:val="-"/>
      <w:lvlJc w:val="left"/>
      <w:pPr>
        <w:tabs>
          <w:tab w:val="left" w:pos="0"/>
        </w:tabs>
        <w:ind w:left="760" w:hanging="400"/>
      </w:pPr>
      <w:rPr>
        <w:rFonts w:ascii="Times New Roman" w:eastAsia="MS Mincho" w:hAnsi="Times New Roman" w:cs="Times New Roman" w:hint="default"/>
      </w:rPr>
    </w:lvl>
    <w:lvl w:ilvl="1">
      <w:start w:val="1"/>
      <w:numFmt w:val="upperLetter"/>
      <w:lvlText w:val="%2."/>
      <w:lvlJc w:val="left"/>
      <w:pPr>
        <w:tabs>
          <w:tab w:val="left" w:pos="0"/>
        </w:tabs>
        <w:ind w:left="1160" w:hanging="400"/>
      </w:pPr>
    </w:lvl>
    <w:lvl w:ilvl="2">
      <w:start w:val="1"/>
      <w:numFmt w:val="lowerRoman"/>
      <w:lvlText w:val="%3."/>
      <w:lvlJc w:val="right"/>
      <w:pPr>
        <w:tabs>
          <w:tab w:val="left" w:pos="0"/>
        </w:tabs>
        <w:ind w:left="1560" w:hanging="400"/>
      </w:pPr>
    </w:lvl>
    <w:lvl w:ilvl="3">
      <w:start w:val="1"/>
      <w:numFmt w:val="decimal"/>
      <w:lvlText w:val="%4."/>
      <w:lvlJc w:val="left"/>
      <w:pPr>
        <w:tabs>
          <w:tab w:val="left" w:pos="0"/>
        </w:tabs>
        <w:ind w:left="1960" w:hanging="400"/>
      </w:pPr>
    </w:lvl>
    <w:lvl w:ilvl="4">
      <w:start w:val="1"/>
      <w:numFmt w:val="upperLetter"/>
      <w:lvlText w:val="%5."/>
      <w:lvlJc w:val="left"/>
      <w:pPr>
        <w:tabs>
          <w:tab w:val="left" w:pos="0"/>
        </w:tabs>
        <w:ind w:left="2360" w:hanging="400"/>
      </w:pPr>
    </w:lvl>
    <w:lvl w:ilvl="5">
      <w:start w:val="1"/>
      <w:numFmt w:val="lowerRoman"/>
      <w:lvlText w:val="%6."/>
      <w:lvlJc w:val="right"/>
      <w:pPr>
        <w:tabs>
          <w:tab w:val="left" w:pos="0"/>
        </w:tabs>
        <w:ind w:left="2760" w:hanging="400"/>
      </w:pPr>
    </w:lvl>
    <w:lvl w:ilvl="6">
      <w:start w:val="1"/>
      <w:numFmt w:val="decimal"/>
      <w:lvlText w:val="%7."/>
      <w:lvlJc w:val="left"/>
      <w:pPr>
        <w:tabs>
          <w:tab w:val="left" w:pos="0"/>
        </w:tabs>
        <w:ind w:left="3160" w:hanging="400"/>
      </w:pPr>
    </w:lvl>
    <w:lvl w:ilvl="7">
      <w:start w:val="1"/>
      <w:numFmt w:val="upperLetter"/>
      <w:lvlText w:val="%8."/>
      <w:lvlJc w:val="left"/>
      <w:pPr>
        <w:tabs>
          <w:tab w:val="left" w:pos="0"/>
        </w:tabs>
        <w:ind w:left="3560" w:hanging="400"/>
      </w:pPr>
    </w:lvl>
    <w:lvl w:ilvl="8">
      <w:start w:val="1"/>
      <w:numFmt w:val="lowerRoman"/>
      <w:lvlText w:val="%9."/>
      <w:lvlJc w:val="right"/>
      <w:pPr>
        <w:tabs>
          <w:tab w:val="left" w:pos="0"/>
        </w:tabs>
        <w:ind w:left="3960" w:hanging="400"/>
      </w:pPr>
    </w:lvl>
  </w:abstractNum>
  <w:abstractNum w:abstractNumId="36" w15:restartNumberingAfterBreak="0">
    <w:nsid w:val="3D8A1CD1"/>
    <w:multiLevelType w:val="hybridMultilevel"/>
    <w:tmpl w:val="A5F897D0"/>
    <w:lvl w:ilvl="0" w:tplc="4E5CA9E4">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E7F5C02"/>
    <w:multiLevelType w:val="hybridMultilevel"/>
    <w:tmpl w:val="19E82992"/>
    <w:lvl w:ilvl="0" w:tplc="4E5CA9E4">
      <w:numFmt w:val="bullet"/>
      <w:lvlText w:val="-"/>
      <w:lvlJc w:val="left"/>
      <w:pPr>
        <w:ind w:left="800" w:hanging="400"/>
      </w:pPr>
      <w:rPr>
        <w:rFonts w:ascii="Times New Roman" w:eastAsia="MS Mincho" w:hAnsi="Times New Roman" w:cs="Times New Roman" w:hint="default"/>
      </w:rPr>
    </w:lvl>
    <w:lvl w:ilvl="1" w:tplc="4E5CA9E4">
      <w:numFmt w:val="bullet"/>
      <w:lvlText w:val="-"/>
      <w:lvlJc w:val="left"/>
      <w:pPr>
        <w:ind w:left="1200" w:hanging="400"/>
      </w:pPr>
      <w:rPr>
        <w:rFonts w:ascii="Times New Roman" w:eastAsia="MS Mincho"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3FC07A98"/>
    <w:multiLevelType w:val="hybridMultilevel"/>
    <w:tmpl w:val="7C621E40"/>
    <w:lvl w:ilvl="0" w:tplc="4E5CA9E4">
      <w:numFmt w:val="bullet"/>
      <w:lvlText w:val="-"/>
      <w:lvlJc w:val="left"/>
      <w:pPr>
        <w:ind w:left="720" w:hanging="360"/>
      </w:pPr>
      <w:rPr>
        <w:rFonts w:ascii="Times New Roman" w:eastAsia="MS Mincho" w:hAnsi="Times New Roman" w:cs="Times New Roman" w:hint="default"/>
      </w:rPr>
    </w:lvl>
    <w:lvl w:ilvl="1" w:tplc="4E5CA9E4">
      <w:numFmt w:val="bullet"/>
      <w:lvlText w:val="-"/>
      <w:lvlJc w:val="left"/>
      <w:pPr>
        <w:ind w:left="1440" w:hanging="360"/>
      </w:pPr>
      <w:rPr>
        <w:rFonts w:ascii="Times New Roman" w:eastAsia="MS Mincho" w:hAnsi="Times New Roman" w:cs="Times New Roman" w:hint="default"/>
      </w:rPr>
    </w:lvl>
    <w:lvl w:ilvl="2" w:tplc="4E5CA9E4">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15E646F"/>
    <w:multiLevelType w:val="hybridMultilevel"/>
    <w:tmpl w:val="6BBEB2FC"/>
    <w:lvl w:ilvl="0" w:tplc="4E5CA9E4">
      <w:numFmt w:val="bullet"/>
      <w:lvlText w:val="-"/>
      <w:lvlJc w:val="left"/>
      <w:pPr>
        <w:ind w:left="800" w:hanging="400"/>
      </w:pPr>
      <w:rPr>
        <w:rFonts w:ascii="Times New Roman" w:eastAsia="MS Mincho" w:hAnsi="Times New Roman" w:cs="Times New Roman" w:hint="default"/>
      </w:rPr>
    </w:lvl>
    <w:lvl w:ilvl="1" w:tplc="4E5CA9E4">
      <w:numFmt w:val="bullet"/>
      <w:lvlText w:val="-"/>
      <w:lvlJc w:val="left"/>
      <w:pPr>
        <w:ind w:left="1200" w:hanging="400"/>
      </w:pPr>
      <w:rPr>
        <w:rFonts w:ascii="Times New Roman" w:eastAsia="MS Mincho"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4724622D"/>
    <w:multiLevelType w:val="hybridMultilevel"/>
    <w:tmpl w:val="270EAD94"/>
    <w:lvl w:ilvl="0" w:tplc="4E5CA9E4">
      <w:numFmt w:val="bullet"/>
      <w:lvlText w:val="-"/>
      <w:lvlJc w:val="left"/>
      <w:pPr>
        <w:ind w:left="800" w:hanging="400"/>
      </w:pPr>
      <w:rPr>
        <w:rFonts w:ascii="Times New Roman" w:eastAsia="MS Mincho" w:hAnsi="Times New Roman" w:cs="Times New Roman" w:hint="default"/>
      </w:rPr>
    </w:lvl>
    <w:lvl w:ilvl="1" w:tplc="4E5CA9E4">
      <w:numFmt w:val="bullet"/>
      <w:lvlText w:val="-"/>
      <w:lvlJc w:val="left"/>
      <w:pPr>
        <w:ind w:left="1200" w:hanging="400"/>
      </w:pPr>
      <w:rPr>
        <w:rFonts w:ascii="Times New Roman" w:eastAsia="MS Mincho"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E0021FB"/>
    <w:multiLevelType w:val="hybridMultilevel"/>
    <w:tmpl w:val="AEE2843C"/>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4F5E7DFF"/>
    <w:multiLevelType w:val="multilevel"/>
    <w:tmpl w:val="BD54E408"/>
    <w:lvl w:ilvl="0">
      <w:start w:val="1"/>
      <w:numFmt w:val="bullet"/>
      <w:lvlText w:val="-"/>
      <w:lvlJc w:val="left"/>
      <w:pPr>
        <w:ind w:left="688" w:hanging="400"/>
      </w:pPr>
      <w:rPr>
        <w:rFonts w:ascii="Times New Roman" w:hAnsi="Times New Roman" w:cs="Times New Roman" w:hint="default"/>
      </w:rPr>
    </w:lvl>
    <w:lvl w:ilvl="1">
      <w:start w:val="1"/>
      <w:numFmt w:val="bullet"/>
      <w:lvlText w:val="-"/>
      <w:lvlJc w:val="left"/>
      <w:pPr>
        <w:ind w:left="1088" w:hanging="400"/>
      </w:pPr>
      <w:rPr>
        <w:rFonts w:ascii="Times New Roman" w:hAnsi="Times New Roman" w:cs="Times New Roman" w:hint="default"/>
      </w:rPr>
    </w:lvl>
    <w:lvl w:ilvl="2">
      <w:start w:val="1"/>
      <w:numFmt w:val="bullet"/>
      <w:lvlText w:val="-"/>
      <w:lvlJc w:val="left"/>
      <w:pPr>
        <w:ind w:left="1488" w:hanging="400"/>
      </w:pPr>
      <w:rPr>
        <w:rFonts w:ascii="Times New Roman" w:hAnsi="Times New Roman" w:cs="Times New Roman" w:hint="default"/>
      </w:rPr>
    </w:lvl>
    <w:lvl w:ilvl="3">
      <w:start w:val="1"/>
      <w:numFmt w:val="bullet"/>
      <w:lvlText w:val="-"/>
      <w:lvlJc w:val="left"/>
      <w:pPr>
        <w:ind w:left="1888" w:hanging="400"/>
      </w:pPr>
      <w:rPr>
        <w:rFonts w:ascii="Times New Roman" w:hAnsi="Times New Roman" w:cs="Times New Roman" w:hint="default"/>
      </w:rPr>
    </w:lvl>
    <w:lvl w:ilvl="4">
      <w:start w:val="1"/>
      <w:numFmt w:val="bullet"/>
      <w:lvlText w:val=""/>
      <w:lvlJc w:val="left"/>
      <w:pPr>
        <w:ind w:left="2288" w:hanging="400"/>
      </w:pPr>
      <w:rPr>
        <w:rFonts w:ascii="Wingdings" w:hAnsi="Wingdings" w:hint="default"/>
      </w:rPr>
    </w:lvl>
    <w:lvl w:ilvl="5">
      <w:start w:val="1"/>
      <w:numFmt w:val="bullet"/>
      <w:lvlText w:val=""/>
      <w:lvlJc w:val="left"/>
      <w:pPr>
        <w:ind w:left="2688" w:hanging="400"/>
      </w:pPr>
      <w:rPr>
        <w:rFonts w:ascii="Wingdings" w:hAnsi="Wingdings" w:hint="default"/>
      </w:rPr>
    </w:lvl>
    <w:lvl w:ilvl="6">
      <w:start w:val="1"/>
      <w:numFmt w:val="bullet"/>
      <w:lvlText w:val=""/>
      <w:lvlJc w:val="left"/>
      <w:pPr>
        <w:ind w:left="3088" w:hanging="400"/>
      </w:pPr>
      <w:rPr>
        <w:rFonts w:ascii="Wingdings" w:hAnsi="Wingdings" w:hint="default"/>
      </w:rPr>
    </w:lvl>
    <w:lvl w:ilvl="7">
      <w:start w:val="1"/>
      <w:numFmt w:val="bullet"/>
      <w:lvlText w:val=""/>
      <w:lvlJc w:val="left"/>
      <w:pPr>
        <w:ind w:left="3488" w:hanging="400"/>
      </w:pPr>
      <w:rPr>
        <w:rFonts w:ascii="Wingdings" w:hAnsi="Wingdings" w:hint="default"/>
      </w:rPr>
    </w:lvl>
    <w:lvl w:ilvl="8">
      <w:start w:val="1"/>
      <w:numFmt w:val="bullet"/>
      <w:lvlText w:val=""/>
      <w:lvlJc w:val="left"/>
      <w:pPr>
        <w:ind w:left="3888" w:hanging="400"/>
      </w:pPr>
      <w:rPr>
        <w:rFonts w:ascii="Wingdings" w:hAnsi="Wingdings" w:hint="default"/>
      </w:rPr>
    </w:lvl>
  </w:abstractNum>
  <w:abstractNum w:abstractNumId="4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50264DE"/>
    <w:multiLevelType w:val="hybridMultilevel"/>
    <w:tmpl w:val="ADA63E0E"/>
    <w:lvl w:ilvl="0" w:tplc="4E5CA9E4">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56646FE7"/>
    <w:multiLevelType w:val="multilevel"/>
    <w:tmpl w:val="6194F036"/>
    <w:lvl w:ilvl="0">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8556E40"/>
    <w:multiLevelType w:val="hybridMultilevel"/>
    <w:tmpl w:val="B57CF8E8"/>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4E5CA9E4">
      <w:numFmt w:val="bullet"/>
      <w:lvlText w:val="-"/>
      <w:lvlJc w:val="left"/>
      <w:pPr>
        <w:ind w:left="2000" w:hanging="400"/>
      </w:pPr>
      <w:rPr>
        <w:rFonts w:ascii="Times New Roman" w:eastAsia="MS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58F62FE2"/>
    <w:multiLevelType w:val="multilevel"/>
    <w:tmpl w:val="6108F14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978082F"/>
    <w:multiLevelType w:val="hybridMultilevel"/>
    <w:tmpl w:val="5C0E0296"/>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4E5CA9E4">
      <w:numFmt w:val="bullet"/>
      <w:lvlText w:val="-"/>
      <w:lvlJc w:val="left"/>
      <w:pPr>
        <w:ind w:left="2000" w:hanging="400"/>
      </w:pPr>
      <w:rPr>
        <w:rFonts w:ascii="Times New Roman" w:eastAsia="MS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5B8E0F00"/>
    <w:multiLevelType w:val="hybridMultilevel"/>
    <w:tmpl w:val="53567EC0"/>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5C5B4899"/>
    <w:multiLevelType w:val="multilevel"/>
    <w:tmpl w:val="8E421648"/>
    <w:lvl w:ilvl="0">
      <w:numFmt w:val="bullet"/>
      <w:lvlText w:val="-"/>
      <w:lvlJc w:val="left"/>
      <w:pPr>
        <w:ind w:left="760" w:hanging="360"/>
      </w:pPr>
      <w:rPr>
        <w:rFonts w:ascii="Times" w:eastAsia="MS Mincho" w:hAnsi="Times" w:cs="Times" w:hint="default"/>
      </w:rPr>
    </w:lvl>
    <w:lvl w:ilvl="1">
      <w:numFmt w:val="bullet"/>
      <w:lvlText w:val="-"/>
      <w:lvlJc w:val="left"/>
      <w:pPr>
        <w:ind w:left="1200" w:hanging="400"/>
      </w:pPr>
      <w:rPr>
        <w:rFonts w:ascii="Times New Roman" w:eastAsia="MS Mincho"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65900CC1"/>
    <w:multiLevelType w:val="multilevel"/>
    <w:tmpl w:val="C7F46046"/>
    <w:lvl w:ilvl="0">
      <w:start w:val="1"/>
      <w:numFmt w:val="bullet"/>
      <w:lvlText w:val="-"/>
      <w:lvlJc w:val="left"/>
      <w:pPr>
        <w:ind w:left="688" w:hanging="400"/>
      </w:pPr>
      <w:rPr>
        <w:rFonts w:ascii="Times New Roman" w:hAnsi="Times New Roman" w:cs="Times New Roman" w:hint="default"/>
      </w:rPr>
    </w:lvl>
    <w:lvl w:ilvl="1">
      <w:start w:val="1"/>
      <w:numFmt w:val="bullet"/>
      <w:lvlText w:val="-"/>
      <w:lvlJc w:val="left"/>
      <w:pPr>
        <w:ind w:left="1088" w:hanging="400"/>
      </w:pPr>
      <w:rPr>
        <w:rFonts w:ascii="Times New Roman" w:hAnsi="Times New Roman" w:cs="Times New Roman" w:hint="default"/>
      </w:rPr>
    </w:lvl>
    <w:lvl w:ilvl="2">
      <w:start w:val="1"/>
      <w:numFmt w:val="bullet"/>
      <w:lvlText w:val="-"/>
      <w:lvlJc w:val="left"/>
      <w:pPr>
        <w:ind w:left="1488" w:hanging="400"/>
      </w:pPr>
      <w:rPr>
        <w:rFonts w:ascii="Times New Roman" w:hAnsi="Times New Roman" w:cs="Times New Roman" w:hint="default"/>
      </w:rPr>
    </w:lvl>
    <w:lvl w:ilvl="3">
      <w:start w:val="1"/>
      <w:numFmt w:val="bullet"/>
      <w:lvlText w:val="-"/>
      <w:lvlJc w:val="left"/>
      <w:pPr>
        <w:ind w:left="1888" w:hanging="400"/>
      </w:pPr>
      <w:rPr>
        <w:rFonts w:ascii="Times New Roman" w:hAnsi="Times New Roman" w:cs="Times New Roman" w:hint="default"/>
      </w:rPr>
    </w:lvl>
    <w:lvl w:ilvl="4">
      <w:start w:val="1"/>
      <w:numFmt w:val="bullet"/>
      <w:lvlText w:val=""/>
      <w:lvlJc w:val="left"/>
      <w:pPr>
        <w:ind w:left="2288" w:hanging="400"/>
      </w:pPr>
      <w:rPr>
        <w:rFonts w:ascii="Wingdings" w:hAnsi="Wingdings" w:hint="default"/>
      </w:rPr>
    </w:lvl>
    <w:lvl w:ilvl="5">
      <w:start w:val="1"/>
      <w:numFmt w:val="bullet"/>
      <w:lvlText w:val=""/>
      <w:lvlJc w:val="left"/>
      <w:pPr>
        <w:ind w:left="2688" w:hanging="400"/>
      </w:pPr>
      <w:rPr>
        <w:rFonts w:ascii="Wingdings" w:hAnsi="Wingdings" w:hint="default"/>
      </w:rPr>
    </w:lvl>
    <w:lvl w:ilvl="6">
      <w:start w:val="1"/>
      <w:numFmt w:val="bullet"/>
      <w:lvlText w:val=""/>
      <w:lvlJc w:val="left"/>
      <w:pPr>
        <w:ind w:left="3088" w:hanging="400"/>
      </w:pPr>
      <w:rPr>
        <w:rFonts w:ascii="Wingdings" w:hAnsi="Wingdings" w:hint="default"/>
      </w:rPr>
    </w:lvl>
    <w:lvl w:ilvl="7">
      <w:start w:val="1"/>
      <w:numFmt w:val="bullet"/>
      <w:lvlText w:val=""/>
      <w:lvlJc w:val="left"/>
      <w:pPr>
        <w:ind w:left="3488" w:hanging="400"/>
      </w:pPr>
      <w:rPr>
        <w:rFonts w:ascii="Wingdings" w:hAnsi="Wingdings" w:hint="default"/>
      </w:rPr>
    </w:lvl>
    <w:lvl w:ilvl="8">
      <w:start w:val="1"/>
      <w:numFmt w:val="bullet"/>
      <w:lvlText w:val=""/>
      <w:lvlJc w:val="left"/>
      <w:pPr>
        <w:ind w:left="3888" w:hanging="400"/>
      </w:pPr>
      <w:rPr>
        <w:rFonts w:ascii="Wingdings" w:hAnsi="Wingdings" w:hint="default"/>
      </w:rPr>
    </w:lvl>
  </w:abstractNum>
  <w:abstractNum w:abstractNumId="52" w15:restartNumberingAfterBreak="0">
    <w:nsid w:val="667D14AB"/>
    <w:multiLevelType w:val="multilevel"/>
    <w:tmpl w:val="7040AEEC"/>
    <w:lvl w:ilvl="0">
      <w:start w:val="1"/>
      <w:numFmt w:val="bullet"/>
      <w:lvlText w:val="-"/>
      <w:lvlJc w:val="left"/>
      <w:pPr>
        <w:ind w:left="400" w:hanging="400"/>
      </w:pPr>
      <w:rPr>
        <w:rFonts w:ascii="Times New Roman" w:hAnsi="Times New Roman" w:cs="Times New Roman" w:hint="default"/>
      </w:rPr>
    </w:lvl>
    <w:lvl w:ilvl="1">
      <w:start w:val="1"/>
      <w:numFmt w:val="bullet"/>
      <w:lvlText w:val="-"/>
      <w:lvlJc w:val="left"/>
      <w:pPr>
        <w:ind w:left="800" w:hanging="400"/>
      </w:pPr>
      <w:rPr>
        <w:rFonts w:ascii="Times New Roman" w:hAnsi="Times New Roman" w:cs="Times New Roman" w:hint="default"/>
      </w:rPr>
    </w:lvl>
    <w:lvl w:ilvl="2">
      <w:start w:val="1"/>
      <w:numFmt w:val="bullet"/>
      <w:lvlText w:val="-"/>
      <w:lvlJc w:val="left"/>
      <w:pPr>
        <w:ind w:left="1200" w:hanging="400"/>
      </w:pPr>
      <w:rPr>
        <w:rFonts w:ascii="Times New Roman" w:hAnsi="Times New Roman" w:cs="Times New Roman" w:hint="default"/>
      </w:rPr>
    </w:lvl>
    <w:lvl w:ilvl="3">
      <w:start w:val="1"/>
      <w:numFmt w:val="bullet"/>
      <w:lvlText w:val="-"/>
      <w:lvlJc w:val="left"/>
      <w:pPr>
        <w:ind w:left="1600" w:hanging="400"/>
      </w:pPr>
      <w:rPr>
        <w:rFonts w:ascii="Times New Roman"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3" w15:restartNumberingAfterBreak="0">
    <w:nsid w:val="669475F7"/>
    <w:multiLevelType w:val="multilevel"/>
    <w:tmpl w:val="C10CA4D0"/>
    <w:lvl w:ilvl="0">
      <w:numFmt w:val="bullet"/>
      <w:lvlText w:val="-"/>
      <w:lvlJc w:val="left"/>
      <w:pPr>
        <w:ind w:left="760" w:hanging="360"/>
      </w:pPr>
      <w:rPr>
        <w:rFonts w:ascii="Times" w:eastAsia="MS Mincho" w:hAnsi="Times" w:cs="Times" w:hint="default"/>
      </w:rPr>
    </w:lvl>
    <w:lvl w:ilvl="1">
      <w:numFmt w:val="bullet"/>
      <w:lvlText w:val="-"/>
      <w:lvlJc w:val="left"/>
      <w:pPr>
        <w:ind w:left="1200" w:hanging="400"/>
      </w:pPr>
      <w:rPr>
        <w:rFonts w:ascii="Times New Roman" w:eastAsia="MS Mincho"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67E8774B"/>
    <w:multiLevelType w:val="hybridMultilevel"/>
    <w:tmpl w:val="7A08ED3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8FD072B"/>
    <w:multiLevelType w:val="multilevel"/>
    <w:tmpl w:val="52C6DCB6"/>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6A8A7291"/>
    <w:multiLevelType w:val="hybridMultilevel"/>
    <w:tmpl w:val="D5B2CED8"/>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6F0D12AD"/>
    <w:multiLevelType w:val="hybridMultilevel"/>
    <w:tmpl w:val="54C6ACB2"/>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0146DC0"/>
    <w:multiLevelType w:val="multilevel"/>
    <w:tmpl w:val="70146DC0"/>
    <w:lvl w:ilvl="0">
      <w:start w:val="1"/>
      <w:numFmt w:val="bullet"/>
      <w:pStyle w:val="Agreement"/>
      <w:lvlText w:val=""/>
      <w:lvlJc w:val="left"/>
      <w:pPr>
        <w:tabs>
          <w:tab w:val="left" w:pos="1800"/>
        </w:tabs>
        <w:ind w:left="180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04C73EC"/>
    <w:multiLevelType w:val="multilevel"/>
    <w:tmpl w:val="5D841542"/>
    <w:lvl w:ilvl="0">
      <w:start w:val="1"/>
      <w:numFmt w:val="bullet"/>
      <w:lvlText w:val="-"/>
      <w:lvlJc w:val="left"/>
      <w:pPr>
        <w:tabs>
          <w:tab w:val="num" w:pos="-112"/>
        </w:tabs>
        <w:ind w:left="688" w:hanging="400"/>
      </w:pPr>
      <w:rPr>
        <w:rFonts w:ascii="Times New Roman" w:hAnsi="Times New Roman" w:cs="Times New Roman" w:hint="default"/>
      </w:rPr>
    </w:lvl>
    <w:lvl w:ilvl="1">
      <w:start w:val="1"/>
      <w:numFmt w:val="bullet"/>
      <w:lvlText w:val="-"/>
      <w:lvlJc w:val="left"/>
      <w:pPr>
        <w:tabs>
          <w:tab w:val="num" w:pos="-112"/>
        </w:tabs>
        <w:ind w:left="1088" w:hanging="400"/>
      </w:pPr>
      <w:rPr>
        <w:rFonts w:ascii="Times New Roman" w:hAnsi="Times New Roman" w:cs="Times New Roman" w:hint="default"/>
      </w:rPr>
    </w:lvl>
    <w:lvl w:ilvl="2">
      <w:start w:val="1"/>
      <w:numFmt w:val="bullet"/>
      <w:lvlText w:val="-"/>
      <w:lvlJc w:val="left"/>
      <w:pPr>
        <w:tabs>
          <w:tab w:val="num" w:pos="-112"/>
        </w:tabs>
        <w:ind w:left="1488" w:hanging="400"/>
      </w:pPr>
      <w:rPr>
        <w:rFonts w:ascii="Times New Roman" w:hAnsi="Times New Roman" w:cs="Times New Roman" w:hint="default"/>
      </w:rPr>
    </w:lvl>
    <w:lvl w:ilvl="3">
      <w:start w:val="1"/>
      <w:numFmt w:val="bullet"/>
      <w:lvlText w:val="-"/>
      <w:lvlJc w:val="left"/>
      <w:pPr>
        <w:tabs>
          <w:tab w:val="num" w:pos="-112"/>
        </w:tabs>
        <w:ind w:left="1888" w:hanging="400"/>
      </w:pPr>
      <w:rPr>
        <w:rFonts w:ascii="Times New Roman" w:hAnsi="Times New Roman" w:cs="Times New Roman" w:hint="default"/>
      </w:rPr>
    </w:lvl>
    <w:lvl w:ilvl="4">
      <w:start w:val="1"/>
      <w:numFmt w:val="bullet"/>
      <w:lvlText w:val="-"/>
      <w:lvlJc w:val="left"/>
      <w:pPr>
        <w:tabs>
          <w:tab w:val="num" w:pos="-112"/>
        </w:tabs>
        <w:ind w:left="2288" w:hanging="400"/>
      </w:pPr>
      <w:rPr>
        <w:rFonts w:ascii="Times New Roman" w:hAnsi="Times New Roman" w:cs="Times New Roman" w:hint="default"/>
      </w:rPr>
    </w:lvl>
    <w:lvl w:ilvl="5">
      <w:start w:val="1"/>
      <w:numFmt w:val="bullet"/>
      <w:lvlText w:val=""/>
      <w:lvlJc w:val="left"/>
      <w:pPr>
        <w:tabs>
          <w:tab w:val="num" w:pos="-112"/>
        </w:tabs>
        <w:ind w:left="2688" w:hanging="400"/>
      </w:pPr>
      <w:rPr>
        <w:rFonts w:ascii="Wingdings" w:hAnsi="Wingdings" w:cs="Wingdings" w:hint="default"/>
      </w:rPr>
    </w:lvl>
    <w:lvl w:ilvl="6">
      <w:start w:val="1"/>
      <w:numFmt w:val="bullet"/>
      <w:lvlText w:val=""/>
      <w:lvlJc w:val="left"/>
      <w:pPr>
        <w:tabs>
          <w:tab w:val="num" w:pos="-112"/>
        </w:tabs>
        <w:ind w:left="3088" w:hanging="400"/>
      </w:pPr>
      <w:rPr>
        <w:rFonts w:ascii="Wingdings" w:hAnsi="Wingdings" w:cs="Wingdings" w:hint="default"/>
      </w:rPr>
    </w:lvl>
    <w:lvl w:ilvl="7">
      <w:start w:val="1"/>
      <w:numFmt w:val="bullet"/>
      <w:lvlText w:val=""/>
      <w:lvlJc w:val="left"/>
      <w:pPr>
        <w:tabs>
          <w:tab w:val="num" w:pos="-112"/>
        </w:tabs>
        <w:ind w:left="3488" w:hanging="400"/>
      </w:pPr>
      <w:rPr>
        <w:rFonts w:ascii="Wingdings" w:hAnsi="Wingdings" w:cs="Wingdings" w:hint="default"/>
      </w:rPr>
    </w:lvl>
    <w:lvl w:ilvl="8">
      <w:start w:val="1"/>
      <w:numFmt w:val="bullet"/>
      <w:lvlText w:val=""/>
      <w:lvlJc w:val="left"/>
      <w:pPr>
        <w:tabs>
          <w:tab w:val="num" w:pos="-112"/>
        </w:tabs>
        <w:ind w:left="3888" w:hanging="400"/>
      </w:pPr>
      <w:rPr>
        <w:rFonts w:ascii="Wingdings" w:hAnsi="Wingdings" w:cs="Wingdings" w:hint="default"/>
      </w:rPr>
    </w:lvl>
  </w:abstractNum>
  <w:abstractNum w:abstractNumId="60" w15:restartNumberingAfterBreak="0">
    <w:nsid w:val="71A17B14"/>
    <w:multiLevelType w:val="multilevel"/>
    <w:tmpl w:val="4748217C"/>
    <w:lvl w:ilvl="0">
      <w:start w:val="1"/>
      <w:numFmt w:val="bullet"/>
      <w:lvlText w:val="-"/>
      <w:lvlJc w:val="left"/>
      <w:pPr>
        <w:tabs>
          <w:tab w:val="num" w:pos="-400"/>
        </w:tabs>
        <w:ind w:left="400" w:hanging="400"/>
      </w:pPr>
      <w:rPr>
        <w:rFonts w:ascii="Times New Roman" w:hAnsi="Times New Roman" w:cs="Times New Roman" w:hint="default"/>
      </w:rPr>
    </w:lvl>
    <w:lvl w:ilvl="1">
      <w:start w:val="1"/>
      <w:numFmt w:val="bullet"/>
      <w:lvlText w:val="-"/>
      <w:lvlJc w:val="left"/>
      <w:pPr>
        <w:tabs>
          <w:tab w:val="num" w:pos="-400"/>
        </w:tabs>
        <w:ind w:left="800" w:hanging="400"/>
      </w:pPr>
      <w:rPr>
        <w:rFonts w:ascii="Times New Roman" w:hAnsi="Times New Roman" w:cs="Times New Roman" w:hint="default"/>
      </w:rPr>
    </w:lvl>
    <w:lvl w:ilvl="2">
      <w:start w:val="1"/>
      <w:numFmt w:val="bullet"/>
      <w:lvlText w:val="-"/>
      <w:lvlJc w:val="left"/>
      <w:pPr>
        <w:tabs>
          <w:tab w:val="num" w:pos="-400"/>
        </w:tabs>
        <w:ind w:left="1200" w:hanging="400"/>
      </w:pPr>
      <w:rPr>
        <w:rFonts w:ascii="Times New Roman" w:hAnsi="Times New Roman" w:cs="Times New Roman" w:hint="default"/>
      </w:rPr>
    </w:lvl>
    <w:lvl w:ilvl="3">
      <w:start w:val="1"/>
      <w:numFmt w:val="bullet"/>
      <w:lvlText w:val="-"/>
      <w:lvlJc w:val="left"/>
      <w:pPr>
        <w:tabs>
          <w:tab w:val="num" w:pos="-400"/>
        </w:tabs>
        <w:ind w:left="1600" w:hanging="400"/>
      </w:pPr>
      <w:rPr>
        <w:rFonts w:ascii="Times New Roman" w:hAnsi="Times New Roman" w:cs="Times New Roman" w:hint="default"/>
      </w:rPr>
    </w:lvl>
    <w:lvl w:ilvl="4">
      <w:start w:val="1"/>
      <w:numFmt w:val="bullet"/>
      <w:lvlText w:val="-"/>
      <w:lvlJc w:val="left"/>
      <w:pPr>
        <w:tabs>
          <w:tab w:val="num" w:pos="-400"/>
        </w:tabs>
        <w:ind w:left="2000" w:hanging="400"/>
      </w:pPr>
      <w:rPr>
        <w:rFonts w:ascii="Times New Roman" w:hAnsi="Times New Roman" w:cs="Times New Roman"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61" w15:restartNumberingAfterBreak="0">
    <w:nsid w:val="71FC111B"/>
    <w:multiLevelType w:val="hybridMultilevel"/>
    <w:tmpl w:val="F9F275C0"/>
    <w:lvl w:ilvl="0" w:tplc="2F08AACC">
      <w:start w:val="3"/>
      <w:numFmt w:val="bullet"/>
      <w:lvlText w:val="•"/>
      <w:lvlJc w:val="left"/>
      <w:pPr>
        <w:ind w:left="800" w:hanging="400"/>
      </w:pPr>
      <w:rPr>
        <w:rFonts w:ascii="Times New Roman" w:eastAsia="Times New Roman" w:hAnsi="Times New Roman" w:cs="Times New Roman" w:hint="default"/>
      </w:rPr>
    </w:lvl>
    <w:lvl w:ilvl="1" w:tplc="4E5CA9E4">
      <w:numFmt w:val="bullet"/>
      <w:lvlText w:val="-"/>
      <w:lvlJc w:val="left"/>
      <w:pPr>
        <w:ind w:left="1200" w:hanging="400"/>
      </w:pPr>
      <w:rPr>
        <w:rFonts w:ascii="Times New Roman" w:eastAsia="MS Mincho"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722243C2"/>
    <w:multiLevelType w:val="multilevel"/>
    <w:tmpl w:val="CBC4DD4A"/>
    <w:lvl w:ilvl="0">
      <w:start w:val="1"/>
      <w:numFmt w:val="bullet"/>
      <w:lvlText w:val="-"/>
      <w:lvlJc w:val="left"/>
      <w:pPr>
        <w:ind w:left="688" w:hanging="400"/>
      </w:pPr>
      <w:rPr>
        <w:rFonts w:ascii="Times New Roman" w:hAnsi="Times New Roman" w:cs="Times New Roman" w:hint="default"/>
      </w:rPr>
    </w:lvl>
    <w:lvl w:ilvl="1">
      <w:start w:val="1"/>
      <w:numFmt w:val="bullet"/>
      <w:lvlText w:val="-"/>
      <w:lvlJc w:val="left"/>
      <w:pPr>
        <w:ind w:left="1088" w:hanging="400"/>
      </w:pPr>
      <w:rPr>
        <w:rFonts w:ascii="Times New Roman" w:hAnsi="Times New Roman" w:cs="Times New Roman" w:hint="default"/>
      </w:rPr>
    </w:lvl>
    <w:lvl w:ilvl="2">
      <w:start w:val="1"/>
      <w:numFmt w:val="bullet"/>
      <w:lvlText w:val="-"/>
      <w:lvlJc w:val="left"/>
      <w:pPr>
        <w:ind w:left="1488" w:hanging="400"/>
      </w:pPr>
      <w:rPr>
        <w:rFonts w:ascii="Times New Roman" w:hAnsi="Times New Roman" w:cs="Times New Roman" w:hint="default"/>
      </w:rPr>
    </w:lvl>
    <w:lvl w:ilvl="3">
      <w:start w:val="1"/>
      <w:numFmt w:val="bullet"/>
      <w:lvlText w:val="-"/>
      <w:lvlJc w:val="left"/>
      <w:pPr>
        <w:ind w:left="1888" w:hanging="400"/>
      </w:pPr>
      <w:rPr>
        <w:rFonts w:ascii="Times New Roman" w:hAnsi="Times New Roman" w:cs="Times New Roman" w:hint="default"/>
      </w:rPr>
    </w:lvl>
    <w:lvl w:ilvl="4">
      <w:start w:val="1"/>
      <w:numFmt w:val="bullet"/>
      <w:lvlText w:val=""/>
      <w:lvlJc w:val="left"/>
      <w:pPr>
        <w:ind w:left="2288" w:hanging="400"/>
      </w:pPr>
      <w:rPr>
        <w:rFonts w:ascii="Wingdings" w:hAnsi="Wingdings" w:hint="default"/>
      </w:rPr>
    </w:lvl>
    <w:lvl w:ilvl="5">
      <w:start w:val="1"/>
      <w:numFmt w:val="bullet"/>
      <w:lvlText w:val=""/>
      <w:lvlJc w:val="left"/>
      <w:pPr>
        <w:ind w:left="2688" w:hanging="400"/>
      </w:pPr>
      <w:rPr>
        <w:rFonts w:ascii="Wingdings" w:hAnsi="Wingdings" w:hint="default"/>
      </w:rPr>
    </w:lvl>
    <w:lvl w:ilvl="6">
      <w:start w:val="1"/>
      <w:numFmt w:val="bullet"/>
      <w:lvlText w:val=""/>
      <w:lvlJc w:val="left"/>
      <w:pPr>
        <w:ind w:left="3088" w:hanging="400"/>
      </w:pPr>
      <w:rPr>
        <w:rFonts w:ascii="Wingdings" w:hAnsi="Wingdings" w:hint="default"/>
      </w:rPr>
    </w:lvl>
    <w:lvl w:ilvl="7">
      <w:start w:val="1"/>
      <w:numFmt w:val="bullet"/>
      <w:lvlText w:val=""/>
      <w:lvlJc w:val="left"/>
      <w:pPr>
        <w:ind w:left="3488" w:hanging="400"/>
      </w:pPr>
      <w:rPr>
        <w:rFonts w:ascii="Wingdings" w:hAnsi="Wingdings" w:hint="default"/>
      </w:rPr>
    </w:lvl>
    <w:lvl w:ilvl="8">
      <w:start w:val="1"/>
      <w:numFmt w:val="bullet"/>
      <w:lvlText w:val=""/>
      <w:lvlJc w:val="left"/>
      <w:pPr>
        <w:ind w:left="3888" w:hanging="400"/>
      </w:pPr>
      <w:rPr>
        <w:rFonts w:ascii="Wingdings" w:hAnsi="Wingdings" w:hint="default"/>
      </w:rPr>
    </w:lvl>
  </w:abstractNum>
  <w:abstractNum w:abstractNumId="63" w15:restartNumberingAfterBreak="0">
    <w:nsid w:val="767F25F4"/>
    <w:multiLevelType w:val="multilevel"/>
    <w:tmpl w:val="51466DD6"/>
    <w:lvl w:ilvl="0">
      <w:numFmt w:val="bullet"/>
      <w:lvlText w:val="-"/>
      <w:lvlJc w:val="left"/>
      <w:pPr>
        <w:ind w:left="760" w:hanging="360"/>
      </w:pPr>
      <w:rPr>
        <w:rFonts w:ascii="Times" w:eastAsia="MS Mincho" w:hAnsi="Times" w:cs="Times" w:hint="default"/>
      </w:rPr>
    </w:lvl>
    <w:lvl w:ilvl="1">
      <w:numFmt w:val="bullet"/>
      <w:lvlText w:val="-"/>
      <w:lvlJc w:val="left"/>
      <w:pPr>
        <w:ind w:left="1200" w:hanging="400"/>
      </w:pPr>
      <w:rPr>
        <w:rFonts w:ascii="Times New Roman" w:eastAsia="MS Mincho"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8D54671"/>
    <w:multiLevelType w:val="multilevel"/>
    <w:tmpl w:val="C5CEFC8A"/>
    <w:lvl w:ilvl="0">
      <w:start w:val="1"/>
      <w:numFmt w:val="bullet"/>
      <w:lvlText w:val="-"/>
      <w:lvlJc w:val="left"/>
      <w:pPr>
        <w:ind w:left="688" w:hanging="400"/>
      </w:pPr>
      <w:rPr>
        <w:rFonts w:ascii="Times New Roman" w:hAnsi="Times New Roman" w:cs="Times New Roman" w:hint="default"/>
      </w:rPr>
    </w:lvl>
    <w:lvl w:ilvl="1">
      <w:start w:val="1"/>
      <w:numFmt w:val="bullet"/>
      <w:lvlText w:val="-"/>
      <w:lvlJc w:val="left"/>
      <w:pPr>
        <w:ind w:left="1088" w:hanging="400"/>
      </w:pPr>
      <w:rPr>
        <w:rFonts w:ascii="Times New Roman" w:hAnsi="Times New Roman" w:cs="Times New Roman" w:hint="default"/>
      </w:rPr>
    </w:lvl>
    <w:lvl w:ilvl="2">
      <w:start w:val="1"/>
      <w:numFmt w:val="bullet"/>
      <w:lvlText w:val="-"/>
      <w:lvlJc w:val="left"/>
      <w:pPr>
        <w:ind w:left="1488" w:hanging="400"/>
      </w:pPr>
      <w:rPr>
        <w:rFonts w:ascii="Times New Roman" w:hAnsi="Times New Roman" w:cs="Times New Roman" w:hint="default"/>
      </w:rPr>
    </w:lvl>
    <w:lvl w:ilvl="3">
      <w:start w:val="1"/>
      <w:numFmt w:val="bullet"/>
      <w:lvlText w:val="-"/>
      <w:lvlJc w:val="left"/>
      <w:pPr>
        <w:ind w:left="1888" w:hanging="400"/>
      </w:pPr>
      <w:rPr>
        <w:rFonts w:ascii="Times New Roman" w:hAnsi="Times New Roman" w:cs="Times New Roman" w:hint="default"/>
      </w:rPr>
    </w:lvl>
    <w:lvl w:ilvl="4">
      <w:start w:val="1"/>
      <w:numFmt w:val="bullet"/>
      <w:lvlText w:val=""/>
      <w:lvlJc w:val="left"/>
      <w:pPr>
        <w:ind w:left="2288" w:hanging="400"/>
      </w:pPr>
      <w:rPr>
        <w:rFonts w:ascii="Wingdings" w:hAnsi="Wingdings" w:hint="default"/>
      </w:rPr>
    </w:lvl>
    <w:lvl w:ilvl="5">
      <w:start w:val="1"/>
      <w:numFmt w:val="bullet"/>
      <w:lvlText w:val=""/>
      <w:lvlJc w:val="left"/>
      <w:pPr>
        <w:ind w:left="2688" w:hanging="400"/>
      </w:pPr>
      <w:rPr>
        <w:rFonts w:ascii="Wingdings" w:hAnsi="Wingdings" w:hint="default"/>
      </w:rPr>
    </w:lvl>
    <w:lvl w:ilvl="6">
      <w:start w:val="1"/>
      <w:numFmt w:val="bullet"/>
      <w:lvlText w:val=""/>
      <w:lvlJc w:val="left"/>
      <w:pPr>
        <w:ind w:left="3088" w:hanging="400"/>
      </w:pPr>
      <w:rPr>
        <w:rFonts w:ascii="Wingdings" w:hAnsi="Wingdings" w:hint="default"/>
      </w:rPr>
    </w:lvl>
    <w:lvl w:ilvl="7">
      <w:start w:val="1"/>
      <w:numFmt w:val="bullet"/>
      <w:lvlText w:val=""/>
      <w:lvlJc w:val="left"/>
      <w:pPr>
        <w:ind w:left="3488" w:hanging="400"/>
      </w:pPr>
      <w:rPr>
        <w:rFonts w:ascii="Wingdings" w:hAnsi="Wingdings" w:hint="default"/>
      </w:rPr>
    </w:lvl>
    <w:lvl w:ilvl="8">
      <w:start w:val="1"/>
      <w:numFmt w:val="bullet"/>
      <w:lvlText w:val=""/>
      <w:lvlJc w:val="left"/>
      <w:pPr>
        <w:ind w:left="3888" w:hanging="400"/>
      </w:pPr>
      <w:rPr>
        <w:rFonts w:ascii="Wingdings" w:hAnsi="Wingdings" w:hint="default"/>
      </w:rPr>
    </w:lvl>
  </w:abstractNum>
  <w:abstractNum w:abstractNumId="66" w15:restartNumberingAfterBreak="0">
    <w:nsid w:val="7932543A"/>
    <w:multiLevelType w:val="multilevel"/>
    <w:tmpl w:val="0874A6F6"/>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E927CD4"/>
    <w:multiLevelType w:val="hybridMultilevel"/>
    <w:tmpl w:val="FA8C86F6"/>
    <w:lvl w:ilvl="0" w:tplc="4E5CA9E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07768287">
    <w:abstractNumId w:val="20"/>
  </w:num>
  <w:num w:numId="2" w16cid:durableId="1832286187">
    <w:abstractNumId w:val="7"/>
  </w:num>
  <w:num w:numId="3" w16cid:durableId="14968472">
    <w:abstractNumId w:val="5"/>
  </w:num>
  <w:num w:numId="4" w16cid:durableId="1083602550">
    <w:abstractNumId w:val="4"/>
  </w:num>
  <w:num w:numId="5" w16cid:durableId="1264924309">
    <w:abstractNumId w:val="6"/>
  </w:num>
  <w:num w:numId="6" w16cid:durableId="730731602">
    <w:abstractNumId w:val="3"/>
  </w:num>
  <w:num w:numId="7" w16cid:durableId="2078941771">
    <w:abstractNumId w:val="2"/>
  </w:num>
  <w:num w:numId="8" w16cid:durableId="1087116960">
    <w:abstractNumId w:val="1"/>
  </w:num>
  <w:num w:numId="9" w16cid:durableId="444928517">
    <w:abstractNumId w:val="0"/>
  </w:num>
  <w:num w:numId="10" w16cid:durableId="627856487">
    <w:abstractNumId w:val="67"/>
  </w:num>
  <w:num w:numId="11" w16cid:durableId="1995986786">
    <w:abstractNumId w:val="23"/>
  </w:num>
  <w:num w:numId="12" w16cid:durableId="373887140">
    <w:abstractNumId w:val="45"/>
  </w:num>
  <w:num w:numId="13" w16cid:durableId="1356923007">
    <w:abstractNumId w:val="58"/>
  </w:num>
  <w:num w:numId="14" w16cid:durableId="1669483944">
    <w:abstractNumId w:val="43"/>
  </w:num>
  <w:num w:numId="15" w16cid:durableId="1666008933">
    <w:abstractNumId w:val="68"/>
  </w:num>
  <w:num w:numId="16" w16cid:durableId="1907257489">
    <w:abstractNumId w:val="14"/>
  </w:num>
  <w:num w:numId="17" w16cid:durableId="1280795630">
    <w:abstractNumId w:val="38"/>
  </w:num>
  <w:num w:numId="18" w16cid:durableId="816990536">
    <w:abstractNumId w:val="21"/>
  </w:num>
  <w:num w:numId="19" w16cid:durableId="643850384">
    <w:abstractNumId w:val="22"/>
  </w:num>
  <w:num w:numId="20" w16cid:durableId="656809156">
    <w:abstractNumId w:val="36"/>
  </w:num>
  <w:num w:numId="21" w16cid:durableId="920022847">
    <w:abstractNumId w:val="31"/>
  </w:num>
  <w:num w:numId="22" w16cid:durableId="1545214202">
    <w:abstractNumId w:val="13"/>
  </w:num>
  <w:num w:numId="23" w16cid:durableId="1307976379">
    <w:abstractNumId w:val="26"/>
  </w:num>
  <w:num w:numId="24" w16cid:durableId="511722654">
    <w:abstractNumId w:val="28"/>
  </w:num>
  <w:num w:numId="25" w16cid:durableId="862860733">
    <w:abstractNumId w:val="35"/>
  </w:num>
  <w:num w:numId="26" w16cid:durableId="1742170639">
    <w:abstractNumId w:val="17"/>
  </w:num>
  <w:num w:numId="27" w16cid:durableId="1454783008">
    <w:abstractNumId w:val="16"/>
  </w:num>
  <w:num w:numId="28" w16cid:durableId="227114137">
    <w:abstractNumId w:val="47"/>
  </w:num>
  <w:num w:numId="29" w16cid:durableId="880870360">
    <w:abstractNumId w:val="32"/>
  </w:num>
  <w:num w:numId="30" w16cid:durableId="1952396637">
    <w:abstractNumId w:val="54"/>
  </w:num>
  <w:num w:numId="31" w16cid:durableId="1864005404">
    <w:abstractNumId w:val="12"/>
  </w:num>
  <w:num w:numId="32" w16cid:durableId="1584488123">
    <w:abstractNumId w:val="44"/>
  </w:num>
  <w:num w:numId="33" w16cid:durableId="1026520702">
    <w:abstractNumId w:val="61"/>
  </w:num>
  <w:num w:numId="34" w16cid:durableId="1758135136">
    <w:abstractNumId w:val="49"/>
  </w:num>
  <w:num w:numId="35" w16cid:durableId="1916814142">
    <w:abstractNumId w:val="48"/>
  </w:num>
  <w:num w:numId="36" w16cid:durableId="1351377826">
    <w:abstractNumId w:val="46"/>
  </w:num>
  <w:num w:numId="37" w16cid:durableId="1044869842">
    <w:abstractNumId w:val="57"/>
  </w:num>
  <w:num w:numId="38" w16cid:durableId="2028486958">
    <w:abstractNumId w:val="15"/>
  </w:num>
  <w:num w:numId="39" w16cid:durableId="290132019">
    <w:abstractNumId w:val="40"/>
  </w:num>
  <w:num w:numId="40" w16cid:durableId="1381593899">
    <w:abstractNumId w:val="33"/>
  </w:num>
  <w:num w:numId="41" w16cid:durableId="1661732943">
    <w:abstractNumId w:val="9"/>
  </w:num>
  <w:num w:numId="42" w16cid:durableId="1600992026">
    <w:abstractNumId w:val="41"/>
  </w:num>
  <w:num w:numId="43" w16cid:durableId="892959300">
    <w:abstractNumId w:val="39"/>
  </w:num>
  <w:num w:numId="44" w16cid:durableId="919752543">
    <w:abstractNumId w:val="56"/>
  </w:num>
  <w:num w:numId="45" w16cid:durableId="544292517">
    <w:abstractNumId w:val="37"/>
  </w:num>
  <w:num w:numId="46" w16cid:durableId="1201674387">
    <w:abstractNumId w:val="18"/>
  </w:num>
  <w:num w:numId="47" w16cid:durableId="194464253">
    <w:abstractNumId w:val="8"/>
  </w:num>
  <w:num w:numId="48" w16cid:durableId="593513023">
    <w:abstractNumId w:val="11"/>
  </w:num>
  <w:num w:numId="49" w16cid:durableId="1105224091">
    <w:abstractNumId w:val="10"/>
  </w:num>
  <w:num w:numId="50" w16cid:durableId="276527167">
    <w:abstractNumId w:val="10"/>
    <w:lvlOverride w:ilvl="0">
      <w:lvl w:ilvl="0">
        <w:start w:val="1"/>
        <w:numFmt w:val="bullet"/>
        <w:lvlText w:val="•"/>
        <w:lvlJc w:val="left"/>
        <w:pPr>
          <w:tabs>
            <w:tab w:val="num" w:pos="-400"/>
          </w:tabs>
          <w:ind w:left="400" w:hanging="400"/>
        </w:pPr>
        <w:rPr>
          <w:rFonts w:ascii="Arial" w:hAnsi="Arial" w:cs="Arial" w:hint="default"/>
        </w:rPr>
      </w:lvl>
    </w:lvlOverride>
    <w:lvlOverride w:ilvl="1">
      <w:lvl w:ilvl="1">
        <w:numFmt w:val="bullet"/>
        <w:lvlText w:val="-"/>
        <w:lvlJc w:val="left"/>
        <w:pPr>
          <w:tabs>
            <w:tab w:val="num" w:pos="-400"/>
          </w:tabs>
          <w:ind w:left="800" w:hanging="400"/>
        </w:pPr>
        <w:rPr>
          <w:rFonts w:ascii="Times New Roman" w:hAnsi="Times New Roman" w:cs="Times New Roman" w:hint="default"/>
        </w:rPr>
      </w:lvl>
    </w:lvlOverride>
    <w:lvlOverride w:ilvl="2">
      <w:lvl w:ilvl="2">
        <w:start w:val="1"/>
        <w:numFmt w:val="bullet"/>
        <w:lvlText w:val="-"/>
        <w:lvlJc w:val="left"/>
        <w:pPr>
          <w:tabs>
            <w:tab w:val="num" w:pos="-400"/>
          </w:tabs>
          <w:ind w:left="1200" w:hanging="400"/>
        </w:pPr>
        <w:rPr>
          <w:rFonts w:ascii="Times New Roman" w:hAnsi="Times New Roman" w:cs="Times New Roman" w:hint="default"/>
        </w:rPr>
      </w:lvl>
    </w:lvlOverride>
    <w:lvlOverride w:ilvl="3">
      <w:lvl w:ilvl="3">
        <w:start w:val="1"/>
        <w:numFmt w:val="bullet"/>
        <w:lvlText w:val="-"/>
        <w:lvlJc w:val="left"/>
        <w:pPr>
          <w:tabs>
            <w:tab w:val="num" w:pos="-400"/>
          </w:tabs>
          <w:ind w:left="1600" w:hanging="400"/>
        </w:pPr>
        <w:rPr>
          <w:rFonts w:ascii="Times New Roman" w:hAnsi="Times New Roman" w:cs="Times New Roman" w:hint="default"/>
        </w:rPr>
      </w:lvl>
    </w:lvlOverride>
    <w:lvlOverride w:ilvl="4">
      <w:lvl w:ilvl="4">
        <w:start w:val="1"/>
        <w:numFmt w:val="bullet"/>
        <w:lvlText w:val=""/>
        <w:lvlJc w:val="left"/>
        <w:pPr>
          <w:tabs>
            <w:tab w:val="num" w:pos="-400"/>
          </w:tabs>
          <w:ind w:left="2000" w:hanging="400"/>
        </w:pPr>
        <w:rPr>
          <w:rFonts w:ascii="Wingdings" w:hAnsi="Wingdings" w:cs="Wingdings" w:hint="default"/>
        </w:rPr>
      </w:lvl>
    </w:lvlOverride>
    <w:lvlOverride w:ilvl="5">
      <w:lvl w:ilvl="5">
        <w:start w:val="1"/>
        <w:numFmt w:val="bullet"/>
        <w:lvlText w:val=""/>
        <w:lvlJc w:val="left"/>
        <w:pPr>
          <w:tabs>
            <w:tab w:val="num" w:pos="-400"/>
          </w:tabs>
          <w:ind w:left="2400" w:hanging="400"/>
        </w:pPr>
        <w:rPr>
          <w:rFonts w:ascii="Wingdings" w:hAnsi="Wingdings" w:cs="Wingdings" w:hint="default"/>
        </w:rPr>
      </w:lvl>
    </w:lvlOverride>
    <w:lvlOverride w:ilvl="6">
      <w:lvl w:ilvl="6">
        <w:start w:val="1"/>
        <w:numFmt w:val="bullet"/>
        <w:lvlText w:val=""/>
        <w:lvlJc w:val="left"/>
        <w:pPr>
          <w:tabs>
            <w:tab w:val="num" w:pos="-400"/>
          </w:tabs>
          <w:ind w:left="2800" w:hanging="400"/>
        </w:pPr>
        <w:rPr>
          <w:rFonts w:ascii="Wingdings" w:hAnsi="Wingdings" w:cs="Wingdings" w:hint="default"/>
        </w:rPr>
      </w:lvl>
    </w:lvlOverride>
    <w:lvlOverride w:ilvl="7">
      <w:lvl w:ilvl="7">
        <w:start w:val="1"/>
        <w:numFmt w:val="bullet"/>
        <w:lvlText w:val=""/>
        <w:lvlJc w:val="left"/>
        <w:pPr>
          <w:tabs>
            <w:tab w:val="num" w:pos="-400"/>
          </w:tabs>
          <w:ind w:left="3200" w:hanging="400"/>
        </w:pPr>
        <w:rPr>
          <w:rFonts w:ascii="Wingdings" w:hAnsi="Wingdings" w:cs="Wingdings" w:hint="default"/>
        </w:rPr>
      </w:lvl>
    </w:lvlOverride>
    <w:lvlOverride w:ilvl="8">
      <w:lvl w:ilvl="8">
        <w:start w:val="1"/>
        <w:numFmt w:val="bullet"/>
        <w:lvlText w:val=""/>
        <w:lvlJc w:val="left"/>
        <w:pPr>
          <w:tabs>
            <w:tab w:val="num" w:pos="-400"/>
          </w:tabs>
          <w:ind w:left="3600" w:hanging="400"/>
        </w:pPr>
        <w:rPr>
          <w:rFonts w:ascii="Wingdings" w:hAnsi="Wingdings" w:cs="Wingdings" w:hint="default"/>
        </w:rPr>
      </w:lvl>
    </w:lvlOverride>
  </w:num>
  <w:num w:numId="51" w16cid:durableId="1750497269">
    <w:abstractNumId w:val="10"/>
    <w:lvlOverride w:ilvl="0">
      <w:lvl w:ilvl="0">
        <w:start w:val="1"/>
        <w:numFmt w:val="bullet"/>
        <w:lvlText w:val="-"/>
        <w:lvlJc w:val="left"/>
        <w:pPr>
          <w:tabs>
            <w:tab w:val="num" w:pos="-400"/>
          </w:tabs>
          <w:ind w:left="400" w:hanging="400"/>
        </w:pPr>
        <w:rPr>
          <w:rFonts w:ascii="Times New Roman" w:hAnsi="Times New Roman" w:cs="Times New Roman" w:hint="default"/>
        </w:rPr>
      </w:lvl>
    </w:lvlOverride>
    <w:lvlOverride w:ilvl="1">
      <w:lvl w:ilvl="1">
        <w:numFmt w:val="bullet"/>
        <w:lvlText w:val="-"/>
        <w:lvlJc w:val="left"/>
        <w:pPr>
          <w:tabs>
            <w:tab w:val="num" w:pos="-400"/>
          </w:tabs>
          <w:ind w:left="800" w:hanging="400"/>
        </w:pPr>
        <w:rPr>
          <w:rFonts w:ascii="Times New Roman" w:hAnsi="Times New Roman" w:cs="Times New Roman" w:hint="default"/>
        </w:rPr>
      </w:lvl>
    </w:lvlOverride>
    <w:lvlOverride w:ilvl="2">
      <w:lvl w:ilvl="2">
        <w:start w:val="1"/>
        <w:numFmt w:val="bullet"/>
        <w:lvlText w:val=""/>
        <w:lvlJc w:val="left"/>
        <w:pPr>
          <w:tabs>
            <w:tab w:val="num" w:pos="-400"/>
          </w:tabs>
          <w:ind w:left="1200" w:hanging="400"/>
        </w:pPr>
        <w:rPr>
          <w:rFonts w:ascii="Wingdings" w:hAnsi="Wingdings" w:cs="Wingdings" w:hint="default"/>
        </w:rPr>
      </w:lvl>
    </w:lvlOverride>
    <w:lvlOverride w:ilvl="3">
      <w:lvl w:ilvl="3">
        <w:start w:val="1"/>
        <w:numFmt w:val="bullet"/>
        <w:lvlText w:val=""/>
        <w:lvlJc w:val="left"/>
        <w:pPr>
          <w:tabs>
            <w:tab w:val="num" w:pos="-400"/>
          </w:tabs>
          <w:ind w:left="1600" w:hanging="400"/>
        </w:pPr>
        <w:rPr>
          <w:rFonts w:ascii="Wingdings" w:hAnsi="Wingdings" w:cs="Wingdings" w:hint="default"/>
        </w:rPr>
      </w:lvl>
    </w:lvlOverride>
    <w:lvlOverride w:ilvl="4">
      <w:lvl w:ilvl="4">
        <w:start w:val="1"/>
        <w:numFmt w:val="bullet"/>
        <w:lvlText w:val=""/>
        <w:lvlJc w:val="left"/>
        <w:pPr>
          <w:tabs>
            <w:tab w:val="num" w:pos="-400"/>
          </w:tabs>
          <w:ind w:left="2000" w:hanging="400"/>
        </w:pPr>
        <w:rPr>
          <w:rFonts w:ascii="Wingdings" w:hAnsi="Wingdings" w:cs="Wingdings" w:hint="default"/>
        </w:rPr>
      </w:lvl>
    </w:lvlOverride>
    <w:lvlOverride w:ilvl="5">
      <w:lvl w:ilvl="5">
        <w:start w:val="1"/>
        <w:numFmt w:val="bullet"/>
        <w:lvlText w:val=""/>
        <w:lvlJc w:val="left"/>
        <w:pPr>
          <w:tabs>
            <w:tab w:val="num" w:pos="-400"/>
          </w:tabs>
          <w:ind w:left="2400" w:hanging="400"/>
        </w:pPr>
        <w:rPr>
          <w:rFonts w:ascii="Wingdings" w:hAnsi="Wingdings" w:cs="Wingdings" w:hint="default"/>
        </w:rPr>
      </w:lvl>
    </w:lvlOverride>
    <w:lvlOverride w:ilvl="6">
      <w:lvl w:ilvl="6">
        <w:start w:val="1"/>
        <w:numFmt w:val="bullet"/>
        <w:lvlText w:val=""/>
        <w:lvlJc w:val="left"/>
        <w:pPr>
          <w:tabs>
            <w:tab w:val="num" w:pos="-400"/>
          </w:tabs>
          <w:ind w:left="2800" w:hanging="400"/>
        </w:pPr>
        <w:rPr>
          <w:rFonts w:ascii="Wingdings" w:hAnsi="Wingdings" w:cs="Wingdings" w:hint="default"/>
        </w:rPr>
      </w:lvl>
    </w:lvlOverride>
    <w:lvlOverride w:ilvl="7">
      <w:lvl w:ilvl="7">
        <w:start w:val="1"/>
        <w:numFmt w:val="bullet"/>
        <w:lvlText w:val=""/>
        <w:lvlJc w:val="left"/>
        <w:pPr>
          <w:tabs>
            <w:tab w:val="num" w:pos="-400"/>
          </w:tabs>
          <w:ind w:left="3200" w:hanging="400"/>
        </w:pPr>
        <w:rPr>
          <w:rFonts w:ascii="Wingdings" w:hAnsi="Wingdings" w:cs="Wingdings" w:hint="default"/>
        </w:rPr>
      </w:lvl>
    </w:lvlOverride>
    <w:lvlOverride w:ilvl="8">
      <w:lvl w:ilvl="8">
        <w:start w:val="1"/>
        <w:numFmt w:val="bullet"/>
        <w:lvlText w:val=""/>
        <w:lvlJc w:val="left"/>
        <w:pPr>
          <w:tabs>
            <w:tab w:val="num" w:pos="-400"/>
          </w:tabs>
          <w:ind w:left="3600" w:hanging="400"/>
        </w:pPr>
        <w:rPr>
          <w:rFonts w:ascii="Wingdings" w:hAnsi="Wingdings" w:cs="Wingdings" w:hint="default"/>
        </w:rPr>
      </w:lvl>
    </w:lvlOverride>
  </w:num>
  <w:num w:numId="52" w16cid:durableId="846481437">
    <w:abstractNumId w:val="59"/>
  </w:num>
  <w:num w:numId="53" w16cid:durableId="243222468">
    <w:abstractNumId w:val="60"/>
  </w:num>
  <w:num w:numId="54" w16cid:durableId="1748456764">
    <w:abstractNumId w:val="52"/>
  </w:num>
  <w:num w:numId="55" w16cid:durableId="614600400">
    <w:abstractNumId w:val="51"/>
  </w:num>
  <w:num w:numId="56" w16cid:durableId="2049598380">
    <w:abstractNumId w:val="25"/>
  </w:num>
  <w:num w:numId="57" w16cid:durableId="1424913199">
    <w:abstractNumId w:val="42"/>
  </w:num>
  <w:num w:numId="58" w16cid:durableId="865026027">
    <w:abstractNumId w:val="62"/>
  </w:num>
  <w:num w:numId="59" w16cid:durableId="124471134">
    <w:abstractNumId w:val="24"/>
  </w:num>
  <w:num w:numId="60" w16cid:durableId="1171022557">
    <w:abstractNumId w:val="65"/>
  </w:num>
  <w:num w:numId="61" w16cid:durableId="1488866246">
    <w:abstractNumId w:val="27"/>
  </w:num>
  <w:num w:numId="62" w16cid:durableId="1467629272">
    <w:abstractNumId w:val="63"/>
  </w:num>
  <w:num w:numId="63" w16cid:durableId="633103972">
    <w:abstractNumId w:val="66"/>
  </w:num>
  <w:num w:numId="64" w16cid:durableId="1475413170">
    <w:abstractNumId w:val="29"/>
  </w:num>
  <w:num w:numId="65" w16cid:durableId="996886648">
    <w:abstractNumId w:val="55"/>
  </w:num>
  <w:num w:numId="66" w16cid:durableId="856499722">
    <w:abstractNumId w:val="30"/>
  </w:num>
  <w:num w:numId="67" w16cid:durableId="1123308882">
    <w:abstractNumId w:val="50"/>
  </w:num>
  <w:num w:numId="68" w16cid:durableId="159001646">
    <w:abstractNumId w:val="53"/>
  </w:num>
  <w:num w:numId="69" w16cid:durableId="1217549567">
    <w:abstractNumId w:val="64"/>
  </w:num>
  <w:num w:numId="70" w16cid:durableId="388115337">
    <w:abstractNumId w:val="34"/>
  </w:num>
  <w:num w:numId="71" w16cid:durableId="1491942443">
    <w:abstractNumId w:val="19"/>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an Montojo">
    <w15:presenceInfo w15:providerId="None" w15:userId="Juan Montojo"/>
  </w15:person>
  <w15:person w15:author="Park Haewook/5G Wireless Connect Standard Task(haewook.park@lge.com)">
    <w15:presenceInfo w15:providerId="AD" w15:userId="S-1-5-21-2543426832-1914326140-3112152631-1557519"/>
  </w15:person>
  <w15:person w15:author="R2-2407807">
    <w15:presenceInfo w15:providerId="None" w15:userId="R2-2407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8">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4E"/>
    <w:rsid w:val="0000011F"/>
    <w:rsid w:val="00000E21"/>
    <w:rsid w:val="000027CC"/>
    <w:rsid w:val="00003249"/>
    <w:rsid w:val="00003762"/>
    <w:rsid w:val="0000393C"/>
    <w:rsid w:val="00004C51"/>
    <w:rsid w:val="00004F4D"/>
    <w:rsid w:val="000051A0"/>
    <w:rsid w:val="00005319"/>
    <w:rsid w:val="00005649"/>
    <w:rsid w:val="000059F2"/>
    <w:rsid w:val="0000610C"/>
    <w:rsid w:val="0000618B"/>
    <w:rsid w:val="000062CA"/>
    <w:rsid w:val="000064EA"/>
    <w:rsid w:val="00006B15"/>
    <w:rsid w:val="0000700D"/>
    <w:rsid w:val="0000736D"/>
    <w:rsid w:val="00007408"/>
    <w:rsid w:val="0000747D"/>
    <w:rsid w:val="000077F6"/>
    <w:rsid w:val="00007ECF"/>
    <w:rsid w:val="00010BA6"/>
    <w:rsid w:val="00011656"/>
    <w:rsid w:val="000116F1"/>
    <w:rsid w:val="00011766"/>
    <w:rsid w:val="000118AF"/>
    <w:rsid w:val="00011B74"/>
    <w:rsid w:val="00011D2B"/>
    <w:rsid w:val="00012009"/>
    <w:rsid w:val="00012AC1"/>
    <w:rsid w:val="0001329C"/>
    <w:rsid w:val="000136AE"/>
    <w:rsid w:val="00014290"/>
    <w:rsid w:val="00014351"/>
    <w:rsid w:val="00014D03"/>
    <w:rsid w:val="000151CA"/>
    <w:rsid w:val="0001564C"/>
    <w:rsid w:val="0001564D"/>
    <w:rsid w:val="000160FD"/>
    <w:rsid w:val="0001613E"/>
    <w:rsid w:val="00016777"/>
    <w:rsid w:val="00017248"/>
    <w:rsid w:val="00017457"/>
    <w:rsid w:val="000176A7"/>
    <w:rsid w:val="0002066A"/>
    <w:rsid w:val="00020DE9"/>
    <w:rsid w:val="0002156C"/>
    <w:rsid w:val="00021641"/>
    <w:rsid w:val="00021749"/>
    <w:rsid w:val="00021B18"/>
    <w:rsid w:val="00022204"/>
    <w:rsid w:val="00022756"/>
    <w:rsid w:val="00022BA4"/>
    <w:rsid w:val="00023097"/>
    <w:rsid w:val="000240BC"/>
    <w:rsid w:val="0002495B"/>
    <w:rsid w:val="00024E2F"/>
    <w:rsid w:val="00024ED3"/>
    <w:rsid w:val="00025004"/>
    <w:rsid w:val="000250A8"/>
    <w:rsid w:val="00025CC6"/>
    <w:rsid w:val="00026406"/>
    <w:rsid w:val="00026DE5"/>
    <w:rsid w:val="00026FB7"/>
    <w:rsid w:val="00027563"/>
    <w:rsid w:val="00027AB5"/>
    <w:rsid w:val="0003041D"/>
    <w:rsid w:val="000305F1"/>
    <w:rsid w:val="00030950"/>
    <w:rsid w:val="000321FF"/>
    <w:rsid w:val="0003251E"/>
    <w:rsid w:val="00032B60"/>
    <w:rsid w:val="00032F3E"/>
    <w:rsid w:val="00033397"/>
    <w:rsid w:val="000335E9"/>
    <w:rsid w:val="00033A90"/>
    <w:rsid w:val="00034061"/>
    <w:rsid w:val="00035533"/>
    <w:rsid w:val="00035FBD"/>
    <w:rsid w:val="00036145"/>
    <w:rsid w:val="00036305"/>
    <w:rsid w:val="00036E5A"/>
    <w:rsid w:val="00040095"/>
    <w:rsid w:val="000400E1"/>
    <w:rsid w:val="000402E3"/>
    <w:rsid w:val="000405BC"/>
    <w:rsid w:val="00040621"/>
    <w:rsid w:val="00041056"/>
    <w:rsid w:val="0004108C"/>
    <w:rsid w:val="00042841"/>
    <w:rsid w:val="00042ADF"/>
    <w:rsid w:val="00042B04"/>
    <w:rsid w:val="00042E35"/>
    <w:rsid w:val="000430C9"/>
    <w:rsid w:val="000448DE"/>
    <w:rsid w:val="000448E1"/>
    <w:rsid w:val="000448E5"/>
    <w:rsid w:val="000462AC"/>
    <w:rsid w:val="0004705F"/>
    <w:rsid w:val="00050201"/>
    <w:rsid w:val="00050746"/>
    <w:rsid w:val="00051283"/>
    <w:rsid w:val="00051834"/>
    <w:rsid w:val="00051A41"/>
    <w:rsid w:val="00052890"/>
    <w:rsid w:val="0005386A"/>
    <w:rsid w:val="000542C5"/>
    <w:rsid w:val="000548D6"/>
    <w:rsid w:val="00054A22"/>
    <w:rsid w:val="00054B08"/>
    <w:rsid w:val="00054C3A"/>
    <w:rsid w:val="00054C3F"/>
    <w:rsid w:val="00054C69"/>
    <w:rsid w:val="00054D8E"/>
    <w:rsid w:val="0005522D"/>
    <w:rsid w:val="0005526D"/>
    <w:rsid w:val="00055BD6"/>
    <w:rsid w:val="00056ABB"/>
    <w:rsid w:val="000570B2"/>
    <w:rsid w:val="000575DC"/>
    <w:rsid w:val="00057B37"/>
    <w:rsid w:val="00060BDF"/>
    <w:rsid w:val="00060E67"/>
    <w:rsid w:val="00061CDA"/>
    <w:rsid w:val="00062023"/>
    <w:rsid w:val="000623E1"/>
    <w:rsid w:val="000631DC"/>
    <w:rsid w:val="000649F4"/>
    <w:rsid w:val="000655A6"/>
    <w:rsid w:val="000663D5"/>
    <w:rsid w:val="000665EB"/>
    <w:rsid w:val="00066EED"/>
    <w:rsid w:val="000671CC"/>
    <w:rsid w:val="00067D11"/>
    <w:rsid w:val="00067D67"/>
    <w:rsid w:val="000706B7"/>
    <w:rsid w:val="00070B79"/>
    <w:rsid w:val="000716A1"/>
    <w:rsid w:val="00072194"/>
    <w:rsid w:val="000723C7"/>
    <w:rsid w:val="00073B92"/>
    <w:rsid w:val="00074081"/>
    <w:rsid w:val="0007430E"/>
    <w:rsid w:val="00076167"/>
    <w:rsid w:val="0007635A"/>
    <w:rsid w:val="0007659B"/>
    <w:rsid w:val="000767EE"/>
    <w:rsid w:val="00076D85"/>
    <w:rsid w:val="0008023D"/>
    <w:rsid w:val="000802DC"/>
    <w:rsid w:val="000803D9"/>
    <w:rsid w:val="00080512"/>
    <w:rsid w:val="00080B9C"/>
    <w:rsid w:val="00081046"/>
    <w:rsid w:val="000810D6"/>
    <w:rsid w:val="0008161F"/>
    <w:rsid w:val="0008186E"/>
    <w:rsid w:val="00081A3E"/>
    <w:rsid w:val="00082015"/>
    <w:rsid w:val="000827F6"/>
    <w:rsid w:val="00082CA9"/>
    <w:rsid w:val="000831AC"/>
    <w:rsid w:val="00083650"/>
    <w:rsid w:val="00083D1A"/>
    <w:rsid w:val="00083FC7"/>
    <w:rsid w:val="00084003"/>
    <w:rsid w:val="00084210"/>
    <w:rsid w:val="00084667"/>
    <w:rsid w:val="0008474E"/>
    <w:rsid w:val="00084D7D"/>
    <w:rsid w:val="000855FA"/>
    <w:rsid w:val="000856C4"/>
    <w:rsid w:val="00087203"/>
    <w:rsid w:val="000874E5"/>
    <w:rsid w:val="00087B08"/>
    <w:rsid w:val="0009066E"/>
    <w:rsid w:val="0009086F"/>
    <w:rsid w:val="000908EF"/>
    <w:rsid w:val="00091AF6"/>
    <w:rsid w:val="00091E06"/>
    <w:rsid w:val="00092280"/>
    <w:rsid w:val="00093EFF"/>
    <w:rsid w:val="00094288"/>
    <w:rsid w:val="00094625"/>
    <w:rsid w:val="00094A00"/>
    <w:rsid w:val="0009592C"/>
    <w:rsid w:val="00096A08"/>
    <w:rsid w:val="000973B1"/>
    <w:rsid w:val="000A05CD"/>
    <w:rsid w:val="000A06BC"/>
    <w:rsid w:val="000A10A3"/>
    <w:rsid w:val="000A3B1B"/>
    <w:rsid w:val="000A3E70"/>
    <w:rsid w:val="000A3F94"/>
    <w:rsid w:val="000A4314"/>
    <w:rsid w:val="000A4DA4"/>
    <w:rsid w:val="000A4E25"/>
    <w:rsid w:val="000A4EE8"/>
    <w:rsid w:val="000A501F"/>
    <w:rsid w:val="000A54B7"/>
    <w:rsid w:val="000A5BF3"/>
    <w:rsid w:val="000A65AE"/>
    <w:rsid w:val="000A6C61"/>
    <w:rsid w:val="000A6EDF"/>
    <w:rsid w:val="000A7A4C"/>
    <w:rsid w:val="000A7A81"/>
    <w:rsid w:val="000A7B8A"/>
    <w:rsid w:val="000A7F08"/>
    <w:rsid w:val="000B00F0"/>
    <w:rsid w:val="000B0EFB"/>
    <w:rsid w:val="000B11CD"/>
    <w:rsid w:val="000B1202"/>
    <w:rsid w:val="000B2992"/>
    <w:rsid w:val="000B2C27"/>
    <w:rsid w:val="000B2C80"/>
    <w:rsid w:val="000B2F0A"/>
    <w:rsid w:val="000B2F9A"/>
    <w:rsid w:val="000B33E9"/>
    <w:rsid w:val="000B3688"/>
    <w:rsid w:val="000B38E7"/>
    <w:rsid w:val="000B412D"/>
    <w:rsid w:val="000B4751"/>
    <w:rsid w:val="000B5104"/>
    <w:rsid w:val="000B523D"/>
    <w:rsid w:val="000B5265"/>
    <w:rsid w:val="000B5276"/>
    <w:rsid w:val="000B614D"/>
    <w:rsid w:val="000B6479"/>
    <w:rsid w:val="000B6F5A"/>
    <w:rsid w:val="000B71B2"/>
    <w:rsid w:val="000B77FF"/>
    <w:rsid w:val="000B7F56"/>
    <w:rsid w:val="000C0741"/>
    <w:rsid w:val="000C1058"/>
    <w:rsid w:val="000C1528"/>
    <w:rsid w:val="000C1B39"/>
    <w:rsid w:val="000C1D27"/>
    <w:rsid w:val="000C2019"/>
    <w:rsid w:val="000C23FA"/>
    <w:rsid w:val="000C2626"/>
    <w:rsid w:val="000C2A30"/>
    <w:rsid w:val="000C3101"/>
    <w:rsid w:val="000C47C3"/>
    <w:rsid w:val="000C4F55"/>
    <w:rsid w:val="000C5754"/>
    <w:rsid w:val="000C65DF"/>
    <w:rsid w:val="000C6811"/>
    <w:rsid w:val="000C6C03"/>
    <w:rsid w:val="000C6C6F"/>
    <w:rsid w:val="000C6DD6"/>
    <w:rsid w:val="000C7C63"/>
    <w:rsid w:val="000D02AE"/>
    <w:rsid w:val="000D0378"/>
    <w:rsid w:val="000D0926"/>
    <w:rsid w:val="000D0D28"/>
    <w:rsid w:val="000D101B"/>
    <w:rsid w:val="000D18BB"/>
    <w:rsid w:val="000D1B01"/>
    <w:rsid w:val="000D1D9A"/>
    <w:rsid w:val="000D2AB1"/>
    <w:rsid w:val="000D2D63"/>
    <w:rsid w:val="000D305C"/>
    <w:rsid w:val="000D375C"/>
    <w:rsid w:val="000D41A9"/>
    <w:rsid w:val="000D46C3"/>
    <w:rsid w:val="000D5324"/>
    <w:rsid w:val="000D5386"/>
    <w:rsid w:val="000D56AF"/>
    <w:rsid w:val="000D58AB"/>
    <w:rsid w:val="000D605A"/>
    <w:rsid w:val="000D716B"/>
    <w:rsid w:val="000D7C5E"/>
    <w:rsid w:val="000D7F60"/>
    <w:rsid w:val="000E11BC"/>
    <w:rsid w:val="000E121C"/>
    <w:rsid w:val="000E29D9"/>
    <w:rsid w:val="000E2A93"/>
    <w:rsid w:val="000E2DFA"/>
    <w:rsid w:val="000E3184"/>
    <w:rsid w:val="000E3822"/>
    <w:rsid w:val="000E4166"/>
    <w:rsid w:val="000E4746"/>
    <w:rsid w:val="000E4C84"/>
    <w:rsid w:val="000E5137"/>
    <w:rsid w:val="000E52B9"/>
    <w:rsid w:val="000E5670"/>
    <w:rsid w:val="000E5934"/>
    <w:rsid w:val="000E5BB6"/>
    <w:rsid w:val="000E62F6"/>
    <w:rsid w:val="000E6DAD"/>
    <w:rsid w:val="000E6EE0"/>
    <w:rsid w:val="000E6F59"/>
    <w:rsid w:val="000E6F87"/>
    <w:rsid w:val="000E75A4"/>
    <w:rsid w:val="000E76D0"/>
    <w:rsid w:val="000E7E19"/>
    <w:rsid w:val="000F089F"/>
    <w:rsid w:val="000F0C9A"/>
    <w:rsid w:val="000F0F4F"/>
    <w:rsid w:val="000F147E"/>
    <w:rsid w:val="000F1716"/>
    <w:rsid w:val="000F1881"/>
    <w:rsid w:val="000F217D"/>
    <w:rsid w:val="000F2368"/>
    <w:rsid w:val="000F2650"/>
    <w:rsid w:val="000F2901"/>
    <w:rsid w:val="000F3141"/>
    <w:rsid w:val="000F3360"/>
    <w:rsid w:val="000F365D"/>
    <w:rsid w:val="000F4F01"/>
    <w:rsid w:val="000F4F63"/>
    <w:rsid w:val="000F53AC"/>
    <w:rsid w:val="000F5C85"/>
    <w:rsid w:val="000F5D3D"/>
    <w:rsid w:val="000F6422"/>
    <w:rsid w:val="000F6B57"/>
    <w:rsid w:val="000F6D1D"/>
    <w:rsid w:val="000F72D4"/>
    <w:rsid w:val="000F761D"/>
    <w:rsid w:val="000F79FA"/>
    <w:rsid w:val="000F7AB7"/>
    <w:rsid w:val="00100A0F"/>
    <w:rsid w:val="00100DD9"/>
    <w:rsid w:val="0010153B"/>
    <w:rsid w:val="001025E4"/>
    <w:rsid w:val="0010272D"/>
    <w:rsid w:val="0010372A"/>
    <w:rsid w:val="00103A4F"/>
    <w:rsid w:val="0010452F"/>
    <w:rsid w:val="001046AC"/>
    <w:rsid w:val="00104C2C"/>
    <w:rsid w:val="001060ED"/>
    <w:rsid w:val="0010647D"/>
    <w:rsid w:val="001066BE"/>
    <w:rsid w:val="00107259"/>
    <w:rsid w:val="00107C72"/>
    <w:rsid w:val="00107D8F"/>
    <w:rsid w:val="00110186"/>
    <w:rsid w:val="0011042D"/>
    <w:rsid w:val="001104A0"/>
    <w:rsid w:val="001111C7"/>
    <w:rsid w:val="00112430"/>
    <w:rsid w:val="00112656"/>
    <w:rsid w:val="001136F4"/>
    <w:rsid w:val="001137A8"/>
    <w:rsid w:val="00113CA4"/>
    <w:rsid w:val="00113CC1"/>
    <w:rsid w:val="00113F4F"/>
    <w:rsid w:val="00115464"/>
    <w:rsid w:val="0011584F"/>
    <w:rsid w:val="00116485"/>
    <w:rsid w:val="00117487"/>
    <w:rsid w:val="00117AD3"/>
    <w:rsid w:val="00117D7B"/>
    <w:rsid w:val="001202D5"/>
    <w:rsid w:val="001205EF"/>
    <w:rsid w:val="00120798"/>
    <w:rsid w:val="00120799"/>
    <w:rsid w:val="00121242"/>
    <w:rsid w:val="001225A6"/>
    <w:rsid w:val="00122993"/>
    <w:rsid w:val="00122C6B"/>
    <w:rsid w:val="001237D4"/>
    <w:rsid w:val="00123C30"/>
    <w:rsid w:val="00123E92"/>
    <w:rsid w:val="00124034"/>
    <w:rsid w:val="00125206"/>
    <w:rsid w:val="001256E2"/>
    <w:rsid w:val="00125B39"/>
    <w:rsid w:val="0012608F"/>
    <w:rsid w:val="0012614E"/>
    <w:rsid w:val="001262C1"/>
    <w:rsid w:val="001262DD"/>
    <w:rsid w:val="00126C49"/>
    <w:rsid w:val="00126DF6"/>
    <w:rsid w:val="00126E70"/>
    <w:rsid w:val="00127016"/>
    <w:rsid w:val="00130531"/>
    <w:rsid w:val="001305B2"/>
    <w:rsid w:val="00130977"/>
    <w:rsid w:val="00130B7D"/>
    <w:rsid w:val="00130EB2"/>
    <w:rsid w:val="00131244"/>
    <w:rsid w:val="001315B2"/>
    <w:rsid w:val="00131BA5"/>
    <w:rsid w:val="00131DA1"/>
    <w:rsid w:val="00131E5E"/>
    <w:rsid w:val="00132527"/>
    <w:rsid w:val="00133525"/>
    <w:rsid w:val="00133C49"/>
    <w:rsid w:val="00133C82"/>
    <w:rsid w:val="00133EC2"/>
    <w:rsid w:val="00134E83"/>
    <w:rsid w:val="00135174"/>
    <w:rsid w:val="00135471"/>
    <w:rsid w:val="00135697"/>
    <w:rsid w:val="0013577D"/>
    <w:rsid w:val="001357DC"/>
    <w:rsid w:val="00136052"/>
    <w:rsid w:val="00136A91"/>
    <w:rsid w:val="00136D59"/>
    <w:rsid w:val="001373EB"/>
    <w:rsid w:val="00137685"/>
    <w:rsid w:val="0013789B"/>
    <w:rsid w:val="001402D6"/>
    <w:rsid w:val="00140532"/>
    <w:rsid w:val="00140DF6"/>
    <w:rsid w:val="00141078"/>
    <w:rsid w:val="001415C8"/>
    <w:rsid w:val="00141CBE"/>
    <w:rsid w:val="001420B4"/>
    <w:rsid w:val="001429F9"/>
    <w:rsid w:val="00142BDD"/>
    <w:rsid w:val="00143449"/>
    <w:rsid w:val="00143B04"/>
    <w:rsid w:val="00143BF4"/>
    <w:rsid w:val="00143BF7"/>
    <w:rsid w:val="00143ECA"/>
    <w:rsid w:val="00144316"/>
    <w:rsid w:val="00146A6B"/>
    <w:rsid w:val="00147008"/>
    <w:rsid w:val="0014702E"/>
    <w:rsid w:val="001472AB"/>
    <w:rsid w:val="001477B0"/>
    <w:rsid w:val="00150477"/>
    <w:rsid w:val="001507E1"/>
    <w:rsid w:val="001511D2"/>
    <w:rsid w:val="0015143B"/>
    <w:rsid w:val="0015168E"/>
    <w:rsid w:val="00151FD5"/>
    <w:rsid w:val="0015234D"/>
    <w:rsid w:val="00152978"/>
    <w:rsid w:val="00152D93"/>
    <w:rsid w:val="00152E0C"/>
    <w:rsid w:val="00153170"/>
    <w:rsid w:val="001538DF"/>
    <w:rsid w:val="00153C27"/>
    <w:rsid w:val="00153D19"/>
    <w:rsid w:val="0015413F"/>
    <w:rsid w:val="00154C00"/>
    <w:rsid w:val="00155A7D"/>
    <w:rsid w:val="001567FB"/>
    <w:rsid w:val="0015737D"/>
    <w:rsid w:val="00157465"/>
    <w:rsid w:val="00157617"/>
    <w:rsid w:val="00157BEB"/>
    <w:rsid w:val="00157D8E"/>
    <w:rsid w:val="00161C52"/>
    <w:rsid w:val="00162045"/>
    <w:rsid w:val="00162417"/>
    <w:rsid w:val="0016256C"/>
    <w:rsid w:val="00162624"/>
    <w:rsid w:val="00162B28"/>
    <w:rsid w:val="0016390E"/>
    <w:rsid w:val="00164DEC"/>
    <w:rsid w:val="00164F5A"/>
    <w:rsid w:val="00165206"/>
    <w:rsid w:val="0016520A"/>
    <w:rsid w:val="00165323"/>
    <w:rsid w:val="00167509"/>
    <w:rsid w:val="0016750F"/>
    <w:rsid w:val="001677AB"/>
    <w:rsid w:val="001677CD"/>
    <w:rsid w:val="00167BB5"/>
    <w:rsid w:val="00167D81"/>
    <w:rsid w:val="0017028D"/>
    <w:rsid w:val="001706C8"/>
    <w:rsid w:val="00170AFD"/>
    <w:rsid w:val="00170D35"/>
    <w:rsid w:val="00171194"/>
    <w:rsid w:val="001719E7"/>
    <w:rsid w:val="00171AFC"/>
    <w:rsid w:val="0017266C"/>
    <w:rsid w:val="0017273F"/>
    <w:rsid w:val="00173985"/>
    <w:rsid w:val="001760CA"/>
    <w:rsid w:val="0017621E"/>
    <w:rsid w:val="0017668E"/>
    <w:rsid w:val="001767CE"/>
    <w:rsid w:val="00177D41"/>
    <w:rsid w:val="001803C9"/>
    <w:rsid w:val="001803DA"/>
    <w:rsid w:val="00180D96"/>
    <w:rsid w:val="00181B4E"/>
    <w:rsid w:val="00182A60"/>
    <w:rsid w:val="00182AB9"/>
    <w:rsid w:val="00183117"/>
    <w:rsid w:val="001833F0"/>
    <w:rsid w:val="00183922"/>
    <w:rsid w:val="0018403F"/>
    <w:rsid w:val="001841E1"/>
    <w:rsid w:val="001847C6"/>
    <w:rsid w:val="0018571F"/>
    <w:rsid w:val="00185E5F"/>
    <w:rsid w:val="00185EFC"/>
    <w:rsid w:val="00186B0D"/>
    <w:rsid w:val="00186D4F"/>
    <w:rsid w:val="00187AC5"/>
    <w:rsid w:val="00187E73"/>
    <w:rsid w:val="001904AA"/>
    <w:rsid w:val="00190BE9"/>
    <w:rsid w:val="0019130F"/>
    <w:rsid w:val="0019189C"/>
    <w:rsid w:val="0019192D"/>
    <w:rsid w:val="0019248F"/>
    <w:rsid w:val="0019291D"/>
    <w:rsid w:val="001935B4"/>
    <w:rsid w:val="00193CD2"/>
    <w:rsid w:val="00194BDF"/>
    <w:rsid w:val="00195D81"/>
    <w:rsid w:val="00195E73"/>
    <w:rsid w:val="00196336"/>
    <w:rsid w:val="00196582"/>
    <w:rsid w:val="00196E41"/>
    <w:rsid w:val="00196F73"/>
    <w:rsid w:val="001970A5"/>
    <w:rsid w:val="00197BC9"/>
    <w:rsid w:val="001A07B0"/>
    <w:rsid w:val="001A0DE5"/>
    <w:rsid w:val="001A1194"/>
    <w:rsid w:val="001A1A06"/>
    <w:rsid w:val="001A2082"/>
    <w:rsid w:val="001A2771"/>
    <w:rsid w:val="001A2D5F"/>
    <w:rsid w:val="001A3BCE"/>
    <w:rsid w:val="001A4C42"/>
    <w:rsid w:val="001A59F2"/>
    <w:rsid w:val="001A6546"/>
    <w:rsid w:val="001A6AE0"/>
    <w:rsid w:val="001A6E96"/>
    <w:rsid w:val="001A7420"/>
    <w:rsid w:val="001B012A"/>
    <w:rsid w:val="001B0A20"/>
    <w:rsid w:val="001B172C"/>
    <w:rsid w:val="001B26AD"/>
    <w:rsid w:val="001B395D"/>
    <w:rsid w:val="001B3F49"/>
    <w:rsid w:val="001B4559"/>
    <w:rsid w:val="001B4E58"/>
    <w:rsid w:val="001B55E3"/>
    <w:rsid w:val="001B59F6"/>
    <w:rsid w:val="001B5A93"/>
    <w:rsid w:val="001B5D79"/>
    <w:rsid w:val="001B6439"/>
    <w:rsid w:val="001B6637"/>
    <w:rsid w:val="001B6DD9"/>
    <w:rsid w:val="001B735D"/>
    <w:rsid w:val="001B7629"/>
    <w:rsid w:val="001B784F"/>
    <w:rsid w:val="001B7B0E"/>
    <w:rsid w:val="001C0577"/>
    <w:rsid w:val="001C0EB3"/>
    <w:rsid w:val="001C21C3"/>
    <w:rsid w:val="001C27A3"/>
    <w:rsid w:val="001C29B2"/>
    <w:rsid w:val="001C2C88"/>
    <w:rsid w:val="001C35F5"/>
    <w:rsid w:val="001C37CB"/>
    <w:rsid w:val="001C37E8"/>
    <w:rsid w:val="001C49C5"/>
    <w:rsid w:val="001C4B49"/>
    <w:rsid w:val="001C5907"/>
    <w:rsid w:val="001C5C5B"/>
    <w:rsid w:val="001C5CA3"/>
    <w:rsid w:val="001C627E"/>
    <w:rsid w:val="001C713A"/>
    <w:rsid w:val="001C739F"/>
    <w:rsid w:val="001C7501"/>
    <w:rsid w:val="001C7779"/>
    <w:rsid w:val="001D0114"/>
    <w:rsid w:val="001D01C5"/>
    <w:rsid w:val="001D02C2"/>
    <w:rsid w:val="001D0643"/>
    <w:rsid w:val="001D0B54"/>
    <w:rsid w:val="001D0FBB"/>
    <w:rsid w:val="001D119D"/>
    <w:rsid w:val="001D16C7"/>
    <w:rsid w:val="001D1742"/>
    <w:rsid w:val="001D1975"/>
    <w:rsid w:val="001D213A"/>
    <w:rsid w:val="001D2404"/>
    <w:rsid w:val="001D2A55"/>
    <w:rsid w:val="001D364B"/>
    <w:rsid w:val="001D37E7"/>
    <w:rsid w:val="001D3AA8"/>
    <w:rsid w:val="001D3E39"/>
    <w:rsid w:val="001D4274"/>
    <w:rsid w:val="001D46FB"/>
    <w:rsid w:val="001D4736"/>
    <w:rsid w:val="001D47BF"/>
    <w:rsid w:val="001D556F"/>
    <w:rsid w:val="001D5913"/>
    <w:rsid w:val="001D5A24"/>
    <w:rsid w:val="001D6041"/>
    <w:rsid w:val="001D60F8"/>
    <w:rsid w:val="001D675B"/>
    <w:rsid w:val="001D6C87"/>
    <w:rsid w:val="001D7DEB"/>
    <w:rsid w:val="001E0E9F"/>
    <w:rsid w:val="001E1662"/>
    <w:rsid w:val="001E1B86"/>
    <w:rsid w:val="001E2453"/>
    <w:rsid w:val="001E284E"/>
    <w:rsid w:val="001E28FA"/>
    <w:rsid w:val="001E2A23"/>
    <w:rsid w:val="001E2CF4"/>
    <w:rsid w:val="001E307D"/>
    <w:rsid w:val="001E3BCC"/>
    <w:rsid w:val="001E4280"/>
    <w:rsid w:val="001E4600"/>
    <w:rsid w:val="001E5452"/>
    <w:rsid w:val="001E5A8A"/>
    <w:rsid w:val="001E5E0D"/>
    <w:rsid w:val="001E6564"/>
    <w:rsid w:val="001E6781"/>
    <w:rsid w:val="001E6A9F"/>
    <w:rsid w:val="001E74A1"/>
    <w:rsid w:val="001E7D29"/>
    <w:rsid w:val="001F0034"/>
    <w:rsid w:val="001F0C04"/>
    <w:rsid w:val="001F0C1D"/>
    <w:rsid w:val="001F1132"/>
    <w:rsid w:val="001F1206"/>
    <w:rsid w:val="001F14CA"/>
    <w:rsid w:val="001F168B"/>
    <w:rsid w:val="001F1E66"/>
    <w:rsid w:val="001F27A3"/>
    <w:rsid w:val="001F37E8"/>
    <w:rsid w:val="001F4572"/>
    <w:rsid w:val="001F49BA"/>
    <w:rsid w:val="001F567E"/>
    <w:rsid w:val="001F6430"/>
    <w:rsid w:val="001F69E2"/>
    <w:rsid w:val="001F6C78"/>
    <w:rsid w:val="001F6D98"/>
    <w:rsid w:val="001F6EAA"/>
    <w:rsid w:val="001F7064"/>
    <w:rsid w:val="001F7630"/>
    <w:rsid w:val="001F7944"/>
    <w:rsid w:val="001F7E3D"/>
    <w:rsid w:val="00200A82"/>
    <w:rsid w:val="00200BF3"/>
    <w:rsid w:val="00201614"/>
    <w:rsid w:val="00201AFB"/>
    <w:rsid w:val="00201D8D"/>
    <w:rsid w:val="00202B6A"/>
    <w:rsid w:val="00203812"/>
    <w:rsid w:val="002040FB"/>
    <w:rsid w:val="00204796"/>
    <w:rsid w:val="00205668"/>
    <w:rsid w:val="00206EBB"/>
    <w:rsid w:val="00207139"/>
    <w:rsid w:val="0020722C"/>
    <w:rsid w:val="00207B01"/>
    <w:rsid w:val="0021031A"/>
    <w:rsid w:val="002103AE"/>
    <w:rsid w:val="002109C6"/>
    <w:rsid w:val="00211343"/>
    <w:rsid w:val="00212C68"/>
    <w:rsid w:val="0021662B"/>
    <w:rsid w:val="002168AC"/>
    <w:rsid w:val="00216C30"/>
    <w:rsid w:val="00217499"/>
    <w:rsid w:val="002179C8"/>
    <w:rsid w:val="002179CF"/>
    <w:rsid w:val="00220D18"/>
    <w:rsid w:val="00220E09"/>
    <w:rsid w:val="002215D2"/>
    <w:rsid w:val="002219F7"/>
    <w:rsid w:val="00222333"/>
    <w:rsid w:val="00222F4F"/>
    <w:rsid w:val="00223E84"/>
    <w:rsid w:val="00224D12"/>
    <w:rsid w:val="00225968"/>
    <w:rsid w:val="0022623F"/>
    <w:rsid w:val="00231922"/>
    <w:rsid w:val="00231A5D"/>
    <w:rsid w:val="00232B6F"/>
    <w:rsid w:val="00233298"/>
    <w:rsid w:val="002347A2"/>
    <w:rsid w:val="002347CE"/>
    <w:rsid w:val="00234E71"/>
    <w:rsid w:val="00236384"/>
    <w:rsid w:val="002378FA"/>
    <w:rsid w:val="00240B28"/>
    <w:rsid w:val="0024232F"/>
    <w:rsid w:val="0024260F"/>
    <w:rsid w:val="00242DD5"/>
    <w:rsid w:val="002432DE"/>
    <w:rsid w:val="00243676"/>
    <w:rsid w:val="00245F8F"/>
    <w:rsid w:val="0024613B"/>
    <w:rsid w:val="0024681D"/>
    <w:rsid w:val="00246835"/>
    <w:rsid w:val="0025013A"/>
    <w:rsid w:val="00250141"/>
    <w:rsid w:val="0025027C"/>
    <w:rsid w:val="002503BB"/>
    <w:rsid w:val="00250569"/>
    <w:rsid w:val="00250CFD"/>
    <w:rsid w:val="00250D76"/>
    <w:rsid w:val="00251058"/>
    <w:rsid w:val="002513AB"/>
    <w:rsid w:val="00252D76"/>
    <w:rsid w:val="0025360B"/>
    <w:rsid w:val="00256470"/>
    <w:rsid w:val="00256FD9"/>
    <w:rsid w:val="0025718D"/>
    <w:rsid w:val="002602B6"/>
    <w:rsid w:val="00260491"/>
    <w:rsid w:val="00260551"/>
    <w:rsid w:val="00260C3B"/>
    <w:rsid w:val="0026201A"/>
    <w:rsid w:val="0026214C"/>
    <w:rsid w:val="0026220F"/>
    <w:rsid w:val="0026254C"/>
    <w:rsid w:val="002629A9"/>
    <w:rsid w:val="002629B3"/>
    <w:rsid w:val="002640F1"/>
    <w:rsid w:val="00264661"/>
    <w:rsid w:val="0026569C"/>
    <w:rsid w:val="00265D62"/>
    <w:rsid w:val="00266084"/>
    <w:rsid w:val="002662C9"/>
    <w:rsid w:val="002663D5"/>
    <w:rsid w:val="0026662A"/>
    <w:rsid w:val="00266911"/>
    <w:rsid w:val="002673BB"/>
    <w:rsid w:val="00267561"/>
    <w:rsid w:val="002675F0"/>
    <w:rsid w:val="00267DBE"/>
    <w:rsid w:val="002700E1"/>
    <w:rsid w:val="002702A7"/>
    <w:rsid w:val="00271767"/>
    <w:rsid w:val="002718C7"/>
    <w:rsid w:val="00272DA6"/>
    <w:rsid w:val="00273BE3"/>
    <w:rsid w:val="00274AE4"/>
    <w:rsid w:val="00274FAD"/>
    <w:rsid w:val="0027549A"/>
    <w:rsid w:val="002760EE"/>
    <w:rsid w:val="00276C66"/>
    <w:rsid w:val="00277132"/>
    <w:rsid w:val="00277DDF"/>
    <w:rsid w:val="00277E3F"/>
    <w:rsid w:val="00280548"/>
    <w:rsid w:val="00280980"/>
    <w:rsid w:val="00281EB6"/>
    <w:rsid w:val="00282719"/>
    <w:rsid w:val="00282940"/>
    <w:rsid w:val="00282F5B"/>
    <w:rsid w:val="002840A1"/>
    <w:rsid w:val="002841C7"/>
    <w:rsid w:val="0028474D"/>
    <w:rsid w:val="00284BC2"/>
    <w:rsid w:val="00285545"/>
    <w:rsid w:val="00285652"/>
    <w:rsid w:val="00285BFB"/>
    <w:rsid w:val="00286900"/>
    <w:rsid w:val="00286931"/>
    <w:rsid w:val="00286F6D"/>
    <w:rsid w:val="002878CC"/>
    <w:rsid w:val="002879AF"/>
    <w:rsid w:val="0029001F"/>
    <w:rsid w:val="002915B8"/>
    <w:rsid w:val="002915D0"/>
    <w:rsid w:val="002921F5"/>
    <w:rsid w:val="002927E2"/>
    <w:rsid w:val="002934C6"/>
    <w:rsid w:val="00293AF0"/>
    <w:rsid w:val="0029441B"/>
    <w:rsid w:val="00294454"/>
    <w:rsid w:val="0029549A"/>
    <w:rsid w:val="0029587E"/>
    <w:rsid w:val="00295F2A"/>
    <w:rsid w:val="00295FB4"/>
    <w:rsid w:val="00296189"/>
    <w:rsid w:val="00296349"/>
    <w:rsid w:val="00296DD7"/>
    <w:rsid w:val="002971CE"/>
    <w:rsid w:val="00297694"/>
    <w:rsid w:val="002A0A3C"/>
    <w:rsid w:val="002A2338"/>
    <w:rsid w:val="002A2F8A"/>
    <w:rsid w:val="002A3473"/>
    <w:rsid w:val="002A3BFC"/>
    <w:rsid w:val="002A430E"/>
    <w:rsid w:val="002A5D8F"/>
    <w:rsid w:val="002A5E84"/>
    <w:rsid w:val="002A78EE"/>
    <w:rsid w:val="002A7AF1"/>
    <w:rsid w:val="002A7F88"/>
    <w:rsid w:val="002B04B6"/>
    <w:rsid w:val="002B060C"/>
    <w:rsid w:val="002B0A91"/>
    <w:rsid w:val="002B0C53"/>
    <w:rsid w:val="002B0C7C"/>
    <w:rsid w:val="002B0DD2"/>
    <w:rsid w:val="002B1BCE"/>
    <w:rsid w:val="002B204B"/>
    <w:rsid w:val="002B24B9"/>
    <w:rsid w:val="002B2ECD"/>
    <w:rsid w:val="002B3204"/>
    <w:rsid w:val="002B399D"/>
    <w:rsid w:val="002B3AEE"/>
    <w:rsid w:val="002B40D8"/>
    <w:rsid w:val="002B49C4"/>
    <w:rsid w:val="002B5C73"/>
    <w:rsid w:val="002B6339"/>
    <w:rsid w:val="002B671D"/>
    <w:rsid w:val="002B6B58"/>
    <w:rsid w:val="002B7B41"/>
    <w:rsid w:val="002C008E"/>
    <w:rsid w:val="002C0C2B"/>
    <w:rsid w:val="002C1E8D"/>
    <w:rsid w:val="002C23DC"/>
    <w:rsid w:val="002C2A0D"/>
    <w:rsid w:val="002C2EC8"/>
    <w:rsid w:val="002C326A"/>
    <w:rsid w:val="002C348A"/>
    <w:rsid w:val="002C4467"/>
    <w:rsid w:val="002C52B8"/>
    <w:rsid w:val="002C5CB5"/>
    <w:rsid w:val="002C6768"/>
    <w:rsid w:val="002C6DA9"/>
    <w:rsid w:val="002C78D7"/>
    <w:rsid w:val="002C7B1E"/>
    <w:rsid w:val="002D01EC"/>
    <w:rsid w:val="002D0348"/>
    <w:rsid w:val="002D06D3"/>
    <w:rsid w:val="002D0884"/>
    <w:rsid w:val="002D2621"/>
    <w:rsid w:val="002D2B31"/>
    <w:rsid w:val="002D335A"/>
    <w:rsid w:val="002D3EAD"/>
    <w:rsid w:val="002D3F28"/>
    <w:rsid w:val="002D5043"/>
    <w:rsid w:val="002D6150"/>
    <w:rsid w:val="002D643E"/>
    <w:rsid w:val="002D7054"/>
    <w:rsid w:val="002E00EE"/>
    <w:rsid w:val="002E0595"/>
    <w:rsid w:val="002E0E9A"/>
    <w:rsid w:val="002E1207"/>
    <w:rsid w:val="002E1423"/>
    <w:rsid w:val="002E1C71"/>
    <w:rsid w:val="002E1D17"/>
    <w:rsid w:val="002E2360"/>
    <w:rsid w:val="002E249B"/>
    <w:rsid w:val="002E36BA"/>
    <w:rsid w:val="002E399D"/>
    <w:rsid w:val="002E3F1B"/>
    <w:rsid w:val="002E3F2D"/>
    <w:rsid w:val="002E7477"/>
    <w:rsid w:val="002E7C57"/>
    <w:rsid w:val="002E7D04"/>
    <w:rsid w:val="002E7D6C"/>
    <w:rsid w:val="002F0031"/>
    <w:rsid w:val="002F0FE2"/>
    <w:rsid w:val="002F10B2"/>
    <w:rsid w:val="002F1790"/>
    <w:rsid w:val="002F205C"/>
    <w:rsid w:val="002F22B4"/>
    <w:rsid w:val="002F2A20"/>
    <w:rsid w:val="002F3934"/>
    <w:rsid w:val="002F3B5E"/>
    <w:rsid w:val="002F3E47"/>
    <w:rsid w:val="002F5001"/>
    <w:rsid w:val="002F5D21"/>
    <w:rsid w:val="002F6B6E"/>
    <w:rsid w:val="002F72B4"/>
    <w:rsid w:val="002F746B"/>
    <w:rsid w:val="002F7A62"/>
    <w:rsid w:val="0030090D"/>
    <w:rsid w:val="00300A0D"/>
    <w:rsid w:val="00300F67"/>
    <w:rsid w:val="00301297"/>
    <w:rsid w:val="003016E9"/>
    <w:rsid w:val="00301796"/>
    <w:rsid w:val="00301AD8"/>
    <w:rsid w:val="00301E0D"/>
    <w:rsid w:val="00302CE4"/>
    <w:rsid w:val="00302F23"/>
    <w:rsid w:val="00303179"/>
    <w:rsid w:val="00303305"/>
    <w:rsid w:val="003038F0"/>
    <w:rsid w:val="00303B10"/>
    <w:rsid w:val="00303FC3"/>
    <w:rsid w:val="00304115"/>
    <w:rsid w:val="00304127"/>
    <w:rsid w:val="00304CA2"/>
    <w:rsid w:val="00305101"/>
    <w:rsid w:val="0030573E"/>
    <w:rsid w:val="00306BBE"/>
    <w:rsid w:val="00307001"/>
    <w:rsid w:val="00307BA7"/>
    <w:rsid w:val="0031081C"/>
    <w:rsid w:val="0031092D"/>
    <w:rsid w:val="00310B4D"/>
    <w:rsid w:val="00311352"/>
    <w:rsid w:val="00311529"/>
    <w:rsid w:val="0031181E"/>
    <w:rsid w:val="00312208"/>
    <w:rsid w:val="00312338"/>
    <w:rsid w:val="00312C38"/>
    <w:rsid w:val="003135B3"/>
    <w:rsid w:val="00313D13"/>
    <w:rsid w:val="00314BCD"/>
    <w:rsid w:val="00314D80"/>
    <w:rsid w:val="003150D3"/>
    <w:rsid w:val="00315895"/>
    <w:rsid w:val="00315E94"/>
    <w:rsid w:val="003172DC"/>
    <w:rsid w:val="003174CA"/>
    <w:rsid w:val="00317879"/>
    <w:rsid w:val="00317A05"/>
    <w:rsid w:val="00317BF0"/>
    <w:rsid w:val="00320D2A"/>
    <w:rsid w:val="00320F22"/>
    <w:rsid w:val="00321931"/>
    <w:rsid w:val="00321A75"/>
    <w:rsid w:val="00321A96"/>
    <w:rsid w:val="00321B88"/>
    <w:rsid w:val="00321EAA"/>
    <w:rsid w:val="0032284D"/>
    <w:rsid w:val="00322992"/>
    <w:rsid w:val="00323509"/>
    <w:rsid w:val="003236B9"/>
    <w:rsid w:val="00323A33"/>
    <w:rsid w:val="00323C40"/>
    <w:rsid w:val="00324950"/>
    <w:rsid w:val="003256CA"/>
    <w:rsid w:val="003258A6"/>
    <w:rsid w:val="003258C8"/>
    <w:rsid w:val="00325E0D"/>
    <w:rsid w:val="0032641B"/>
    <w:rsid w:val="00326F9E"/>
    <w:rsid w:val="003274F3"/>
    <w:rsid w:val="00327551"/>
    <w:rsid w:val="00327EB9"/>
    <w:rsid w:val="00327F59"/>
    <w:rsid w:val="0033042B"/>
    <w:rsid w:val="00330664"/>
    <w:rsid w:val="00330B8E"/>
    <w:rsid w:val="0033199E"/>
    <w:rsid w:val="00331BF2"/>
    <w:rsid w:val="00331EC5"/>
    <w:rsid w:val="00332355"/>
    <w:rsid w:val="0033286C"/>
    <w:rsid w:val="003328DB"/>
    <w:rsid w:val="003329FF"/>
    <w:rsid w:val="00332E65"/>
    <w:rsid w:val="00333A63"/>
    <w:rsid w:val="00333B90"/>
    <w:rsid w:val="003352C4"/>
    <w:rsid w:val="003363FF"/>
    <w:rsid w:val="00341A17"/>
    <w:rsid w:val="00341CDA"/>
    <w:rsid w:val="00342B46"/>
    <w:rsid w:val="00342BB7"/>
    <w:rsid w:val="00342E6F"/>
    <w:rsid w:val="003436A9"/>
    <w:rsid w:val="003438E2"/>
    <w:rsid w:val="00343F2C"/>
    <w:rsid w:val="003441CA"/>
    <w:rsid w:val="00345E72"/>
    <w:rsid w:val="003472AA"/>
    <w:rsid w:val="00347369"/>
    <w:rsid w:val="00350320"/>
    <w:rsid w:val="00350604"/>
    <w:rsid w:val="00350FF2"/>
    <w:rsid w:val="003510D7"/>
    <w:rsid w:val="00351A6E"/>
    <w:rsid w:val="00351B97"/>
    <w:rsid w:val="00351FAD"/>
    <w:rsid w:val="003522D4"/>
    <w:rsid w:val="0035254B"/>
    <w:rsid w:val="00352D4D"/>
    <w:rsid w:val="00352EF4"/>
    <w:rsid w:val="00353F0A"/>
    <w:rsid w:val="00354252"/>
    <w:rsid w:val="0035462D"/>
    <w:rsid w:val="00354768"/>
    <w:rsid w:val="00354EA2"/>
    <w:rsid w:val="00355711"/>
    <w:rsid w:val="003561A5"/>
    <w:rsid w:val="003563F3"/>
    <w:rsid w:val="003564E5"/>
    <w:rsid w:val="00356555"/>
    <w:rsid w:val="00356E9A"/>
    <w:rsid w:val="00357198"/>
    <w:rsid w:val="003574E3"/>
    <w:rsid w:val="00357A6E"/>
    <w:rsid w:val="003603F9"/>
    <w:rsid w:val="00360F56"/>
    <w:rsid w:val="00361597"/>
    <w:rsid w:val="00361C31"/>
    <w:rsid w:val="003622A0"/>
    <w:rsid w:val="0036352D"/>
    <w:rsid w:val="00363B89"/>
    <w:rsid w:val="00363FB7"/>
    <w:rsid w:val="00364FC1"/>
    <w:rsid w:val="00365A64"/>
    <w:rsid w:val="00365C90"/>
    <w:rsid w:val="00366936"/>
    <w:rsid w:val="003678FC"/>
    <w:rsid w:val="00367A46"/>
    <w:rsid w:val="0037146A"/>
    <w:rsid w:val="00371CE1"/>
    <w:rsid w:val="0037223E"/>
    <w:rsid w:val="00372532"/>
    <w:rsid w:val="003728B7"/>
    <w:rsid w:val="00372E78"/>
    <w:rsid w:val="0037340A"/>
    <w:rsid w:val="00373989"/>
    <w:rsid w:val="00373B4E"/>
    <w:rsid w:val="0037424B"/>
    <w:rsid w:val="00374649"/>
    <w:rsid w:val="00374BBA"/>
    <w:rsid w:val="00374E15"/>
    <w:rsid w:val="00375084"/>
    <w:rsid w:val="0037537B"/>
    <w:rsid w:val="003765B8"/>
    <w:rsid w:val="00376948"/>
    <w:rsid w:val="00377394"/>
    <w:rsid w:val="003804E9"/>
    <w:rsid w:val="003804F3"/>
    <w:rsid w:val="003805BA"/>
    <w:rsid w:val="00381AD3"/>
    <w:rsid w:val="00381BFA"/>
    <w:rsid w:val="00381FCE"/>
    <w:rsid w:val="0038436C"/>
    <w:rsid w:val="0038439A"/>
    <w:rsid w:val="00384A8D"/>
    <w:rsid w:val="00385859"/>
    <w:rsid w:val="003860AA"/>
    <w:rsid w:val="00386979"/>
    <w:rsid w:val="00386D27"/>
    <w:rsid w:val="0038794C"/>
    <w:rsid w:val="003906D1"/>
    <w:rsid w:val="003907D6"/>
    <w:rsid w:val="00390AD6"/>
    <w:rsid w:val="00390C62"/>
    <w:rsid w:val="00390CCF"/>
    <w:rsid w:val="00390E35"/>
    <w:rsid w:val="003911A0"/>
    <w:rsid w:val="003916CF"/>
    <w:rsid w:val="00391AF8"/>
    <w:rsid w:val="00391C49"/>
    <w:rsid w:val="003921B5"/>
    <w:rsid w:val="003922F6"/>
    <w:rsid w:val="00392477"/>
    <w:rsid w:val="00393EA4"/>
    <w:rsid w:val="00393FF0"/>
    <w:rsid w:val="0039466C"/>
    <w:rsid w:val="00394AAF"/>
    <w:rsid w:val="00394AB1"/>
    <w:rsid w:val="00395E0C"/>
    <w:rsid w:val="00395E6C"/>
    <w:rsid w:val="00396CD6"/>
    <w:rsid w:val="00396CFA"/>
    <w:rsid w:val="00397245"/>
    <w:rsid w:val="003976B7"/>
    <w:rsid w:val="003976C2"/>
    <w:rsid w:val="00397E4E"/>
    <w:rsid w:val="00397F97"/>
    <w:rsid w:val="003A0403"/>
    <w:rsid w:val="003A1AD4"/>
    <w:rsid w:val="003A1EC9"/>
    <w:rsid w:val="003A2888"/>
    <w:rsid w:val="003A2C57"/>
    <w:rsid w:val="003A3A8B"/>
    <w:rsid w:val="003A3AE8"/>
    <w:rsid w:val="003A4030"/>
    <w:rsid w:val="003A418F"/>
    <w:rsid w:val="003A45D7"/>
    <w:rsid w:val="003A4D9B"/>
    <w:rsid w:val="003A66E8"/>
    <w:rsid w:val="003A686C"/>
    <w:rsid w:val="003A6CAD"/>
    <w:rsid w:val="003A71B6"/>
    <w:rsid w:val="003A7407"/>
    <w:rsid w:val="003A7DFC"/>
    <w:rsid w:val="003B0B37"/>
    <w:rsid w:val="003B18B2"/>
    <w:rsid w:val="003B234C"/>
    <w:rsid w:val="003B3950"/>
    <w:rsid w:val="003B3AF9"/>
    <w:rsid w:val="003B42CA"/>
    <w:rsid w:val="003B45B5"/>
    <w:rsid w:val="003B4AE7"/>
    <w:rsid w:val="003B4C14"/>
    <w:rsid w:val="003B57ED"/>
    <w:rsid w:val="003B64EA"/>
    <w:rsid w:val="003B699A"/>
    <w:rsid w:val="003B6BAD"/>
    <w:rsid w:val="003B6D14"/>
    <w:rsid w:val="003B6EBF"/>
    <w:rsid w:val="003B75A1"/>
    <w:rsid w:val="003B7D51"/>
    <w:rsid w:val="003C003C"/>
    <w:rsid w:val="003C0C19"/>
    <w:rsid w:val="003C16FC"/>
    <w:rsid w:val="003C2205"/>
    <w:rsid w:val="003C3001"/>
    <w:rsid w:val="003C31D0"/>
    <w:rsid w:val="003C3971"/>
    <w:rsid w:val="003C39A6"/>
    <w:rsid w:val="003C3D55"/>
    <w:rsid w:val="003C3F3D"/>
    <w:rsid w:val="003C4075"/>
    <w:rsid w:val="003C45F8"/>
    <w:rsid w:val="003C479E"/>
    <w:rsid w:val="003C5905"/>
    <w:rsid w:val="003C5B82"/>
    <w:rsid w:val="003C5F27"/>
    <w:rsid w:val="003C69D4"/>
    <w:rsid w:val="003C70FB"/>
    <w:rsid w:val="003C7603"/>
    <w:rsid w:val="003D021E"/>
    <w:rsid w:val="003D12B2"/>
    <w:rsid w:val="003D189A"/>
    <w:rsid w:val="003D1B45"/>
    <w:rsid w:val="003D233D"/>
    <w:rsid w:val="003D314F"/>
    <w:rsid w:val="003D3EB6"/>
    <w:rsid w:val="003D46CF"/>
    <w:rsid w:val="003D4882"/>
    <w:rsid w:val="003D4A24"/>
    <w:rsid w:val="003D56D7"/>
    <w:rsid w:val="003D59DC"/>
    <w:rsid w:val="003D60CB"/>
    <w:rsid w:val="003D73EA"/>
    <w:rsid w:val="003D7C3E"/>
    <w:rsid w:val="003E04A0"/>
    <w:rsid w:val="003E0C6C"/>
    <w:rsid w:val="003E0E18"/>
    <w:rsid w:val="003E1FCF"/>
    <w:rsid w:val="003E2153"/>
    <w:rsid w:val="003E2EFA"/>
    <w:rsid w:val="003E3B54"/>
    <w:rsid w:val="003E448F"/>
    <w:rsid w:val="003E4544"/>
    <w:rsid w:val="003E46EE"/>
    <w:rsid w:val="003E6B38"/>
    <w:rsid w:val="003E6BD9"/>
    <w:rsid w:val="003E79C9"/>
    <w:rsid w:val="003E7A4F"/>
    <w:rsid w:val="003E7B8B"/>
    <w:rsid w:val="003E7C3E"/>
    <w:rsid w:val="003E7F94"/>
    <w:rsid w:val="003F1137"/>
    <w:rsid w:val="003F15C1"/>
    <w:rsid w:val="003F1CB7"/>
    <w:rsid w:val="003F222C"/>
    <w:rsid w:val="003F2263"/>
    <w:rsid w:val="003F236A"/>
    <w:rsid w:val="003F2896"/>
    <w:rsid w:val="003F3C5F"/>
    <w:rsid w:val="003F481A"/>
    <w:rsid w:val="003F56E1"/>
    <w:rsid w:val="003F5C3C"/>
    <w:rsid w:val="003F5CB5"/>
    <w:rsid w:val="003F5CEF"/>
    <w:rsid w:val="003F645B"/>
    <w:rsid w:val="003F70FC"/>
    <w:rsid w:val="003F75A5"/>
    <w:rsid w:val="003F7A43"/>
    <w:rsid w:val="003F7B24"/>
    <w:rsid w:val="003F7C07"/>
    <w:rsid w:val="003F7C6B"/>
    <w:rsid w:val="00401120"/>
    <w:rsid w:val="00401445"/>
    <w:rsid w:val="004018A3"/>
    <w:rsid w:val="0040316D"/>
    <w:rsid w:val="0040334A"/>
    <w:rsid w:val="00403508"/>
    <w:rsid w:val="00404079"/>
    <w:rsid w:val="00404876"/>
    <w:rsid w:val="00404986"/>
    <w:rsid w:val="004059D7"/>
    <w:rsid w:val="00405BED"/>
    <w:rsid w:val="004060CD"/>
    <w:rsid w:val="0040647E"/>
    <w:rsid w:val="00406645"/>
    <w:rsid w:val="00407B3F"/>
    <w:rsid w:val="00410A28"/>
    <w:rsid w:val="004113F9"/>
    <w:rsid w:val="00411618"/>
    <w:rsid w:val="004117E8"/>
    <w:rsid w:val="0041231A"/>
    <w:rsid w:val="00412729"/>
    <w:rsid w:val="00412EFC"/>
    <w:rsid w:val="004135AE"/>
    <w:rsid w:val="00413A82"/>
    <w:rsid w:val="00413ED2"/>
    <w:rsid w:val="00414263"/>
    <w:rsid w:val="004143A2"/>
    <w:rsid w:val="0041448D"/>
    <w:rsid w:val="00415FE6"/>
    <w:rsid w:val="00417AA6"/>
    <w:rsid w:val="00420D5C"/>
    <w:rsid w:val="00421368"/>
    <w:rsid w:val="00421A79"/>
    <w:rsid w:val="00421D42"/>
    <w:rsid w:val="00422F91"/>
    <w:rsid w:val="00423334"/>
    <w:rsid w:val="00423771"/>
    <w:rsid w:val="00423C93"/>
    <w:rsid w:val="00423D42"/>
    <w:rsid w:val="004243A0"/>
    <w:rsid w:val="0042472E"/>
    <w:rsid w:val="00424828"/>
    <w:rsid w:val="0042555F"/>
    <w:rsid w:val="0042602E"/>
    <w:rsid w:val="004264F0"/>
    <w:rsid w:val="00426A92"/>
    <w:rsid w:val="00426B9B"/>
    <w:rsid w:val="004279CC"/>
    <w:rsid w:val="004302C7"/>
    <w:rsid w:val="0043037A"/>
    <w:rsid w:val="004315DF"/>
    <w:rsid w:val="0043191B"/>
    <w:rsid w:val="00431AA1"/>
    <w:rsid w:val="00431D08"/>
    <w:rsid w:val="0043204E"/>
    <w:rsid w:val="0043208C"/>
    <w:rsid w:val="004326B3"/>
    <w:rsid w:val="004326CF"/>
    <w:rsid w:val="00432994"/>
    <w:rsid w:val="00432A13"/>
    <w:rsid w:val="004336F0"/>
    <w:rsid w:val="00433CE4"/>
    <w:rsid w:val="004345EC"/>
    <w:rsid w:val="00435434"/>
    <w:rsid w:val="004356CE"/>
    <w:rsid w:val="00435E2B"/>
    <w:rsid w:val="004362C3"/>
    <w:rsid w:val="0043788F"/>
    <w:rsid w:val="00440303"/>
    <w:rsid w:val="004403F7"/>
    <w:rsid w:val="00440491"/>
    <w:rsid w:val="0044258F"/>
    <w:rsid w:val="00443F9C"/>
    <w:rsid w:val="00445636"/>
    <w:rsid w:val="0044591A"/>
    <w:rsid w:val="00445EA2"/>
    <w:rsid w:val="00446900"/>
    <w:rsid w:val="004469D4"/>
    <w:rsid w:val="00447125"/>
    <w:rsid w:val="004473E7"/>
    <w:rsid w:val="004478DB"/>
    <w:rsid w:val="00447B7C"/>
    <w:rsid w:val="00450434"/>
    <w:rsid w:val="00451294"/>
    <w:rsid w:val="00451312"/>
    <w:rsid w:val="004513CF"/>
    <w:rsid w:val="004522AE"/>
    <w:rsid w:val="004526F8"/>
    <w:rsid w:val="00452EE9"/>
    <w:rsid w:val="00453324"/>
    <w:rsid w:val="0045367F"/>
    <w:rsid w:val="004544AE"/>
    <w:rsid w:val="00455A73"/>
    <w:rsid w:val="004560C0"/>
    <w:rsid w:val="00456644"/>
    <w:rsid w:val="0045740B"/>
    <w:rsid w:val="00457567"/>
    <w:rsid w:val="004577B4"/>
    <w:rsid w:val="004600E3"/>
    <w:rsid w:val="0046079A"/>
    <w:rsid w:val="00460F33"/>
    <w:rsid w:val="00461144"/>
    <w:rsid w:val="00461AD6"/>
    <w:rsid w:val="00461F2E"/>
    <w:rsid w:val="00462AF8"/>
    <w:rsid w:val="004634A3"/>
    <w:rsid w:val="004639D8"/>
    <w:rsid w:val="0046503A"/>
    <w:rsid w:val="00465515"/>
    <w:rsid w:val="00465937"/>
    <w:rsid w:val="00466B34"/>
    <w:rsid w:val="004678D0"/>
    <w:rsid w:val="00467C2E"/>
    <w:rsid w:val="00467EE3"/>
    <w:rsid w:val="004702FE"/>
    <w:rsid w:val="00470333"/>
    <w:rsid w:val="00470C4E"/>
    <w:rsid w:val="00471060"/>
    <w:rsid w:val="004728FD"/>
    <w:rsid w:val="004730E1"/>
    <w:rsid w:val="004731A7"/>
    <w:rsid w:val="00473556"/>
    <w:rsid w:val="004738B2"/>
    <w:rsid w:val="004739A3"/>
    <w:rsid w:val="004744E3"/>
    <w:rsid w:val="004752D8"/>
    <w:rsid w:val="00475A39"/>
    <w:rsid w:val="00477B8D"/>
    <w:rsid w:val="00477D90"/>
    <w:rsid w:val="00480246"/>
    <w:rsid w:val="00480648"/>
    <w:rsid w:val="004816E1"/>
    <w:rsid w:val="00481BEC"/>
    <w:rsid w:val="00481EAA"/>
    <w:rsid w:val="00482290"/>
    <w:rsid w:val="0048257B"/>
    <w:rsid w:val="0048307A"/>
    <w:rsid w:val="00483223"/>
    <w:rsid w:val="00483246"/>
    <w:rsid w:val="004844B7"/>
    <w:rsid w:val="004846A3"/>
    <w:rsid w:val="0048474E"/>
    <w:rsid w:val="004847F9"/>
    <w:rsid w:val="00484F2A"/>
    <w:rsid w:val="00485571"/>
    <w:rsid w:val="00485CAC"/>
    <w:rsid w:val="00485CC1"/>
    <w:rsid w:val="004864AA"/>
    <w:rsid w:val="004868A0"/>
    <w:rsid w:val="00487064"/>
    <w:rsid w:val="0048728E"/>
    <w:rsid w:val="004873E7"/>
    <w:rsid w:val="00487432"/>
    <w:rsid w:val="004908CC"/>
    <w:rsid w:val="00490F9A"/>
    <w:rsid w:val="00491142"/>
    <w:rsid w:val="004912BD"/>
    <w:rsid w:val="00491FBE"/>
    <w:rsid w:val="00492BA4"/>
    <w:rsid w:val="004934B2"/>
    <w:rsid w:val="004936BE"/>
    <w:rsid w:val="00494A84"/>
    <w:rsid w:val="0049553D"/>
    <w:rsid w:val="004957DD"/>
    <w:rsid w:val="004957E0"/>
    <w:rsid w:val="004959FB"/>
    <w:rsid w:val="00495B8F"/>
    <w:rsid w:val="00495BF2"/>
    <w:rsid w:val="00495CC5"/>
    <w:rsid w:val="00496256"/>
    <w:rsid w:val="00496A67"/>
    <w:rsid w:val="00496B5E"/>
    <w:rsid w:val="0049751D"/>
    <w:rsid w:val="004A00A2"/>
    <w:rsid w:val="004A1141"/>
    <w:rsid w:val="004A133F"/>
    <w:rsid w:val="004A15F9"/>
    <w:rsid w:val="004A1ABE"/>
    <w:rsid w:val="004A2113"/>
    <w:rsid w:val="004A23D7"/>
    <w:rsid w:val="004A2932"/>
    <w:rsid w:val="004A30C6"/>
    <w:rsid w:val="004A30FF"/>
    <w:rsid w:val="004A3F3E"/>
    <w:rsid w:val="004A5337"/>
    <w:rsid w:val="004A535C"/>
    <w:rsid w:val="004A59F6"/>
    <w:rsid w:val="004A5F9B"/>
    <w:rsid w:val="004A634E"/>
    <w:rsid w:val="004A66AB"/>
    <w:rsid w:val="004A6A51"/>
    <w:rsid w:val="004A6E2B"/>
    <w:rsid w:val="004A79C0"/>
    <w:rsid w:val="004A7C8D"/>
    <w:rsid w:val="004B049F"/>
    <w:rsid w:val="004B088E"/>
    <w:rsid w:val="004B09BB"/>
    <w:rsid w:val="004B0C35"/>
    <w:rsid w:val="004B1761"/>
    <w:rsid w:val="004B1AC0"/>
    <w:rsid w:val="004B1BCF"/>
    <w:rsid w:val="004B26A2"/>
    <w:rsid w:val="004B2FCA"/>
    <w:rsid w:val="004B3BDE"/>
    <w:rsid w:val="004B3DEB"/>
    <w:rsid w:val="004B4A16"/>
    <w:rsid w:val="004B5552"/>
    <w:rsid w:val="004B66B6"/>
    <w:rsid w:val="004B7A3B"/>
    <w:rsid w:val="004B7D7B"/>
    <w:rsid w:val="004C0472"/>
    <w:rsid w:val="004C09F2"/>
    <w:rsid w:val="004C0CB5"/>
    <w:rsid w:val="004C0ED2"/>
    <w:rsid w:val="004C235C"/>
    <w:rsid w:val="004C30AC"/>
    <w:rsid w:val="004C382B"/>
    <w:rsid w:val="004C40D9"/>
    <w:rsid w:val="004C4AFB"/>
    <w:rsid w:val="004C4FB2"/>
    <w:rsid w:val="004C5E07"/>
    <w:rsid w:val="004C5E9E"/>
    <w:rsid w:val="004C5F9C"/>
    <w:rsid w:val="004C6177"/>
    <w:rsid w:val="004C6551"/>
    <w:rsid w:val="004C7594"/>
    <w:rsid w:val="004C759C"/>
    <w:rsid w:val="004D16A0"/>
    <w:rsid w:val="004D1FA0"/>
    <w:rsid w:val="004D2424"/>
    <w:rsid w:val="004D2600"/>
    <w:rsid w:val="004D2A04"/>
    <w:rsid w:val="004D2CEE"/>
    <w:rsid w:val="004D3578"/>
    <w:rsid w:val="004D357F"/>
    <w:rsid w:val="004D3913"/>
    <w:rsid w:val="004D40A0"/>
    <w:rsid w:val="004D41AB"/>
    <w:rsid w:val="004D5E78"/>
    <w:rsid w:val="004D637E"/>
    <w:rsid w:val="004D65D1"/>
    <w:rsid w:val="004D66F5"/>
    <w:rsid w:val="004D73EC"/>
    <w:rsid w:val="004D7F4A"/>
    <w:rsid w:val="004E07D3"/>
    <w:rsid w:val="004E122F"/>
    <w:rsid w:val="004E2133"/>
    <w:rsid w:val="004E213A"/>
    <w:rsid w:val="004E3316"/>
    <w:rsid w:val="004E5899"/>
    <w:rsid w:val="004E5AC0"/>
    <w:rsid w:val="004E5FBA"/>
    <w:rsid w:val="004E6F30"/>
    <w:rsid w:val="004F0048"/>
    <w:rsid w:val="004F05EC"/>
    <w:rsid w:val="004F0988"/>
    <w:rsid w:val="004F1019"/>
    <w:rsid w:val="004F12A7"/>
    <w:rsid w:val="004F1D5F"/>
    <w:rsid w:val="004F200C"/>
    <w:rsid w:val="004F258B"/>
    <w:rsid w:val="004F26B1"/>
    <w:rsid w:val="004F3340"/>
    <w:rsid w:val="004F41DA"/>
    <w:rsid w:val="004F43EA"/>
    <w:rsid w:val="004F4490"/>
    <w:rsid w:val="004F4FB8"/>
    <w:rsid w:val="004F52BC"/>
    <w:rsid w:val="004F58E1"/>
    <w:rsid w:val="004F5BD1"/>
    <w:rsid w:val="004F6198"/>
    <w:rsid w:val="004F63F2"/>
    <w:rsid w:val="004F68A6"/>
    <w:rsid w:val="004F6B4F"/>
    <w:rsid w:val="004F6DB9"/>
    <w:rsid w:val="004F71C3"/>
    <w:rsid w:val="00500E1B"/>
    <w:rsid w:val="00501A17"/>
    <w:rsid w:val="00502FAC"/>
    <w:rsid w:val="005032E6"/>
    <w:rsid w:val="0050371A"/>
    <w:rsid w:val="00503E04"/>
    <w:rsid w:val="005040A9"/>
    <w:rsid w:val="005041ED"/>
    <w:rsid w:val="0050506D"/>
    <w:rsid w:val="005051C7"/>
    <w:rsid w:val="00505636"/>
    <w:rsid w:val="00505947"/>
    <w:rsid w:val="00505FDD"/>
    <w:rsid w:val="00506DC1"/>
    <w:rsid w:val="00506E53"/>
    <w:rsid w:val="00507296"/>
    <w:rsid w:val="005074DB"/>
    <w:rsid w:val="005079EE"/>
    <w:rsid w:val="005100E8"/>
    <w:rsid w:val="00510659"/>
    <w:rsid w:val="00510BDF"/>
    <w:rsid w:val="005112D1"/>
    <w:rsid w:val="00511A29"/>
    <w:rsid w:val="00512EA4"/>
    <w:rsid w:val="005135E8"/>
    <w:rsid w:val="00513C5B"/>
    <w:rsid w:val="00513D22"/>
    <w:rsid w:val="00513F4F"/>
    <w:rsid w:val="00514286"/>
    <w:rsid w:val="0051468A"/>
    <w:rsid w:val="00514B4D"/>
    <w:rsid w:val="00514C77"/>
    <w:rsid w:val="00515713"/>
    <w:rsid w:val="00515AF3"/>
    <w:rsid w:val="00516318"/>
    <w:rsid w:val="005168EB"/>
    <w:rsid w:val="005169D1"/>
    <w:rsid w:val="005179C7"/>
    <w:rsid w:val="00517A5C"/>
    <w:rsid w:val="00520340"/>
    <w:rsid w:val="00520541"/>
    <w:rsid w:val="0052077F"/>
    <w:rsid w:val="00521FB9"/>
    <w:rsid w:val="005223E0"/>
    <w:rsid w:val="00522FF9"/>
    <w:rsid w:val="00523C2D"/>
    <w:rsid w:val="00523E59"/>
    <w:rsid w:val="005240BE"/>
    <w:rsid w:val="00525127"/>
    <w:rsid w:val="00525D98"/>
    <w:rsid w:val="00526173"/>
    <w:rsid w:val="00527268"/>
    <w:rsid w:val="005275D9"/>
    <w:rsid w:val="005279AA"/>
    <w:rsid w:val="00527C7E"/>
    <w:rsid w:val="005305E6"/>
    <w:rsid w:val="00530C0C"/>
    <w:rsid w:val="00530EBF"/>
    <w:rsid w:val="00531DEF"/>
    <w:rsid w:val="00532573"/>
    <w:rsid w:val="0053257C"/>
    <w:rsid w:val="00532839"/>
    <w:rsid w:val="005332C3"/>
    <w:rsid w:val="0053388B"/>
    <w:rsid w:val="00533BE3"/>
    <w:rsid w:val="00533C3A"/>
    <w:rsid w:val="005341F4"/>
    <w:rsid w:val="005343CD"/>
    <w:rsid w:val="00534622"/>
    <w:rsid w:val="0053471B"/>
    <w:rsid w:val="00535494"/>
    <w:rsid w:val="005355DB"/>
    <w:rsid w:val="00535773"/>
    <w:rsid w:val="00535D99"/>
    <w:rsid w:val="005366B8"/>
    <w:rsid w:val="0053712B"/>
    <w:rsid w:val="0053754F"/>
    <w:rsid w:val="00537FC7"/>
    <w:rsid w:val="005401D6"/>
    <w:rsid w:val="00540374"/>
    <w:rsid w:val="00540815"/>
    <w:rsid w:val="00540D6F"/>
    <w:rsid w:val="00541168"/>
    <w:rsid w:val="005411F4"/>
    <w:rsid w:val="005414F4"/>
    <w:rsid w:val="0054167B"/>
    <w:rsid w:val="005417A0"/>
    <w:rsid w:val="00541A8E"/>
    <w:rsid w:val="00542464"/>
    <w:rsid w:val="005431E2"/>
    <w:rsid w:val="0054354B"/>
    <w:rsid w:val="005435E9"/>
    <w:rsid w:val="00543E1E"/>
    <w:rsid w:val="00543E6C"/>
    <w:rsid w:val="00544693"/>
    <w:rsid w:val="0054547F"/>
    <w:rsid w:val="00545514"/>
    <w:rsid w:val="0054592F"/>
    <w:rsid w:val="00545C4B"/>
    <w:rsid w:val="00545F79"/>
    <w:rsid w:val="0054783C"/>
    <w:rsid w:val="00550697"/>
    <w:rsid w:val="00550960"/>
    <w:rsid w:val="00550982"/>
    <w:rsid w:val="005509F2"/>
    <w:rsid w:val="00550F46"/>
    <w:rsid w:val="00551C4C"/>
    <w:rsid w:val="0055218C"/>
    <w:rsid w:val="005528C4"/>
    <w:rsid w:val="00553653"/>
    <w:rsid w:val="00553DCE"/>
    <w:rsid w:val="00554035"/>
    <w:rsid w:val="0055415C"/>
    <w:rsid w:val="00554370"/>
    <w:rsid w:val="005550EC"/>
    <w:rsid w:val="00555C07"/>
    <w:rsid w:val="00556047"/>
    <w:rsid w:val="00557270"/>
    <w:rsid w:val="00560A35"/>
    <w:rsid w:val="005613F1"/>
    <w:rsid w:val="005618E2"/>
    <w:rsid w:val="00561A69"/>
    <w:rsid w:val="00561B2B"/>
    <w:rsid w:val="00561D13"/>
    <w:rsid w:val="005622AC"/>
    <w:rsid w:val="00562654"/>
    <w:rsid w:val="00562BE5"/>
    <w:rsid w:val="00562F58"/>
    <w:rsid w:val="005632FF"/>
    <w:rsid w:val="00563504"/>
    <w:rsid w:val="0056453C"/>
    <w:rsid w:val="00564723"/>
    <w:rsid w:val="005647BD"/>
    <w:rsid w:val="0056497D"/>
    <w:rsid w:val="00564C3F"/>
    <w:rsid w:val="00565087"/>
    <w:rsid w:val="005653B5"/>
    <w:rsid w:val="00565873"/>
    <w:rsid w:val="00565C9B"/>
    <w:rsid w:val="005665C8"/>
    <w:rsid w:val="00566C9B"/>
    <w:rsid w:val="0056795E"/>
    <w:rsid w:val="00567FE9"/>
    <w:rsid w:val="005707C9"/>
    <w:rsid w:val="00570CA0"/>
    <w:rsid w:val="00570D8B"/>
    <w:rsid w:val="00570EA7"/>
    <w:rsid w:val="005713C7"/>
    <w:rsid w:val="005728FC"/>
    <w:rsid w:val="00572A19"/>
    <w:rsid w:val="00572EBC"/>
    <w:rsid w:val="005737F7"/>
    <w:rsid w:val="00575173"/>
    <w:rsid w:val="005752BF"/>
    <w:rsid w:val="00575386"/>
    <w:rsid w:val="00575521"/>
    <w:rsid w:val="00575785"/>
    <w:rsid w:val="00575897"/>
    <w:rsid w:val="005759E5"/>
    <w:rsid w:val="00575C9D"/>
    <w:rsid w:val="005773C1"/>
    <w:rsid w:val="00577961"/>
    <w:rsid w:val="00577DB1"/>
    <w:rsid w:val="005800B3"/>
    <w:rsid w:val="0058116E"/>
    <w:rsid w:val="00581C66"/>
    <w:rsid w:val="00581EF3"/>
    <w:rsid w:val="0058243C"/>
    <w:rsid w:val="005825AD"/>
    <w:rsid w:val="00582C55"/>
    <w:rsid w:val="00582F33"/>
    <w:rsid w:val="00583880"/>
    <w:rsid w:val="00584B45"/>
    <w:rsid w:val="00584D4E"/>
    <w:rsid w:val="0058653E"/>
    <w:rsid w:val="00586A60"/>
    <w:rsid w:val="00586E45"/>
    <w:rsid w:val="005871DB"/>
    <w:rsid w:val="0058785F"/>
    <w:rsid w:val="0059027A"/>
    <w:rsid w:val="00590788"/>
    <w:rsid w:val="00590EA0"/>
    <w:rsid w:val="00591F93"/>
    <w:rsid w:val="005928D8"/>
    <w:rsid w:val="005931B6"/>
    <w:rsid w:val="0059340C"/>
    <w:rsid w:val="00593A9E"/>
    <w:rsid w:val="00594636"/>
    <w:rsid w:val="005946C9"/>
    <w:rsid w:val="00594D56"/>
    <w:rsid w:val="005959C7"/>
    <w:rsid w:val="00595E13"/>
    <w:rsid w:val="005967F4"/>
    <w:rsid w:val="005969AF"/>
    <w:rsid w:val="005972E5"/>
    <w:rsid w:val="00597A34"/>
    <w:rsid w:val="00597A4A"/>
    <w:rsid w:val="00597B11"/>
    <w:rsid w:val="005A0B06"/>
    <w:rsid w:val="005A0D5B"/>
    <w:rsid w:val="005A1229"/>
    <w:rsid w:val="005A15A1"/>
    <w:rsid w:val="005A17D2"/>
    <w:rsid w:val="005A180F"/>
    <w:rsid w:val="005A2442"/>
    <w:rsid w:val="005A278D"/>
    <w:rsid w:val="005A31E8"/>
    <w:rsid w:val="005A33B5"/>
    <w:rsid w:val="005A33B9"/>
    <w:rsid w:val="005A3E30"/>
    <w:rsid w:val="005A42D2"/>
    <w:rsid w:val="005A46EA"/>
    <w:rsid w:val="005A4E87"/>
    <w:rsid w:val="005A4ED1"/>
    <w:rsid w:val="005A50DB"/>
    <w:rsid w:val="005A5335"/>
    <w:rsid w:val="005A6249"/>
    <w:rsid w:val="005A624B"/>
    <w:rsid w:val="005A6A02"/>
    <w:rsid w:val="005A7003"/>
    <w:rsid w:val="005A78D4"/>
    <w:rsid w:val="005A7920"/>
    <w:rsid w:val="005A7C71"/>
    <w:rsid w:val="005A7F44"/>
    <w:rsid w:val="005B06FE"/>
    <w:rsid w:val="005B0975"/>
    <w:rsid w:val="005B1006"/>
    <w:rsid w:val="005B1A90"/>
    <w:rsid w:val="005B210F"/>
    <w:rsid w:val="005B301D"/>
    <w:rsid w:val="005B3312"/>
    <w:rsid w:val="005B339F"/>
    <w:rsid w:val="005B3542"/>
    <w:rsid w:val="005B38AF"/>
    <w:rsid w:val="005B423D"/>
    <w:rsid w:val="005B49FF"/>
    <w:rsid w:val="005B4A8A"/>
    <w:rsid w:val="005B52F2"/>
    <w:rsid w:val="005B563F"/>
    <w:rsid w:val="005B58E5"/>
    <w:rsid w:val="005B633D"/>
    <w:rsid w:val="005B65DC"/>
    <w:rsid w:val="005B6D0B"/>
    <w:rsid w:val="005B7243"/>
    <w:rsid w:val="005B74D0"/>
    <w:rsid w:val="005C0C29"/>
    <w:rsid w:val="005C10C6"/>
    <w:rsid w:val="005C11B5"/>
    <w:rsid w:val="005C1670"/>
    <w:rsid w:val="005C1943"/>
    <w:rsid w:val="005C1A90"/>
    <w:rsid w:val="005C1DFA"/>
    <w:rsid w:val="005C372C"/>
    <w:rsid w:val="005C3B7F"/>
    <w:rsid w:val="005C3C3D"/>
    <w:rsid w:val="005C6313"/>
    <w:rsid w:val="005C6758"/>
    <w:rsid w:val="005C72BA"/>
    <w:rsid w:val="005C7675"/>
    <w:rsid w:val="005C7800"/>
    <w:rsid w:val="005C7E55"/>
    <w:rsid w:val="005D0AD9"/>
    <w:rsid w:val="005D19F7"/>
    <w:rsid w:val="005D1BE6"/>
    <w:rsid w:val="005D2495"/>
    <w:rsid w:val="005D2807"/>
    <w:rsid w:val="005D2E01"/>
    <w:rsid w:val="005D3009"/>
    <w:rsid w:val="005D319C"/>
    <w:rsid w:val="005D3946"/>
    <w:rsid w:val="005D3DAF"/>
    <w:rsid w:val="005D43C0"/>
    <w:rsid w:val="005D48E0"/>
    <w:rsid w:val="005D4ADB"/>
    <w:rsid w:val="005D50EC"/>
    <w:rsid w:val="005D5736"/>
    <w:rsid w:val="005D5960"/>
    <w:rsid w:val="005D5D2C"/>
    <w:rsid w:val="005D5D3E"/>
    <w:rsid w:val="005D5DBA"/>
    <w:rsid w:val="005D6071"/>
    <w:rsid w:val="005D6A04"/>
    <w:rsid w:val="005D6A97"/>
    <w:rsid w:val="005D7526"/>
    <w:rsid w:val="005D75EF"/>
    <w:rsid w:val="005D7AA4"/>
    <w:rsid w:val="005D7C86"/>
    <w:rsid w:val="005E0256"/>
    <w:rsid w:val="005E0521"/>
    <w:rsid w:val="005E0881"/>
    <w:rsid w:val="005E1CD8"/>
    <w:rsid w:val="005E1D32"/>
    <w:rsid w:val="005E211C"/>
    <w:rsid w:val="005E24A2"/>
    <w:rsid w:val="005E24BA"/>
    <w:rsid w:val="005E2C82"/>
    <w:rsid w:val="005E4096"/>
    <w:rsid w:val="005E47D8"/>
    <w:rsid w:val="005E4BB2"/>
    <w:rsid w:val="005E5432"/>
    <w:rsid w:val="005E5785"/>
    <w:rsid w:val="005E6801"/>
    <w:rsid w:val="005F055F"/>
    <w:rsid w:val="005F0DB2"/>
    <w:rsid w:val="005F12D5"/>
    <w:rsid w:val="005F1C92"/>
    <w:rsid w:val="005F1F99"/>
    <w:rsid w:val="005F280F"/>
    <w:rsid w:val="005F2CB9"/>
    <w:rsid w:val="005F3A99"/>
    <w:rsid w:val="005F3DA7"/>
    <w:rsid w:val="005F4130"/>
    <w:rsid w:val="005F53B9"/>
    <w:rsid w:val="005F662A"/>
    <w:rsid w:val="005F699C"/>
    <w:rsid w:val="005F6CEA"/>
    <w:rsid w:val="005F7018"/>
    <w:rsid w:val="005F7354"/>
    <w:rsid w:val="005F763B"/>
    <w:rsid w:val="005F768E"/>
    <w:rsid w:val="005F7831"/>
    <w:rsid w:val="005F788A"/>
    <w:rsid w:val="00600894"/>
    <w:rsid w:val="00601191"/>
    <w:rsid w:val="006019EE"/>
    <w:rsid w:val="00601C8C"/>
    <w:rsid w:val="00602118"/>
    <w:rsid w:val="006021A1"/>
    <w:rsid w:val="006027AD"/>
    <w:rsid w:val="00602822"/>
    <w:rsid w:val="00602AEA"/>
    <w:rsid w:val="0060352F"/>
    <w:rsid w:val="006044E3"/>
    <w:rsid w:val="00604B65"/>
    <w:rsid w:val="00604FCF"/>
    <w:rsid w:val="006051BA"/>
    <w:rsid w:val="00605FA6"/>
    <w:rsid w:val="00606026"/>
    <w:rsid w:val="006063C1"/>
    <w:rsid w:val="00606EC1"/>
    <w:rsid w:val="00607492"/>
    <w:rsid w:val="00610104"/>
    <w:rsid w:val="006107E0"/>
    <w:rsid w:val="00610F59"/>
    <w:rsid w:val="00611320"/>
    <w:rsid w:val="0061184F"/>
    <w:rsid w:val="00613255"/>
    <w:rsid w:val="00613588"/>
    <w:rsid w:val="00613A9C"/>
    <w:rsid w:val="006146DB"/>
    <w:rsid w:val="00614EDF"/>
    <w:rsid w:val="00614FDF"/>
    <w:rsid w:val="00616351"/>
    <w:rsid w:val="00616A2D"/>
    <w:rsid w:val="00616E36"/>
    <w:rsid w:val="006210C4"/>
    <w:rsid w:val="00622886"/>
    <w:rsid w:val="00622C1F"/>
    <w:rsid w:val="00622E50"/>
    <w:rsid w:val="00622EDA"/>
    <w:rsid w:val="00623199"/>
    <w:rsid w:val="00623E47"/>
    <w:rsid w:val="00624462"/>
    <w:rsid w:val="006258B8"/>
    <w:rsid w:val="00625EA2"/>
    <w:rsid w:val="00626187"/>
    <w:rsid w:val="00626646"/>
    <w:rsid w:val="00626AF4"/>
    <w:rsid w:val="00626CCD"/>
    <w:rsid w:val="00626D0B"/>
    <w:rsid w:val="00626D1F"/>
    <w:rsid w:val="006279A1"/>
    <w:rsid w:val="00630053"/>
    <w:rsid w:val="00631898"/>
    <w:rsid w:val="00632059"/>
    <w:rsid w:val="00632205"/>
    <w:rsid w:val="00632A8E"/>
    <w:rsid w:val="00632F26"/>
    <w:rsid w:val="00632F56"/>
    <w:rsid w:val="00633D92"/>
    <w:rsid w:val="006343FB"/>
    <w:rsid w:val="0063543D"/>
    <w:rsid w:val="0063594C"/>
    <w:rsid w:val="00636165"/>
    <w:rsid w:val="00636598"/>
    <w:rsid w:val="006366F1"/>
    <w:rsid w:val="006369A2"/>
    <w:rsid w:val="00636FC8"/>
    <w:rsid w:val="00637BA5"/>
    <w:rsid w:val="00640446"/>
    <w:rsid w:val="00640FF9"/>
    <w:rsid w:val="006417CF"/>
    <w:rsid w:val="00641EB9"/>
    <w:rsid w:val="00642913"/>
    <w:rsid w:val="00642BA2"/>
    <w:rsid w:val="006437A0"/>
    <w:rsid w:val="00644597"/>
    <w:rsid w:val="0064478E"/>
    <w:rsid w:val="00644BB0"/>
    <w:rsid w:val="00644D08"/>
    <w:rsid w:val="0064500C"/>
    <w:rsid w:val="00645345"/>
    <w:rsid w:val="006454C9"/>
    <w:rsid w:val="0064596C"/>
    <w:rsid w:val="006460BB"/>
    <w:rsid w:val="00646108"/>
    <w:rsid w:val="00646D1C"/>
    <w:rsid w:val="00647114"/>
    <w:rsid w:val="00647C39"/>
    <w:rsid w:val="00647FCC"/>
    <w:rsid w:val="00650143"/>
    <w:rsid w:val="00650777"/>
    <w:rsid w:val="00650CF9"/>
    <w:rsid w:val="00650E7D"/>
    <w:rsid w:val="00650ED2"/>
    <w:rsid w:val="00650F66"/>
    <w:rsid w:val="0065129E"/>
    <w:rsid w:val="006514FC"/>
    <w:rsid w:val="006519E5"/>
    <w:rsid w:val="00651CDC"/>
    <w:rsid w:val="00652079"/>
    <w:rsid w:val="0065211E"/>
    <w:rsid w:val="006524F9"/>
    <w:rsid w:val="006527F3"/>
    <w:rsid w:val="00652AC1"/>
    <w:rsid w:val="00652C99"/>
    <w:rsid w:val="00653507"/>
    <w:rsid w:val="00655C07"/>
    <w:rsid w:val="0065634C"/>
    <w:rsid w:val="006573DD"/>
    <w:rsid w:val="0065744F"/>
    <w:rsid w:val="00657A36"/>
    <w:rsid w:val="006602E0"/>
    <w:rsid w:val="006608D4"/>
    <w:rsid w:val="006609F7"/>
    <w:rsid w:val="00660A77"/>
    <w:rsid w:val="0066110E"/>
    <w:rsid w:val="006613F0"/>
    <w:rsid w:val="0066153E"/>
    <w:rsid w:val="00662441"/>
    <w:rsid w:val="006629A5"/>
    <w:rsid w:val="00662F0D"/>
    <w:rsid w:val="00663152"/>
    <w:rsid w:val="00663886"/>
    <w:rsid w:val="00663EE9"/>
    <w:rsid w:val="0066421B"/>
    <w:rsid w:val="00664ABC"/>
    <w:rsid w:val="00666BF8"/>
    <w:rsid w:val="0067089D"/>
    <w:rsid w:val="00670A7C"/>
    <w:rsid w:val="00670E0F"/>
    <w:rsid w:val="00671050"/>
    <w:rsid w:val="00671561"/>
    <w:rsid w:val="006715E0"/>
    <w:rsid w:val="006716C4"/>
    <w:rsid w:val="0067188A"/>
    <w:rsid w:val="00672D6F"/>
    <w:rsid w:val="00673B40"/>
    <w:rsid w:val="00673D07"/>
    <w:rsid w:val="00673FAC"/>
    <w:rsid w:val="00674946"/>
    <w:rsid w:val="00674C78"/>
    <w:rsid w:val="0067501A"/>
    <w:rsid w:val="00675782"/>
    <w:rsid w:val="00675F7E"/>
    <w:rsid w:val="006761AF"/>
    <w:rsid w:val="00676902"/>
    <w:rsid w:val="00676D14"/>
    <w:rsid w:val="006777FF"/>
    <w:rsid w:val="00680108"/>
    <w:rsid w:val="0068097D"/>
    <w:rsid w:val="00680CF7"/>
    <w:rsid w:val="00681676"/>
    <w:rsid w:val="00682028"/>
    <w:rsid w:val="0068300B"/>
    <w:rsid w:val="0068305D"/>
    <w:rsid w:val="0068329B"/>
    <w:rsid w:val="00683990"/>
    <w:rsid w:val="006847AF"/>
    <w:rsid w:val="006849FA"/>
    <w:rsid w:val="00684D54"/>
    <w:rsid w:val="006852F7"/>
    <w:rsid w:val="006865A9"/>
    <w:rsid w:val="00686907"/>
    <w:rsid w:val="006870E6"/>
    <w:rsid w:val="006871D6"/>
    <w:rsid w:val="006900BE"/>
    <w:rsid w:val="00690223"/>
    <w:rsid w:val="006910E4"/>
    <w:rsid w:val="006912E9"/>
    <w:rsid w:val="006920C4"/>
    <w:rsid w:val="00692336"/>
    <w:rsid w:val="00692CCD"/>
    <w:rsid w:val="00692D14"/>
    <w:rsid w:val="006947F9"/>
    <w:rsid w:val="00694CCF"/>
    <w:rsid w:val="00694D7C"/>
    <w:rsid w:val="0069521E"/>
    <w:rsid w:val="00695365"/>
    <w:rsid w:val="0069538E"/>
    <w:rsid w:val="006960A6"/>
    <w:rsid w:val="00696854"/>
    <w:rsid w:val="006979A4"/>
    <w:rsid w:val="00697A04"/>
    <w:rsid w:val="00697F90"/>
    <w:rsid w:val="006A00B2"/>
    <w:rsid w:val="006A0169"/>
    <w:rsid w:val="006A102A"/>
    <w:rsid w:val="006A13CD"/>
    <w:rsid w:val="006A19A0"/>
    <w:rsid w:val="006A1DAC"/>
    <w:rsid w:val="006A1E17"/>
    <w:rsid w:val="006A1F7B"/>
    <w:rsid w:val="006A29C7"/>
    <w:rsid w:val="006A2C02"/>
    <w:rsid w:val="006A323F"/>
    <w:rsid w:val="006A36F1"/>
    <w:rsid w:val="006A3953"/>
    <w:rsid w:val="006A396A"/>
    <w:rsid w:val="006A3C32"/>
    <w:rsid w:val="006A3DFF"/>
    <w:rsid w:val="006A494C"/>
    <w:rsid w:val="006A4D60"/>
    <w:rsid w:val="006A51CA"/>
    <w:rsid w:val="006A561B"/>
    <w:rsid w:val="006A5C8B"/>
    <w:rsid w:val="006A7514"/>
    <w:rsid w:val="006A7D30"/>
    <w:rsid w:val="006B0207"/>
    <w:rsid w:val="006B0C98"/>
    <w:rsid w:val="006B1FC3"/>
    <w:rsid w:val="006B2391"/>
    <w:rsid w:val="006B271C"/>
    <w:rsid w:val="006B29BA"/>
    <w:rsid w:val="006B30D0"/>
    <w:rsid w:val="006B342F"/>
    <w:rsid w:val="006B350E"/>
    <w:rsid w:val="006B3B97"/>
    <w:rsid w:val="006B47C9"/>
    <w:rsid w:val="006B53BD"/>
    <w:rsid w:val="006B5494"/>
    <w:rsid w:val="006B5AF8"/>
    <w:rsid w:val="006B5C76"/>
    <w:rsid w:val="006B5E50"/>
    <w:rsid w:val="006B5FBF"/>
    <w:rsid w:val="006B6099"/>
    <w:rsid w:val="006B67FE"/>
    <w:rsid w:val="006B700B"/>
    <w:rsid w:val="006B7928"/>
    <w:rsid w:val="006B7F5B"/>
    <w:rsid w:val="006C198F"/>
    <w:rsid w:val="006C2720"/>
    <w:rsid w:val="006C2A49"/>
    <w:rsid w:val="006C3782"/>
    <w:rsid w:val="006C37AE"/>
    <w:rsid w:val="006C3D8D"/>
    <w:rsid w:val="006C3D95"/>
    <w:rsid w:val="006C3E84"/>
    <w:rsid w:val="006C4A5E"/>
    <w:rsid w:val="006C4CFF"/>
    <w:rsid w:val="006C4E4D"/>
    <w:rsid w:val="006C5F03"/>
    <w:rsid w:val="006C6056"/>
    <w:rsid w:val="006C622D"/>
    <w:rsid w:val="006C6965"/>
    <w:rsid w:val="006C6AB6"/>
    <w:rsid w:val="006C6FC3"/>
    <w:rsid w:val="006C71A7"/>
    <w:rsid w:val="006C72A9"/>
    <w:rsid w:val="006D05ED"/>
    <w:rsid w:val="006D1835"/>
    <w:rsid w:val="006D29D2"/>
    <w:rsid w:val="006D2F06"/>
    <w:rsid w:val="006D2F9D"/>
    <w:rsid w:val="006D3639"/>
    <w:rsid w:val="006D3941"/>
    <w:rsid w:val="006D4CDE"/>
    <w:rsid w:val="006D5610"/>
    <w:rsid w:val="006D58E8"/>
    <w:rsid w:val="006D67E8"/>
    <w:rsid w:val="006D6B17"/>
    <w:rsid w:val="006D6D1F"/>
    <w:rsid w:val="006D6EEA"/>
    <w:rsid w:val="006D78CA"/>
    <w:rsid w:val="006D7BBE"/>
    <w:rsid w:val="006E00BE"/>
    <w:rsid w:val="006E0292"/>
    <w:rsid w:val="006E0371"/>
    <w:rsid w:val="006E0B1A"/>
    <w:rsid w:val="006E13F8"/>
    <w:rsid w:val="006E2238"/>
    <w:rsid w:val="006E23F2"/>
    <w:rsid w:val="006E2835"/>
    <w:rsid w:val="006E2A47"/>
    <w:rsid w:val="006E2AA1"/>
    <w:rsid w:val="006E4B5E"/>
    <w:rsid w:val="006E5B05"/>
    <w:rsid w:val="006E5C86"/>
    <w:rsid w:val="006E5D7C"/>
    <w:rsid w:val="006E6C86"/>
    <w:rsid w:val="006E72A9"/>
    <w:rsid w:val="006F057E"/>
    <w:rsid w:val="006F0E17"/>
    <w:rsid w:val="006F12D6"/>
    <w:rsid w:val="006F16F3"/>
    <w:rsid w:val="006F188D"/>
    <w:rsid w:val="006F1E00"/>
    <w:rsid w:val="006F2737"/>
    <w:rsid w:val="006F3DE8"/>
    <w:rsid w:val="006F5056"/>
    <w:rsid w:val="006F5546"/>
    <w:rsid w:val="006F5ED7"/>
    <w:rsid w:val="006F68F6"/>
    <w:rsid w:val="00700420"/>
    <w:rsid w:val="0070099F"/>
    <w:rsid w:val="00701116"/>
    <w:rsid w:val="00701252"/>
    <w:rsid w:val="007020A6"/>
    <w:rsid w:val="007023B3"/>
    <w:rsid w:val="00702824"/>
    <w:rsid w:val="00703B81"/>
    <w:rsid w:val="00703CA6"/>
    <w:rsid w:val="00703D5A"/>
    <w:rsid w:val="00703F2E"/>
    <w:rsid w:val="00704346"/>
    <w:rsid w:val="00704631"/>
    <w:rsid w:val="007064B7"/>
    <w:rsid w:val="00706AD4"/>
    <w:rsid w:val="00707254"/>
    <w:rsid w:val="00707724"/>
    <w:rsid w:val="00707CF7"/>
    <w:rsid w:val="00710E87"/>
    <w:rsid w:val="0071174C"/>
    <w:rsid w:val="0071179B"/>
    <w:rsid w:val="00711B01"/>
    <w:rsid w:val="00711E38"/>
    <w:rsid w:val="00712084"/>
    <w:rsid w:val="00712911"/>
    <w:rsid w:val="00712D5C"/>
    <w:rsid w:val="00712FB0"/>
    <w:rsid w:val="007132EC"/>
    <w:rsid w:val="00713330"/>
    <w:rsid w:val="00713C44"/>
    <w:rsid w:val="00713F28"/>
    <w:rsid w:val="00714805"/>
    <w:rsid w:val="00714BBD"/>
    <w:rsid w:val="0071515A"/>
    <w:rsid w:val="007151A7"/>
    <w:rsid w:val="007153F0"/>
    <w:rsid w:val="00715CBE"/>
    <w:rsid w:val="0071607B"/>
    <w:rsid w:val="00716237"/>
    <w:rsid w:val="007200F5"/>
    <w:rsid w:val="00720887"/>
    <w:rsid w:val="00720C8F"/>
    <w:rsid w:val="00721F2D"/>
    <w:rsid w:val="0072226D"/>
    <w:rsid w:val="0072282F"/>
    <w:rsid w:val="007234EA"/>
    <w:rsid w:val="00723558"/>
    <w:rsid w:val="00723816"/>
    <w:rsid w:val="00723834"/>
    <w:rsid w:val="0072428E"/>
    <w:rsid w:val="0072489A"/>
    <w:rsid w:val="00724AFA"/>
    <w:rsid w:val="00724BC0"/>
    <w:rsid w:val="0072554A"/>
    <w:rsid w:val="00725907"/>
    <w:rsid w:val="007260C4"/>
    <w:rsid w:val="00726880"/>
    <w:rsid w:val="00726B87"/>
    <w:rsid w:val="0072745E"/>
    <w:rsid w:val="00727A82"/>
    <w:rsid w:val="0073109F"/>
    <w:rsid w:val="00731241"/>
    <w:rsid w:val="00731E65"/>
    <w:rsid w:val="007326A9"/>
    <w:rsid w:val="00732F7E"/>
    <w:rsid w:val="0073429F"/>
    <w:rsid w:val="00734A5B"/>
    <w:rsid w:val="0073519A"/>
    <w:rsid w:val="0073519D"/>
    <w:rsid w:val="0073630C"/>
    <w:rsid w:val="007369CA"/>
    <w:rsid w:val="007370E7"/>
    <w:rsid w:val="007377D9"/>
    <w:rsid w:val="0074026F"/>
    <w:rsid w:val="007405E6"/>
    <w:rsid w:val="007407E3"/>
    <w:rsid w:val="00740BB4"/>
    <w:rsid w:val="00740BCF"/>
    <w:rsid w:val="00740CC4"/>
    <w:rsid w:val="0074185A"/>
    <w:rsid w:val="00741EDA"/>
    <w:rsid w:val="00742274"/>
    <w:rsid w:val="007428F7"/>
    <w:rsid w:val="007429F6"/>
    <w:rsid w:val="007436D8"/>
    <w:rsid w:val="00743EFA"/>
    <w:rsid w:val="00744DBA"/>
    <w:rsid w:val="00744E61"/>
    <w:rsid w:val="00744E76"/>
    <w:rsid w:val="00744EC1"/>
    <w:rsid w:val="007453BE"/>
    <w:rsid w:val="0074542D"/>
    <w:rsid w:val="00745D4E"/>
    <w:rsid w:val="00745F08"/>
    <w:rsid w:val="00746686"/>
    <w:rsid w:val="007468BD"/>
    <w:rsid w:val="00746A4C"/>
    <w:rsid w:val="00747CCD"/>
    <w:rsid w:val="00747DF7"/>
    <w:rsid w:val="00750244"/>
    <w:rsid w:val="007503F6"/>
    <w:rsid w:val="007504A7"/>
    <w:rsid w:val="0075096A"/>
    <w:rsid w:val="00751E3C"/>
    <w:rsid w:val="00752AF1"/>
    <w:rsid w:val="00752B6F"/>
    <w:rsid w:val="00752F3E"/>
    <w:rsid w:val="00753177"/>
    <w:rsid w:val="007539C4"/>
    <w:rsid w:val="00753EF7"/>
    <w:rsid w:val="00754452"/>
    <w:rsid w:val="007545D0"/>
    <w:rsid w:val="00756194"/>
    <w:rsid w:val="007562EB"/>
    <w:rsid w:val="00756E0F"/>
    <w:rsid w:val="00760E69"/>
    <w:rsid w:val="007619DB"/>
    <w:rsid w:val="00761A81"/>
    <w:rsid w:val="00761D7C"/>
    <w:rsid w:val="00762B78"/>
    <w:rsid w:val="00763B9F"/>
    <w:rsid w:val="00764422"/>
    <w:rsid w:val="0076511E"/>
    <w:rsid w:val="00765348"/>
    <w:rsid w:val="00765EA3"/>
    <w:rsid w:val="00765EBA"/>
    <w:rsid w:val="00766150"/>
    <w:rsid w:val="00766549"/>
    <w:rsid w:val="007666F4"/>
    <w:rsid w:val="007671B5"/>
    <w:rsid w:val="00767454"/>
    <w:rsid w:val="00767E67"/>
    <w:rsid w:val="0077025C"/>
    <w:rsid w:val="007709B9"/>
    <w:rsid w:val="00770D21"/>
    <w:rsid w:val="007710C1"/>
    <w:rsid w:val="00772B23"/>
    <w:rsid w:val="00772C8F"/>
    <w:rsid w:val="00774489"/>
    <w:rsid w:val="00774505"/>
    <w:rsid w:val="007747C4"/>
    <w:rsid w:val="00774C21"/>
    <w:rsid w:val="00774D80"/>
    <w:rsid w:val="00774DA4"/>
    <w:rsid w:val="0077797A"/>
    <w:rsid w:val="00777E1B"/>
    <w:rsid w:val="00780011"/>
    <w:rsid w:val="00780D58"/>
    <w:rsid w:val="0078105A"/>
    <w:rsid w:val="00781F0F"/>
    <w:rsid w:val="00782963"/>
    <w:rsid w:val="007829E3"/>
    <w:rsid w:val="00782BD8"/>
    <w:rsid w:val="00782C1B"/>
    <w:rsid w:val="007830EF"/>
    <w:rsid w:val="0078312D"/>
    <w:rsid w:val="00783A37"/>
    <w:rsid w:val="00783C5D"/>
    <w:rsid w:val="00783D0A"/>
    <w:rsid w:val="00784420"/>
    <w:rsid w:val="007844E7"/>
    <w:rsid w:val="00784F8D"/>
    <w:rsid w:val="007866AE"/>
    <w:rsid w:val="007866BA"/>
    <w:rsid w:val="007868CC"/>
    <w:rsid w:val="00786C22"/>
    <w:rsid w:val="00786DC5"/>
    <w:rsid w:val="007876B6"/>
    <w:rsid w:val="00790086"/>
    <w:rsid w:val="007911F8"/>
    <w:rsid w:val="00791283"/>
    <w:rsid w:val="00791ECC"/>
    <w:rsid w:val="00792415"/>
    <w:rsid w:val="00792B22"/>
    <w:rsid w:val="00793173"/>
    <w:rsid w:val="007932F8"/>
    <w:rsid w:val="007934F3"/>
    <w:rsid w:val="007935DB"/>
    <w:rsid w:val="00793970"/>
    <w:rsid w:val="007944EB"/>
    <w:rsid w:val="007948A2"/>
    <w:rsid w:val="00794C83"/>
    <w:rsid w:val="00795020"/>
    <w:rsid w:val="0079581D"/>
    <w:rsid w:val="00795979"/>
    <w:rsid w:val="007960D6"/>
    <w:rsid w:val="0079646A"/>
    <w:rsid w:val="007964F3"/>
    <w:rsid w:val="00797098"/>
    <w:rsid w:val="007976F6"/>
    <w:rsid w:val="007A0138"/>
    <w:rsid w:val="007A0CEC"/>
    <w:rsid w:val="007A0FAA"/>
    <w:rsid w:val="007A21A8"/>
    <w:rsid w:val="007A23D2"/>
    <w:rsid w:val="007A291E"/>
    <w:rsid w:val="007A2B6D"/>
    <w:rsid w:val="007A33F2"/>
    <w:rsid w:val="007A3D09"/>
    <w:rsid w:val="007A4561"/>
    <w:rsid w:val="007A47DE"/>
    <w:rsid w:val="007A4A75"/>
    <w:rsid w:val="007A540C"/>
    <w:rsid w:val="007A6679"/>
    <w:rsid w:val="007A693B"/>
    <w:rsid w:val="007A6C2E"/>
    <w:rsid w:val="007A717A"/>
    <w:rsid w:val="007A74D9"/>
    <w:rsid w:val="007A76C1"/>
    <w:rsid w:val="007A7985"/>
    <w:rsid w:val="007A7B4F"/>
    <w:rsid w:val="007A7B9D"/>
    <w:rsid w:val="007A7DA0"/>
    <w:rsid w:val="007A7EF8"/>
    <w:rsid w:val="007A7FE7"/>
    <w:rsid w:val="007B048D"/>
    <w:rsid w:val="007B0941"/>
    <w:rsid w:val="007B09B2"/>
    <w:rsid w:val="007B0E54"/>
    <w:rsid w:val="007B159C"/>
    <w:rsid w:val="007B1CFE"/>
    <w:rsid w:val="007B2417"/>
    <w:rsid w:val="007B28FA"/>
    <w:rsid w:val="007B29AA"/>
    <w:rsid w:val="007B2E18"/>
    <w:rsid w:val="007B31A3"/>
    <w:rsid w:val="007B3519"/>
    <w:rsid w:val="007B36FC"/>
    <w:rsid w:val="007B3E87"/>
    <w:rsid w:val="007B600E"/>
    <w:rsid w:val="007B7850"/>
    <w:rsid w:val="007C027A"/>
    <w:rsid w:val="007C13D7"/>
    <w:rsid w:val="007C15B3"/>
    <w:rsid w:val="007C1C52"/>
    <w:rsid w:val="007C20CF"/>
    <w:rsid w:val="007C507B"/>
    <w:rsid w:val="007C6563"/>
    <w:rsid w:val="007C6CB2"/>
    <w:rsid w:val="007C7261"/>
    <w:rsid w:val="007C783B"/>
    <w:rsid w:val="007C7BD2"/>
    <w:rsid w:val="007C7ECB"/>
    <w:rsid w:val="007D0C55"/>
    <w:rsid w:val="007D0FD7"/>
    <w:rsid w:val="007D1C7E"/>
    <w:rsid w:val="007D239B"/>
    <w:rsid w:val="007D284B"/>
    <w:rsid w:val="007D289F"/>
    <w:rsid w:val="007D3A3E"/>
    <w:rsid w:val="007D3EDC"/>
    <w:rsid w:val="007D484A"/>
    <w:rsid w:val="007D4B7B"/>
    <w:rsid w:val="007D4CF7"/>
    <w:rsid w:val="007D60BC"/>
    <w:rsid w:val="007D6661"/>
    <w:rsid w:val="007D6DF3"/>
    <w:rsid w:val="007D6EE8"/>
    <w:rsid w:val="007D72DE"/>
    <w:rsid w:val="007D7562"/>
    <w:rsid w:val="007D7C9B"/>
    <w:rsid w:val="007E06AB"/>
    <w:rsid w:val="007E0D54"/>
    <w:rsid w:val="007E122C"/>
    <w:rsid w:val="007E1616"/>
    <w:rsid w:val="007E232B"/>
    <w:rsid w:val="007E260A"/>
    <w:rsid w:val="007E290F"/>
    <w:rsid w:val="007E2A0C"/>
    <w:rsid w:val="007E3081"/>
    <w:rsid w:val="007E37C7"/>
    <w:rsid w:val="007E4256"/>
    <w:rsid w:val="007E4340"/>
    <w:rsid w:val="007E5DD2"/>
    <w:rsid w:val="007E5F8F"/>
    <w:rsid w:val="007E6AB2"/>
    <w:rsid w:val="007E6DF8"/>
    <w:rsid w:val="007E6F4F"/>
    <w:rsid w:val="007E7425"/>
    <w:rsid w:val="007F0295"/>
    <w:rsid w:val="007F033B"/>
    <w:rsid w:val="007F0A11"/>
    <w:rsid w:val="007F0CD6"/>
    <w:rsid w:val="007F0D45"/>
    <w:rsid w:val="007F0DF3"/>
    <w:rsid w:val="007F0E14"/>
    <w:rsid w:val="007F0E67"/>
    <w:rsid w:val="007F0F4A"/>
    <w:rsid w:val="007F1B9F"/>
    <w:rsid w:val="007F1C16"/>
    <w:rsid w:val="007F2E2D"/>
    <w:rsid w:val="007F40F8"/>
    <w:rsid w:val="007F43FC"/>
    <w:rsid w:val="007F4795"/>
    <w:rsid w:val="007F4D84"/>
    <w:rsid w:val="007F60B6"/>
    <w:rsid w:val="007F7E16"/>
    <w:rsid w:val="0080053D"/>
    <w:rsid w:val="0080058F"/>
    <w:rsid w:val="00800C6F"/>
    <w:rsid w:val="0080126A"/>
    <w:rsid w:val="008028A4"/>
    <w:rsid w:val="00802EB4"/>
    <w:rsid w:val="00803455"/>
    <w:rsid w:val="00803629"/>
    <w:rsid w:val="00803A48"/>
    <w:rsid w:val="00803C15"/>
    <w:rsid w:val="00804C37"/>
    <w:rsid w:val="00804D82"/>
    <w:rsid w:val="00804FDB"/>
    <w:rsid w:val="00805346"/>
    <w:rsid w:val="00806535"/>
    <w:rsid w:val="00806651"/>
    <w:rsid w:val="008070F5"/>
    <w:rsid w:val="00811100"/>
    <w:rsid w:val="00811642"/>
    <w:rsid w:val="008116A7"/>
    <w:rsid w:val="00811AAB"/>
    <w:rsid w:val="00812070"/>
    <w:rsid w:val="00812869"/>
    <w:rsid w:val="00812B11"/>
    <w:rsid w:val="00813479"/>
    <w:rsid w:val="00813A15"/>
    <w:rsid w:val="0081440B"/>
    <w:rsid w:val="0081463C"/>
    <w:rsid w:val="00814EAD"/>
    <w:rsid w:val="0081502A"/>
    <w:rsid w:val="00816083"/>
    <w:rsid w:val="00816D3F"/>
    <w:rsid w:val="00816FEB"/>
    <w:rsid w:val="008172C5"/>
    <w:rsid w:val="00817EF3"/>
    <w:rsid w:val="00820485"/>
    <w:rsid w:val="00820F79"/>
    <w:rsid w:val="00821408"/>
    <w:rsid w:val="0082170C"/>
    <w:rsid w:val="00821C82"/>
    <w:rsid w:val="008221E8"/>
    <w:rsid w:val="0082287B"/>
    <w:rsid w:val="00822A92"/>
    <w:rsid w:val="00823807"/>
    <w:rsid w:val="00823B96"/>
    <w:rsid w:val="0082481D"/>
    <w:rsid w:val="008257B4"/>
    <w:rsid w:val="00825F05"/>
    <w:rsid w:val="00826083"/>
    <w:rsid w:val="00826280"/>
    <w:rsid w:val="00827821"/>
    <w:rsid w:val="008301A6"/>
    <w:rsid w:val="00830366"/>
    <w:rsid w:val="00830747"/>
    <w:rsid w:val="00830924"/>
    <w:rsid w:val="00830D63"/>
    <w:rsid w:val="00830FF0"/>
    <w:rsid w:val="0083145C"/>
    <w:rsid w:val="00832F93"/>
    <w:rsid w:val="00832FB3"/>
    <w:rsid w:val="00833D50"/>
    <w:rsid w:val="00835647"/>
    <w:rsid w:val="008356E9"/>
    <w:rsid w:val="008357D4"/>
    <w:rsid w:val="00835987"/>
    <w:rsid w:val="0083607C"/>
    <w:rsid w:val="008364FC"/>
    <w:rsid w:val="00836812"/>
    <w:rsid w:val="008368EE"/>
    <w:rsid w:val="00836B47"/>
    <w:rsid w:val="008402D6"/>
    <w:rsid w:val="00841835"/>
    <w:rsid w:val="00841E19"/>
    <w:rsid w:val="00843130"/>
    <w:rsid w:val="008446E6"/>
    <w:rsid w:val="00844C3E"/>
    <w:rsid w:val="00844CCE"/>
    <w:rsid w:val="0084576B"/>
    <w:rsid w:val="008457D5"/>
    <w:rsid w:val="00845A59"/>
    <w:rsid w:val="00847247"/>
    <w:rsid w:val="008506E6"/>
    <w:rsid w:val="008509BA"/>
    <w:rsid w:val="00850F72"/>
    <w:rsid w:val="00851156"/>
    <w:rsid w:val="0085176A"/>
    <w:rsid w:val="008517B0"/>
    <w:rsid w:val="00851F6E"/>
    <w:rsid w:val="00852268"/>
    <w:rsid w:val="008527DF"/>
    <w:rsid w:val="00853945"/>
    <w:rsid w:val="00853BB8"/>
    <w:rsid w:val="00853D3B"/>
    <w:rsid w:val="008543D2"/>
    <w:rsid w:val="00855253"/>
    <w:rsid w:val="00855365"/>
    <w:rsid w:val="00855888"/>
    <w:rsid w:val="00856800"/>
    <w:rsid w:val="00856A4A"/>
    <w:rsid w:val="00856B8A"/>
    <w:rsid w:val="0085749B"/>
    <w:rsid w:val="008575DD"/>
    <w:rsid w:val="00860D53"/>
    <w:rsid w:val="008611AE"/>
    <w:rsid w:val="008621AA"/>
    <w:rsid w:val="00862CCC"/>
    <w:rsid w:val="00862D5D"/>
    <w:rsid w:val="00863578"/>
    <w:rsid w:val="00863A1A"/>
    <w:rsid w:val="00863A4D"/>
    <w:rsid w:val="00863FA7"/>
    <w:rsid w:val="00864159"/>
    <w:rsid w:val="00864273"/>
    <w:rsid w:val="00864964"/>
    <w:rsid w:val="0086614F"/>
    <w:rsid w:val="00866B1B"/>
    <w:rsid w:val="00866DA1"/>
    <w:rsid w:val="00866E62"/>
    <w:rsid w:val="0086701C"/>
    <w:rsid w:val="008673F7"/>
    <w:rsid w:val="008677A0"/>
    <w:rsid w:val="00867CB1"/>
    <w:rsid w:val="00870C01"/>
    <w:rsid w:val="0087151C"/>
    <w:rsid w:val="00872B6A"/>
    <w:rsid w:val="00872F33"/>
    <w:rsid w:val="00872FAB"/>
    <w:rsid w:val="008735BC"/>
    <w:rsid w:val="00873A0F"/>
    <w:rsid w:val="00873F26"/>
    <w:rsid w:val="008741D2"/>
    <w:rsid w:val="0087478F"/>
    <w:rsid w:val="00874D54"/>
    <w:rsid w:val="00875637"/>
    <w:rsid w:val="008760E5"/>
    <w:rsid w:val="0087634B"/>
    <w:rsid w:val="008768CA"/>
    <w:rsid w:val="00877639"/>
    <w:rsid w:val="0087779D"/>
    <w:rsid w:val="00880114"/>
    <w:rsid w:val="00880DEF"/>
    <w:rsid w:val="00881281"/>
    <w:rsid w:val="0088230B"/>
    <w:rsid w:val="00882764"/>
    <w:rsid w:val="00884E36"/>
    <w:rsid w:val="00885E38"/>
    <w:rsid w:val="008861ED"/>
    <w:rsid w:val="0088695B"/>
    <w:rsid w:val="00886C41"/>
    <w:rsid w:val="008876AB"/>
    <w:rsid w:val="00887C33"/>
    <w:rsid w:val="00887D0C"/>
    <w:rsid w:val="00890C38"/>
    <w:rsid w:val="00891947"/>
    <w:rsid w:val="0089195E"/>
    <w:rsid w:val="00891D2A"/>
    <w:rsid w:val="008923C2"/>
    <w:rsid w:val="00892FFB"/>
    <w:rsid w:val="00893A35"/>
    <w:rsid w:val="00893AE2"/>
    <w:rsid w:val="00893CA9"/>
    <w:rsid w:val="00893F8C"/>
    <w:rsid w:val="0089567B"/>
    <w:rsid w:val="008956BA"/>
    <w:rsid w:val="00895A8E"/>
    <w:rsid w:val="00895FD2"/>
    <w:rsid w:val="00896E63"/>
    <w:rsid w:val="008972EA"/>
    <w:rsid w:val="00897DFA"/>
    <w:rsid w:val="008A00B4"/>
    <w:rsid w:val="008A07D6"/>
    <w:rsid w:val="008A2685"/>
    <w:rsid w:val="008A2F4F"/>
    <w:rsid w:val="008A423A"/>
    <w:rsid w:val="008A4A70"/>
    <w:rsid w:val="008A4F61"/>
    <w:rsid w:val="008A5BBA"/>
    <w:rsid w:val="008A609A"/>
    <w:rsid w:val="008A7806"/>
    <w:rsid w:val="008B02A7"/>
    <w:rsid w:val="008B0908"/>
    <w:rsid w:val="008B0B79"/>
    <w:rsid w:val="008B123F"/>
    <w:rsid w:val="008B1479"/>
    <w:rsid w:val="008B1768"/>
    <w:rsid w:val="008B176E"/>
    <w:rsid w:val="008B1A05"/>
    <w:rsid w:val="008B502C"/>
    <w:rsid w:val="008B5888"/>
    <w:rsid w:val="008B5E4F"/>
    <w:rsid w:val="008B7089"/>
    <w:rsid w:val="008B731E"/>
    <w:rsid w:val="008B7B17"/>
    <w:rsid w:val="008C0683"/>
    <w:rsid w:val="008C0924"/>
    <w:rsid w:val="008C1206"/>
    <w:rsid w:val="008C15AC"/>
    <w:rsid w:val="008C178D"/>
    <w:rsid w:val="008C1A6C"/>
    <w:rsid w:val="008C1FE9"/>
    <w:rsid w:val="008C2111"/>
    <w:rsid w:val="008C2126"/>
    <w:rsid w:val="008C22FD"/>
    <w:rsid w:val="008C2521"/>
    <w:rsid w:val="008C2A4E"/>
    <w:rsid w:val="008C2E4F"/>
    <w:rsid w:val="008C384C"/>
    <w:rsid w:val="008C3C58"/>
    <w:rsid w:val="008C3CAB"/>
    <w:rsid w:val="008C3E50"/>
    <w:rsid w:val="008C4E9F"/>
    <w:rsid w:val="008C50C6"/>
    <w:rsid w:val="008C58E8"/>
    <w:rsid w:val="008C750B"/>
    <w:rsid w:val="008C787B"/>
    <w:rsid w:val="008D016E"/>
    <w:rsid w:val="008D06C5"/>
    <w:rsid w:val="008D0A41"/>
    <w:rsid w:val="008D0D44"/>
    <w:rsid w:val="008D18FE"/>
    <w:rsid w:val="008D2084"/>
    <w:rsid w:val="008D282E"/>
    <w:rsid w:val="008D2A82"/>
    <w:rsid w:val="008D2C25"/>
    <w:rsid w:val="008D2FEA"/>
    <w:rsid w:val="008D3623"/>
    <w:rsid w:val="008D396D"/>
    <w:rsid w:val="008D421A"/>
    <w:rsid w:val="008D5118"/>
    <w:rsid w:val="008D5589"/>
    <w:rsid w:val="008D55B5"/>
    <w:rsid w:val="008D5786"/>
    <w:rsid w:val="008D6466"/>
    <w:rsid w:val="008D7AC6"/>
    <w:rsid w:val="008E071C"/>
    <w:rsid w:val="008E0EA3"/>
    <w:rsid w:val="008E1382"/>
    <w:rsid w:val="008E25A2"/>
    <w:rsid w:val="008E298B"/>
    <w:rsid w:val="008E2D68"/>
    <w:rsid w:val="008E2F63"/>
    <w:rsid w:val="008E329A"/>
    <w:rsid w:val="008E3306"/>
    <w:rsid w:val="008E3515"/>
    <w:rsid w:val="008E4151"/>
    <w:rsid w:val="008E4390"/>
    <w:rsid w:val="008E6157"/>
    <w:rsid w:val="008E64CB"/>
    <w:rsid w:val="008E6756"/>
    <w:rsid w:val="008E6B93"/>
    <w:rsid w:val="008E6E04"/>
    <w:rsid w:val="008E78CE"/>
    <w:rsid w:val="008E7F03"/>
    <w:rsid w:val="008F02C0"/>
    <w:rsid w:val="008F0FA5"/>
    <w:rsid w:val="008F1056"/>
    <w:rsid w:val="008F1711"/>
    <w:rsid w:val="008F1C4E"/>
    <w:rsid w:val="008F2672"/>
    <w:rsid w:val="008F2984"/>
    <w:rsid w:val="008F358A"/>
    <w:rsid w:val="008F38EB"/>
    <w:rsid w:val="008F4B3E"/>
    <w:rsid w:val="008F6B18"/>
    <w:rsid w:val="008F70AF"/>
    <w:rsid w:val="008F72FC"/>
    <w:rsid w:val="008F7960"/>
    <w:rsid w:val="009010F8"/>
    <w:rsid w:val="009019E3"/>
    <w:rsid w:val="009023E5"/>
    <w:rsid w:val="0090271F"/>
    <w:rsid w:val="00902AFF"/>
    <w:rsid w:val="00902DF5"/>
    <w:rsid w:val="00902E23"/>
    <w:rsid w:val="0090409A"/>
    <w:rsid w:val="009040B4"/>
    <w:rsid w:val="009047A3"/>
    <w:rsid w:val="0090564C"/>
    <w:rsid w:val="00905E82"/>
    <w:rsid w:val="00905E8F"/>
    <w:rsid w:val="00905EEE"/>
    <w:rsid w:val="009062E0"/>
    <w:rsid w:val="009068C5"/>
    <w:rsid w:val="00906B32"/>
    <w:rsid w:val="00906C1D"/>
    <w:rsid w:val="00906F4A"/>
    <w:rsid w:val="009078FF"/>
    <w:rsid w:val="00907A05"/>
    <w:rsid w:val="00910136"/>
    <w:rsid w:val="0091016F"/>
    <w:rsid w:val="009106F9"/>
    <w:rsid w:val="009108EE"/>
    <w:rsid w:val="00910F81"/>
    <w:rsid w:val="009114D7"/>
    <w:rsid w:val="00911937"/>
    <w:rsid w:val="0091284C"/>
    <w:rsid w:val="009129FE"/>
    <w:rsid w:val="00913154"/>
    <w:rsid w:val="0091348E"/>
    <w:rsid w:val="009157BC"/>
    <w:rsid w:val="009157DB"/>
    <w:rsid w:val="00915A4D"/>
    <w:rsid w:val="009165FD"/>
    <w:rsid w:val="0091680C"/>
    <w:rsid w:val="0091687B"/>
    <w:rsid w:val="00916B24"/>
    <w:rsid w:val="0091715D"/>
    <w:rsid w:val="009172D3"/>
    <w:rsid w:val="00917A21"/>
    <w:rsid w:val="00917CCB"/>
    <w:rsid w:val="0092027F"/>
    <w:rsid w:val="00920B35"/>
    <w:rsid w:val="0092231A"/>
    <w:rsid w:val="009225C6"/>
    <w:rsid w:val="00922F0B"/>
    <w:rsid w:val="00922FE6"/>
    <w:rsid w:val="009234B7"/>
    <w:rsid w:val="00923A77"/>
    <w:rsid w:val="00923B45"/>
    <w:rsid w:val="00924BCC"/>
    <w:rsid w:val="00925821"/>
    <w:rsid w:val="00925DB1"/>
    <w:rsid w:val="00925ED4"/>
    <w:rsid w:val="0092656C"/>
    <w:rsid w:val="00926D44"/>
    <w:rsid w:val="00927B97"/>
    <w:rsid w:val="00930A61"/>
    <w:rsid w:val="00930AB8"/>
    <w:rsid w:val="00930BE5"/>
    <w:rsid w:val="009312C3"/>
    <w:rsid w:val="009329D5"/>
    <w:rsid w:val="00932B00"/>
    <w:rsid w:val="0093361F"/>
    <w:rsid w:val="00933A9B"/>
    <w:rsid w:val="00933C84"/>
    <w:rsid w:val="00933FB0"/>
    <w:rsid w:val="00934DA9"/>
    <w:rsid w:val="009357DF"/>
    <w:rsid w:val="00935F15"/>
    <w:rsid w:val="00937389"/>
    <w:rsid w:val="0093768F"/>
    <w:rsid w:val="0093769B"/>
    <w:rsid w:val="00940301"/>
    <w:rsid w:val="0094045D"/>
    <w:rsid w:val="009411AF"/>
    <w:rsid w:val="0094184C"/>
    <w:rsid w:val="00941A1E"/>
    <w:rsid w:val="0094278F"/>
    <w:rsid w:val="009427D7"/>
    <w:rsid w:val="00942BF0"/>
    <w:rsid w:val="00942EC2"/>
    <w:rsid w:val="00942FDD"/>
    <w:rsid w:val="00943FFC"/>
    <w:rsid w:val="00944FC2"/>
    <w:rsid w:val="00944FEE"/>
    <w:rsid w:val="00945388"/>
    <w:rsid w:val="009461CC"/>
    <w:rsid w:val="00946549"/>
    <w:rsid w:val="0094701D"/>
    <w:rsid w:val="00947225"/>
    <w:rsid w:val="009475E4"/>
    <w:rsid w:val="00950012"/>
    <w:rsid w:val="0095070B"/>
    <w:rsid w:val="0095078D"/>
    <w:rsid w:val="009507BC"/>
    <w:rsid w:val="00950EED"/>
    <w:rsid w:val="00951076"/>
    <w:rsid w:val="009515A8"/>
    <w:rsid w:val="009515E0"/>
    <w:rsid w:val="00952869"/>
    <w:rsid w:val="00952BE4"/>
    <w:rsid w:val="00952E31"/>
    <w:rsid w:val="00952F54"/>
    <w:rsid w:val="009539D3"/>
    <w:rsid w:val="00953A2A"/>
    <w:rsid w:val="00953B7A"/>
    <w:rsid w:val="009546E2"/>
    <w:rsid w:val="00955AEA"/>
    <w:rsid w:val="00955FB8"/>
    <w:rsid w:val="00956A24"/>
    <w:rsid w:val="00957689"/>
    <w:rsid w:val="00957945"/>
    <w:rsid w:val="00957AA0"/>
    <w:rsid w:val="009600A2"/>
    <w:rsid w:val="00960F1F"/>
    <w:rsid w:val="00961465"/>
    <w:rsid w:val="009616A5"/>
    <w:rsid w:val="00964228"/>
    <w:rsid w:val="00964BD6"/>
    <w:rsid w:val="00964E9F"/>
    <w:rsid w:val="00965B10"/>
    <w:rsid w:val="00965E42"/>
    <w:rsid w:val="00966413"/>
    <w:rsid w:val="00966B23"/>
    <w:rsid w:val="00967595"/>
    <w:rsid w:val="00970C9E"/>
    <w:rsid w:val="00971506"/>
    <w:rsid w:val="00971E2F"/>
    <w:rsid w:val="00972511"/>
    <w:rsid w:val="00973413"/>
    <w:rsid w:val="009738B9"/>
    <w:rsid w:val="009738F5"/>
    <w:rsid w:val="00973DC0"/>
    <w:rsid w:val="00973FA4"/>
    <w:rsid w:val="00974A7A"/>
    <w:rsid w:val="00976555"/>
    <w:rsid w:val="00980C61"/>
    <w:rsid w:val="009810A4"/>
    <w:rsid w:val="0098136B"/>
    <w:rsid w:val="0098190A"/>
    <w:rsid w:val="00981B31"/>
    <w:rsid w:val="009825B9"/>
    <w:rsid w:val="00982B8A"/>
    <w:rsid w:val="00983372"/>
    <w:rsid w:val="00983B1B"/>
    <w:rsid w:val="00983FD2"/>
    <w:rsid w:val="00984944"/>
    <w:rsid w:val="00984C93"/>
    <w:rsid w:val="00985007"/>
    <w:rsid w:val="00985C0E"/>
    <w:rsid w:val="00986397"/>
    <w:rsid w:val="00986FF1"/>
    <w:rsid w:val="009876DC"/>
    <w:rsid w:val="009879EC"/>
    <w:rsid w:val="00987A07"/>
    <w:rsid w:val="00987A50"/>
    <w:rsid w:val="00987DC1"/>
    <w:rsid w:val="00990149"/>
    <w:rsid w:val="00990366"/>
    <w:rsid w:val="00990811"/>
    <w:rsid w:val="00990CE0"/>
    <w:rsid w:val="00990FD4"/>
    <w:rsid w:val="0099122F"/>
    <w:rsid w:val="00991777"/>
    <w:rsid w:val="00991CB6"/>
    <w:rsid w:val="0099207D"/>
    <w:rsid w:val="009934E0"/>
    <w:rsid w:val="0099364A"/>
    <w:rsid w:val="00993E1A"/>
    <w:rsid w:val="00993E1C"/>
    <w:rsid w:val="00994051"/>
    <w:rsid w:val="00994065"/>
    <w:rsid w:val="009941AE"/>
    <w:rsid w:val="00994223"/>
    <w:rsid w:val="00994489"/>
    <w:rsid w:val="00994572"/>
    <w:rsid w:val="009950E2"/>
    <w:rsid w:val="00995110"/>
    <w:rsid w:val="00995897"/>
    <w:rsid w:val="00995E33"/>
    <w:rsid w:val="009967D5"/>
    <w:rsid w:val="00996A3E"/>
    <w:rsid w:val="00996EE8"/>
    <w:rsid w:val="009972C1"/>
    <w:rsid w:val="009974D9"/>
    <w:rsid w:val="00997AB4"/>
    <w:rsid w:val="00997C37"/>
    <w:rsid w:val="009A05BF"/>
    <w:rsid w:val="009A0B25"/>
    <w:rsid w:val="009A261F"/>
    <w:rsid w:val="009A2733"/>
    <w:rsid w:val="009A2975"/>
    <w:rsid w:val="009A47B1"/>
    <w:rsid w:val="009A5682"/>
    <w:rsid w:val="009A5A01"/>
    <w:rsid w:val="009A6418"/>
    <w:rsid w:val="009A653F"/>
    <w:rsid w:val="009A6C97"/>
    <w:rsid w:val="009A75C8"/>
    <w:rsid w:val="009A7BBB"/>
    <w:rsid w:val="009B00A2"/>
    <w:rsid w:val="009B12F2"/>
    <w:rsid w:val="009B15CD"/>
    <w:rsid w:val="009B40FD"/>
    <w:rsid w:val="009B48C5"/>
    <w:rsid w:val="009B575B"/>
    <w:rsid w:val="009B607D"/>
    <w:rsid w:val="009B60A5"/>
    <w:rsid w:val="009B6145"/>
    <w:rsid w:val="009B6508"/>
    <w:rsid w:val="009B6C75"/>
    <w:rsid w:val="009B7BD0"/>
    <w:rsid w:val="009C0447"/>
    <w:rsid w:val="009C1EAA"/>
    <w:rsid w:val="009C2BC9"/>
    <w:rsid w:val="009C334B"/>
    <w:rsid w:val="009C34D2"/>
    <w:rsid w:val="009C36B5"/>
    <w:rsid w:val="009C3FDD"/>
    <w:rsid w:val="009C4819"/>
    <w:rsid w:val="009C4F4E"/>
    <w:rsid w:val="009C5AE1"/>
    <w:rsid w:val="009C5C8C"/>
    <w:rsid w:val="009C5FB8"/>
    <w:rsid w:val="009C626B"/>
    <w:rsid w:val="009C634A"/>
    <w:rsid w:val="009C6CE0"/>
    <w:rsid w:val="009C6DC7"/>
    <w:rsid w:val="009D00F1"/>
    <w:rsid w:val="009D0233"/>
    <w:rsid w:val="009D1E37"/>
    <w:rsid w:val="009D26BD"/>
    <w:rsid w:val="009D3CD9"/>
    <w:rsid w:val="009D3F31"/>
    <w:rsid w:val="009D4218"/>
    <w:rsid w:val="009D7055"/>
    <w:rsid w:val="009D7BA7"/>
    <w:rsid w:val="009D7BE1"/>
    <w:rsid w:val="009E0288"/>
    <w:rsid w:val="009E124C"/>
    <w:rsid w:val="009E1B78"/>
    <w:rsid w:val="009E21BE"/>
    <w:rsid w:val="009E2932"/>
    <w:rsid w:val="009E2A7A"/>
    <w:rsid w:val="009E2D3A"/>
    <w:rsid w:val="009E3140"/>
    <w:rsid w:val="009E4861"/>
    <w:rsid w:val="009E4CE0"/>
    <w:rsid w:val="009E6083"/>
    <w:rsid w:val="009E7177"/>
    <w:rsid w:val="009E72A5"/>
    <w:rsid w:val="009F06BE"/>
    <w:rsid w:val="009F0731"/>
    <w:rsid w:val="009F1626"/>
    <w:rsid w:val="009F1D73"/>
    <w:rsid w:val="009F20FD"/>
    <w:rsid w:val="009F2791"/>
    <w:rsid w:val="009F29E0"/>
    <w:rsid w:val="009F2F89"/>
    <w:rsid w:val="009F37B7"/>
    <w:rsid w:val="009F3BA4"/>
    <w:rsid w:val="009F3EC4"/>
    <w:rsid w:val="009F40C7"/>
    <w:rsid w:val="009F46C3"/>
    <w:rsid w:val="009F4B26"/>
    <w:rsid w:val="009F4BED"/>
    <w:rsid w:val="009F51E3"/>
    <w:rsid w:val="009F55F7"/>
    <w:rsid w:val="009F62BE"/>
    <w:rsid w:val="009F71FB"/>
    <w:rsid w:val="009F73C7"/>
    <w:rsid w:val="00A00B91"/>
    <w:rsid w:val="00A0127E"/>
    <w:rsid w:val="00A01E21"/>
    <w:rsid w:val="00A02100"/>
    <w:rsid w:val="00A0272E"/>
    <w:rsid w:val="00A03CA8"/>
    <w:rsid w:val="00A03FFE"/>
    <w:rsid w:val="00A04478"/>
    <w:rsid w:val="00A04A12"/>
    <w:rsid w:val="00A0520A"/>
    <w:rsid w:val="00A05427"/>
    <w:rsid w:val="00A05BB4"/>
    <w:rsid w:val="00A05E75"/>
    <w:rsid w:val="00A06508"/>
    <w:rsid w:val="00A073BA"/>
    <w:rsid w:val="00A109B9"/>
    <w:rsid w:val="00A10BC5"/>
    <w:rsid w:val="00A10DDE"/>
    <w:rsid w:val="00A10F02"/>
    <w:rsid w:val="00A11475"/>
    <w:rsid w:val="00A11622"/>
    <w:rsid w:val="00A11CF1"/>
    <w:rsid w:val="00A12299"/>
    <w:rsid w:val="00A13249"/>
    <w:rsid w:val="00A1345C"/>
    <w:rsid w:val="00A14076"/>
    <w:rsid w:val="00A141A1"/>
    <w:rsid w:val="00A14790"/>
    <w:rsid w:val="00A14C0D"/>
    <w:rsid w:val="00A14FEF"/>
    <w:rsid w:val="00A151C3"/>
    <w:rsid w:val="00A15BC3"/>
    <w:rsid w:val="00A15D82"/>
    <w:rsid w:val="00A164B4"/>
    <w:rsid w:val="00A1698D"/>
    <w:rsid w:val="00A169B6"/>
    <w:rsid w:val="00A17069"/>
    <w:rsid w:val="00A173B4"/>
    <w:rsid w:val="00A173EC"/>
    <w:rsid w:val="00A20650"/>
    <w:rsid w:val="00A20663"/>
    <w:rsid w:val="00A20D04"/>
    <w:rsid w:val="00A21025"/>
    <w:rsid w:val="00A2158E"/>
    <w:rsid w:val="00A227C6"/>
    <w:rsid w:val="00A22B84"/>
    <w:rsid w:val="00A22D94"/>
    <w:rsid w:val="00A22F2A"/>
    <w:rsid w:val="00A23B49"/>
    <w:rsid w:val="00A26956"/>
    <w:rsid w:val="00A27486"/>
    <w:rsid w:val="00A2764B"/>
    <w:rsid w:val="00A304A1"/>
    <w:rsid w:val="00A31B5F"/>
    <w:rsid w:val="00A31DD7"/>
    <w:rsid w:val="00A3265D"/>
    <w:rsid w:val="00A328C0"/>
    <w:rsid w:val="00A32C90"/>
    <w:rsid w:val="00A33471"/>
    <w:rsid w:val="00A33543"/>
    <w:rsid w:val="00A3389B"/>
    <w:rsid w:val="00A33903"/>
    <w:rsid w:val="00A33F9C"/>
    <w:rsid w:val="00A34320"/>
    <w:rsid w:val="00A36FC1"/>
    <w:rsid w:val="00A378C4"/>
    <w:rsid w:val="00A379A5"/>
    <w:rsid w:val="00A37A88"/>
    <w:rsid w:val="00A41BC1"/>
    <w:rsid w:val="00A41DE3"/>
    <w:rsid w:val="00A41F74"/>
    <w:rsid w:val="00A42651"/>
    <w:rsid w:val="00A42F08"/>
    <w:rsid w:val="00A43C69"/>
    <w:rsid w:val="00A4431E"/>
    <w:rsid w:val="00A45A08"/>
    <w:rsid w:val="00A45EE4"/>
    <w:rsid w:val="00A46340"/>
    <w:rsid w:val="00A4721B"/>
    <w:rsid w:val="00A47C3D"/>
    <w:rsid w:val="00A47EFC"/>
    <w:rsid w:val="00A5064C"/>
    <w:rsid w:val="00A515A1"/>
    <w:rsid w:val="00A51674"/>
    <w:rsid w:val="00A517A8"/>
    <w:rsid w:val="00A52019"/>
    <w:rsid w:val="00A52294"/>
    <w:rsid w:val="00A53724"/>
    <w:rsid w:val="00A53CE4"/>
    <w:rsid w:val="00A54554"/>
    <w:rsid w:val="00A546DC"/>
    <w:rsid w:val="00A54D2F"/>
    <w:rsid w:val="00A551F4"/>
    <w:rsid w:val="00A55691"/>
    <w:rsid w:val="00A55E5F"/>
    <w:rsid w:val="00A56066"/>
    <w:rsid w:val="00A565C1"/>
    <w:rsid w:val="00A56E59"/>
    <w:rsid w:val="00A577FD"/>
    <w:rsid w:val="00A57AD3"/>
    <w:rsid w:val="00A57DF7"/>
    <w:rsid w:val="00A57E04"/>
    <w:rsid w:val="00A60B70"/>
    <w:rsid w:val="00A60BFC"/>
    <w:rsid w:val="00A610EA"/>
    <w:rsid w:val="00A61922"/>
    <w:rsid w:val="00A61A91"/>
    <w:rsid w:val="00A61B6D"/>
    <w:rsid w:val="00A64354"/>
    <w:rsid w:val="00A65290"/>
    <w:rsid w:val="00A65540"/>
    <w:rsid w:val="00A65B2F"/>
    <w:rsid w:val="00A66252"/>
    <w:rsid w:val="00A66946"/>
    <w:rsid w:val="00A66E9B"/>
    <w:rsid w:val="00A678D1"/>
    <w:rsid w:val="00A67D41"/>
    <w:rsid w:val="00A70262"/>
    <w:rsid w:val="00A703D2"/>
    <w:rsid w:val="00A70AE0"/>
    <w:rsid w:val="00A72250"/>
    <w:rsid w:val="00A73129"/>
    <w:rsid w:val="00A73DF3"/>
    <w:rsid w:val="00A73EFD"/>
    <w:rsid w:val="00A742D8"/>
    <w:rsid w:val="00A7462D"/>
    <w:rsid w:val="00A7482F"/>
    <w:rsid w:val="00A74CB4"/>
    <w:rsid w:val="00A75380"/>
    <w:rsid w:val="00A76495"/>
    <w:rsid w:val="00A7669D"/>
    <w:rsid w:val="00A769FA"/>
    <w:rsid w:val="00A76E29"/>
    <w:rsid w:val="00A776CE"/>
    <w:rsid w:val="00A7781A"/>
    <w:rsid w:val="00A77A4E"/>
    <w:rsid w:val="00A80110"/>
    <w:rsid w:val="00A80165"/>
    <w:rsid w:val="00A8080D"/>
    <w:rsid w:val="00A8124D"/>
    <w:rsid w:val="00A813D2"/>
    <w:rsid w:val="00A8162F"/>
    <w:rsid w:val="00A817DE"/>
    <w:rsid w:val="00A82346"/>
    <w:rsid w:val="00A82605"/>
    <w:rsid w:val="00A82A31"/>
    <w:rsid w:val="00A82A46"/>
    <w:rsid w:val="00A82E1A"/>
    <w:rsid w:val="00A83D3C"/>
    <w:rsid w:val="00A83D68"/>
    <w:rsid w:val="00A84074"/>
    <w:rsid w:val="00A84250"/>
    <w:rsid w:val="00A842D3"/>
    <w:rsid w:val="00A847AB"/>
    <w:rsid w:val="00A855DE"/>
    <w:rsid w:val="00A85687"/>
    <w:rsid w:val="00A857B7"/>
    <w:rsid w:val="00A86D03"/>
    <w:rsid w:val="00A87565"/>
    <w:rsid w:val="00A9109F"/>
    <w:rsid w:val="00A914F7"/>
    <w:rsid w:val="00A91CAF"/>
    <w:rsid w:val="00A92BA1"/>
    <w:rsid w:val="00A9336A"/>
    <w:rsid w:val="00A93624"/>
    <w:rsid w:val="00A93C74"/>
    <w:rsid w:val="00A94197"/>
    <w:rsid w:val="00A9440F"/>
    <w:rsid w:val="00A94F10"/>
    <w:rsid w:val="00A951E3"/>
    <w:rsid w:val="00A95A1C"/>
    <w:rsid w:val="00A95A32"/>
    <w:rsid w:val="00A964E4"/>
    <w:rsid w:val="00A96CD4"/>
    <w:rsid w:val="00AA00D0"/>
    <w:rsid w:val="00AA0621"/>
    <w:rsid w:val="00AA08DA"/>
    <w:rsid w:val="00AA0FAC"/>
    <w:rsid w:val="00AA0FE4"/>
    <w:rsid w:val="00AA1133"/>
    <w:rsid w:val="00AA1C95"/>
    <w:rsid w:val="00AA2106"/>
    <w:rsid w:val="00AA2AA4"/>
    <w:rsid w:val="00AA38CD"/>
    <w:rsid w:val="00AA3B0D"/>
    <w:rsid w:val="00AA57BD"/>
    <w:rsid w:val="00AA5FFF"/>
    <w:rsid w:val="00AA6508"/>
    <w:rsid w:val="00AA6DA7"/>
    <w:rsid w:val="00AA6E24"/>
    <w:rsid w:val="00AA7237"/>
    <w:rsid w:val="00AA7E82"/>
    <w:rsid w:val="00AA7F74"/>
    <w:rsid w:val="00AB0036"/>
    <w:rsid w:val="00AB034B"/>
    <w:rsid w:val="00AB086E"/>
    <w:rsid w:val="00AB114E"/>
    <w:rsid w:val="00AB1A00"/>
    <w:rsid w:val="00AB2409"/>
    <w:rsid w:val="00AB24F3"/>
    <w:rsid w:val="00AB2A33"/>
    <w:rsid w:val="00AB316D"/>
    <w:rsid w:val="00AB34C6"/>
    <w:rsid w:val="00AB360B"/>
    <w:rsid w:val="00AB3721"/>
    <w:rsid w:val="00AB4089"/>
    <w:rsid w:val="00AB4117"/>
    <w:rsid w:val="00AB43F6"/>
    <w:rsid w:val="00AB4A5D"/>
    <w:rsid w:val="00AB4C7B"/>
    <w:rsid w:val="00AB4F58"/>
    <w:rsid w:val="00AB5139"/>
    <w:rsid w:val="00AB52A8"/>
    <w:rsid w:val="00AB52C7"/>
    <w:rsid w:val="00AB55E0"/>
    <w:rsid w:val="00AB56F4"/>
    <w:rsid w:val="00AB5AB3"/>
    <w:rsid w:val="00AB5ED8"/>
    <w:rsid w:val="00AB6348"/>
    <w:rsid w:val="00AB64CA"/>
    <w:rsid w:val="00AB704F"/>
    <w:rsid w:val="00AC0238"/>
    <w:rsid w:val="00AC0264"/>
    <w:rsid w:val="00AC0744"/>
    <w:rsid w:val="00AC10F9"/>
    <w:rsid w:val="00AC18AF"/>
    <w:rsid w:val="00AC2595"/>
    <w:rsid w:val="00AC2C8A"/>
    <w:rsid w:val="00AC2CB8"/>
    <w:rsid w:val="00AC3283"/>
    <w:rsid w:val="00AC40BD"/>
    <w:rsid w:val="00AC42A3"/>
    <w:rsid w:val="00AC4C0C"/>
    <w:rsid w:val="00AC59C6"/>
    <w:rsid w:val="00AC5A7B"/>
    <w:rsid w:val="00AC5BD5"/>
    <w:rsid w:val="00AC5EC4"/>
    <w:rsid w:val="00AC6738"/>
    <w:rsid w:val="00AC680F"/>
    <w:rsid w:val="00AC6891"/>
    <w:rsid w:val="00AC6BC6"/>
    <w:rsid w:val="00AC713F"/>
    <w:rsid w:val="00AC789D"/>
    <w:rsid w:val="00AD0711"/>
    <w:rsid w:val="00AD0FB3"/>
    <w:rsid w:val="00AD23C1"/>
    <w:rsid w:val="00AD2D9F"/>
    <w:rsid w:val="00AD3506"/>
    <w:rsid w:val="00AD396C"/>
    <w:rsid w:val="00AD3F86"/>
    <w:rsid w:val="00AD53DA"/>
    <w:rsid w:val="00AD56E3"/>
    <w:rsid w:val="00AD5AAD"/>
    <w:rsid w:val="00AD66C5"/>
    <w:rsid w:val="00AD6879"/>
    <w:rsid w:val="00AD6974"/>
    <w:rsid w:val="00AD7F04"/>
    <w:rsid w:val="00AE0407"/>
    <w:rsid w:val="00AE0986"/>
    <w:rsid w:val="00AE0E03"/>
    <w:rsid w:val="00AE1988"/>
    <w:rsid w:val="00AE25DD"/>
    <w:rsid w:val="00AE364C"/>
    <w:rsid w:val="00AE4883"/>
    <w:rsid w:val="00AE65E2"/>
    <w:rsid w:val="00AE6611"/>
    <w:rsid w:val="00AE6B55"/>
    <w:rsid w:val="00AE6D3D"/>
    <w:rsid w:val="00AE7BD2"/>
    <w:rsid w:val="00AF0A70"/>
    <w:rsid w:val="00AF0AA5"/>
    <w:rsid w:val="00AF0EAD"/>
    <w:rsid w:val="00AF1460"/>
    <w:rsid w:val="00AF1799"/>
    <w:rsid w:val="00AF17D0"/>
    <w:rsid w:val="00AF1DD2"/>
    <w:rsid w:val="00AF2495"/>
    <w:rsid w:val="00AF2662"/>
    <w:rsid w:val="00AF2B8A"/>
    <w:rsid w:val="00AF2EEE"/>
    <w:rsid w:val="00AF31E2"/>
    <w:rsid w:val="00AF384F"/>
    <w:rsid w:val="00AF3E35"/>
    <w:rsid w:val="00AF45CD"/>
    <w:rsid w:val="00AF4664"/>
    <w:rsid w:val="00AF51B7"/>
    <w:rsid w:val="00AF52A9"/>
    <w:rsid w:val="00AF5D87"/>
    <w:rsid w:val="00AF5DD6"/>
    <w:rsid w:val="00AF6640"/>
    <w:rsid w:val="00AF6BEF"/>
    <w:rsid w:val="00AF762E"/>
    <w:rsid w:val="00AF783B"/>
    <w:rsid w:val="00AF7977"/>
    <w:rsid w:val="00B001E1"/>
    <w:rsid w:val="00B001EA"/>
    <w:rsid w:val="00B00D9A"/>
    <w:rsid w:val="00B011F7"/>
    <w:rsid w:val="00B01B00"/>
    <w:rsid w:val="00B01BF1"/>
    <w:rsid w:val="00B020F2"/>
    <w:rsid w:val="00B026F4"/>
    <w:rsid w:val="00B0282C"/>
    <w:rsid w:val="00B028E1"/>
    <w:rsid w:val="00B02DD3"/>
    <w:rsid w:val="00B02DD5"/>
    <w:rsid w:val="00B02E1A"/>
    <w:rsid w:val="00B033FB"/>
    <w:rsid w:val="00B041C8"/>
    <w:rsid w:val="00B041E3"/>
    <w:rsid w:val="00B05133"/>
    <w:rsid w:val="00B0575C"/>
    <w:rsid w:val="00B05D1D"/>
    <w:rsid w:val="00B064C5"/>
    <w:rsid w:val="00B07B8A"/>
    <w:rsid w:val="00B10E98"/>
    <w:rsid w:val="00B111C1"/>
    <w:rsid w:val="00B117E8"/>
    <w:rsid w:val="00B11BAF"/>
    <w:rsid w:val="00B1266A"/>
    <w:rsid w:val="00B12F75"/>
    <w:rsid w:val="00B13E9B"/>
    <w:rsid w:val="00B14426"/>
    <w:rsid w:val="00B146B8"/>
    <w:rsid w:val="00B147E9"/>
    <w:rsid w:val="00B14DC1"/>
    <w:rsid w:val="00B14E56"/>
    <w:rsid w:val="00B150DB"/>
    <w:rsid w:val="00B15449"/>
    <w:rsid w:val="00B16040"/>
    <w:rsid w:val="00B1621D"/>
    <w:rsid w:val="00B166B0"/>
    <w:rsid w:val="00B175AD"/>
    <w:rsid w:val="00B17648"/>
    <w:rsid w:val="00B17C45"/>
    <w:rsid w:val="00B20FB3"/>
    <w:rsid w:val="00B21604"/>
    <w:rsid w:val="00B228E4"/>
    <w:rsid w:val="00B22AB8"/>
    <w:rsid w:val="00B23BE5"/>
    <w:rsid w:val="00B24364"/>
    <w:rsid w:val="00B25CFE"/>
    <w:rsid w:val="00B25EE8"/>
    <w:rsid w:val="00B27618"/>
    <w:rsid w:val="00B27C82"/>
    <w:rsid w:val="00B27FC9"/>
    <w:rsid w:val="00B3054A"/>
    <w:rsid w:val="00B30E2C"/>
    <w:rsid w:val="00B317E8"/>
    <w:rsid w:val="00B318C7"/>
    <w:rsid w:val="00B319FF"/>
    <w:rsid w:val="00B31D4F"/>
    <w:rsid w:val="00B31F55"/>
    <w:rsid w:val="00B329D3"/>
    <w:rsid w:val="00B330B3"/>
    <w:rsid w:val="00B346AA"/>
    <w:rsid w:val="00B346FC"/>
    <w:rsid w:val="00B350B7"/>
    <w:rsid w:val="00B35ED0"/>
    <w:rsid w:val="00B3694D"/>
    <w:rsid w:val="00B3793F"/>
    <w:rsid w:val="00B37AAB"/>
    <w:rsid w:val="00B37BB8"/>
    <w:rsid w:val="00B37C89"/>
    <w:rsid w:val="00B37DBC"/>
    <w:rsid w:val="00B4033F"/>
    <w:rsid w:val="00B407AD"/>
    <w:rsid w:val="00B40E08"/>
    <w:rsid w:val="00B42A99"/>
    <w:rsid w:val="00B42CD4"/>
    <w:rsid w:val="00B430AB"/>
    <w:rsid w:val="00B436A6"/>
    <w:rsid w:val="00B439AD"/>
    <w:rsid w:val="00B43B53"/>
    <w:rsid w:val="00B445CA"/>
    <w:rsid w:val="00B45B7E"/>
    <w:rsid w:val="00B4616D"/>
    <w:rsid w:val="00B46305"/>
    <w:rsid w:val="00B46900"/>
    <w:rsid w:val="00B46F3B"/>
    <w:rsid w:val="00B47C7C"/>
    <w:rsid w:val="00B516E8"/>
    <w:rsid w:val="00B51700"/>
    <w:rsid w:val="00B51E2E"/>
    <w:rsid w:val="00B51FF1"/>
    <w:rsid w:val="00B521F8"/>
    <w:rsid w:val="00B53621"/>
    <w:rsid w:val="00B53DA8"/>
    <w:rsid w:val="00B54FFF"/>
    <w:rsid w:val="00B55536"/>
    <w:rsid w:val="00B55A23"/>
    <w:rsid w:val="00B561BB"/>
    <w:rsid w:val="00B56703"/>
    <w:rsid w:val="00B567C6"/>
    <w:rsid w:val="00B56FEB"/>
    <w:rsid w:val="00B57293"/>
    <w:rsid w:val="00B57D38"/>
    <w:rsid w:val="00B609A7"/>
    <w:rsid w:val="00B60AED"/>
    <w:rsid w:val="00B60C51"/>
    <w:rsid w:val="00B612FF"/>
    <w:rsid w:val="00B61D03"/>
    <w:rsid w:val="00B620A5"/>
    <w:rsid w:val="00B62276"/>
    <w:rsid w:val="00B636F0"/>
    <w:rsid w:val="00B6384F"/>
    <w:rsid w:val="00B643BF"/>
    <w:rsid w:val="00B64408"/>
    <w:rsid w:val="00B651BC"/>
    <w:rsid w:val="00B65643"/>
    <w:rsid w:val="00B6592B"/>
    <w:rsid w:val="00B65B64"/>
    <w:rsid w:val="00B65EEF"/>
    <w:rsid w:val="00B65FEE"/>
    <w:rsid w:val="00B6605C"/>
    <w:rsid w:val="00B66145"/>
    <w:rsid w:val="00B66F13"/>
    <w:rsid w:val="00B6700B"/>
    <w:rsid w:val="00B6743D"/>
    <w:rsid w:val="00B67638"/>
    <w:rsid w:val="00B67DD9"/>
    <w:rsid w:val="00B70209"/>
    <w:rsid w:val="00B70D2E"/>
    <w:rsid w:val="00B71077"/>
    <w:rsid w:val="00B718C4"/>
    <w:rsid w:val="00B721AE"/>
    <w:rsid w:val="00B72391"/>
    <w:rsid w:val="00B72713"/>
    <w:rsid w:val="00B72C56"/>
    <w:rsid w:val="00B72F74"/>
    <w:rsid w:val="00B73A6F"/>
    <w:rsid w:val="00B73B59"/>
    <w:rsid w:val="00B74637"/>
    <w:rsid w:val="00B77C86"/>
    <w:rsid w:val="00B77CE8"/>
    <w:rsid w:val="00B77EB0"/>
    <w:rsid w:val="00B77ED9"/>
    <w:rsid w:val="00B806C1"/>
    <w:rsid w:val="00B8170B"/>
    <w:rsid w:val="00B82159"/>
    <w:rsid w:val="00B82679"/>
    <w:rsid w:val="00B829F3"/>
    <w:rsid w:val="00B82B41"/>
    <w:rsid w:val="00B83661"/>
    <w:rsid w:val="00B836E7"/>
    <w:rsid w:val="00B839F6"/>
    <w:rsid w:val="00B8406C"/>
    <w:rsid w:val="00B855FE"/>
    <w:rsid w:val="00B85A3E"/>
    <w:rsid w:val="00B863B1"/>
    <w:rsid w:val="00B86AA8"/>
    <w:rsid w:val="00B86C80"/>
    <w:rsid w:val="00B875FE"/>
    <w:rsid w:val="00B87906"/>
    <w:rsid w:val="00B87D42"/>
    <w:rsid w:val="00B90A60"/>
    <w:rsid w:val="00B910E8"/>
    <w:rsid w:val="00B922F4"/>
    <w:rsid w:val="00B928F0"/>
    <w:rsid w:val="00B92BA0"/>
    <w:rsid w:val="00B92F09"/>
    <w:rsid w:val="00B93086"/>
    <w:rsid w:val="00B939EA"/>
    <w:rsid w:val="00B93A74"/>
    <w:rsid w:val="00B94247"/>
    <w:rsid w:val="00B94C88"/>
    <w:rsid w:val="00B954CA"/>
    <w:rsid w:val="00B95AC3"/>
    <w:rsid w:val="00B95D91"/>
    <w:rsid w:val="00B95EBF"/>
    <w:rsid w:val="00B96C6B"/>
    <w:rsid w:val="00B97227"/>
    <w:rsid w:val="00B9734B"/>
    <w:rsid w:val="00BA0944"/>
    <w:rsid w:val="00BA0BAD"/>
    <w:rsid w:val="00BA0FEF"/>
    <w:rsid w:val="00BA14CC"/>
    <w:rsid w:val="00BA17F5"/>
    <w:rsid w:val="00BA19ED"/>
    <w:rsid w:val="00BA2E43"/>
    <w:rsid w:val="00BA48A9"/>
    <w:rsid w:val="00BA4B8D"/>
    <w:rsid w:val="00BA5605"/>
    <w:rsid w:val="00BA5F45"/>
    <w:rsid w:val="00BA60B6"/>
    <w:rsid w:val="00BA703E"/>
    <w:rsid w:val="00BA71CE"/>
    <w:rsid w:val="00BA72F7"/>
    <w:rsid w:val="00BA7ADA"/>
    <w:rsid w:val="00BB1343"/>
    <w:rsid w:val="00BB1D72"/>
    <w:rsid w:val="00BB20AC"/>
    <w:rsid w:val="00BB2EAC"/>
    <w:rsid w:val="00BB307E"/>
    <w:rsid w:val="00BB391D"/>
    <w:rsid w:val="00BB4F83"/>
    <w:rsid w:val="00BB510C"/>
    <w:rsid w:val="00BB5E8A"/>
    <w:rsid w:val="00BB65AC"/>
    <w:rsid w:val="00BB67B7"/>
    <w:rsid w:val="00BB6A52"/>
    <w:rsid w:val="00BB6CF4"/>
    <w:rsid w:val="00BB7074"/>
    <w:rsid w:val="00BB7078"/>
    <w:rsid w:val="00BB74F7"/>
    <w:rsid w:val="00BC0F7D"/>
    <w:rsid w:val="00BC205A"/>
    <w:rsid w:val="00BC25B2"/>
    <w:rsid w:val="00BC3CB2"/>
    <w:rsid w:val="00BC3ECD"/>
    <w:rsid w:val="00BC3EE1"/>
    <w:rsid w:val="00BC4731"/>
    <w:rsid w:val="00BC49D2"/>
    <w:rsid w:val="00BC5AFE"/>
    <w:rsid w:val="00BC5F5A"/>
    <w:rsid w:val="00BD0105"/>
    <w:rsid w:val="00BD09A8"/>
    <w:rsid w:val="00BD10E5"/>
    <w:rsid w:val="00BD1246"/>
    <w:rsid w:val="00BD1ABF"/>
    <w:rsid w:val="00BD257C"/>
    <w:rsid w:val="00BD290B"/>
    <w:rsid w:val="00BD2A06"/>
    <w:rsid w:val="00BD2D0C"/>
    <w:rsid w:val="00BD4189"/>
    <w:rsid w:val="00BD4835"/>
    <w:rsid w:val="00BD49B4"/>
    <w:rsid w:val="00BD4A2E"/>
    <w:rsid w:val="00BD512A"/>
    <w:rsid w:val="00BD576A"/>
    <w:rsid w:val="00BD5989"/>
    <w:rsid w:val="00BD659E"/>
    <w:rsid w:val="00BD6DD1"/>
    <w:rsid w:val="00BD6F7B"/>
    <w:rsid w:val="00BD76EE"/>
    <w:rsid w:val="00BD7D31"/>
    <w:rsid w:val="00BE16BE"/>
    <w:rsid w:val="00BE28F3"/>
    <w:rsid w:val="00BE2B45"/>
    <w:rsid w:val="00BE2BB8"/>
    <w:rsid w:val="00BE3255"/>
    <w:rsid w:val="00BE35F0"/>
    <w:rsid w:val="00BE410F"/>
    <w:rsid w:val="00BE47F1"/>
    <w:rsid w:val="00BE523C"/>
    <w:rsid w:val="00BE5488"/>
    <w:rsid w:val="00BE57F0"/>
    <w:rsid w:val="00BE6E51"/>
    <w:rsid w:val="00BE74DC"/>
    <w:rsid w:val="00BE78B5"/>
    <w:rsid w:val="00BE7FDF"/>
    <w:rsid w:val="00BF0173"/>
    <w:rsid w:val="00BF0190"/>
    <w:rsid w:val="00BF0CC7"/>
    <w:rsid w:val="00BF0EA8"/>
    <w:rsid w:val="00BF0FC2"/>
    <w:rsid w:val="00BF128E"/>
    <w:rsid w:val="00BF1BA3"/>
    <w:rsid w:val="00BF1E6D"/>
    <w:rsid w:val="00BF246B"/>
    <w:rsid w:val="00BF29EE"/>
    <w:rsid w:val="00BF31CF"/>
    <w:rsid w:val="00BF35A7"/>
    <w:rsid w:val="00BF40AC"/>
    <w:rsid w:val="00BF532D"/>
    <w:rsid w:val="00BF72E1"/>
    <w:rsid w:val="00BF7629"/>
    <w:rsid w:val="00BF7B56"/>
    <w:rsid w:val="00BF7D7F"/>
    <w:rsid w:val="00BF7DB8"/>
    <w:rsid w:val="00BF7F87"/>
    <w:rsid w:val="00C00398"/>
    <w:rsid w:val="00C00551"/>
    <w:rsid w:val="00C005AB"/>
    <w:rsid w:val="00C00695"/>
    <w:rsid w:val="00C00D6C"/>
    <w:rsid w:val="00C01326"/>
    <w:rsid w:val="00C01E06"/>
    <w:rsid w:val="00C02DB4"/>
    <w:rsid w:val="00C03D73"/>
    <w:rsid w:val="00C042AD"/>
    <w:rsid w:val="00C04828"/>
    <w:rsid w:val="00C060A3"/>
    <w:rsid w:val="00C061B5"/>
    <w:rsid w:val="00C06AA7"/>
    <w:rsid w:val="00C06CB9"/>
    <w:rsid w:val="00C07019"/>
    <w:rsid w:val="00C07090"/>
    <w:rsid w:val="00C0709F"/>
    <w:rsid w:val="00C0746B"/>
    <w:rsid w:val="00C074DD"/>
    <w:rsid w:val="00C0775D"/>
    <w:rsid w:val="00C10C6D"/>
    <w:rsid w:val="00C114D2"/>
    <w:rsid w:val="00C1217A"/>
    <w:rsid w:val="00C12693"/>
    <w:rsid w:val="00C129C1"/>
    <w:rsid w:val="00C12D05"/>
    <w:rsid w:val="00C137A2"/>
    <w:rsid w:val="00C13E03"/>
    <w:rsid w:val="00C14808"/>
    <w:rsid w:val="00C1496A"/>
    <w:rsid w:val="00C14F49"/>
    <w:rsid w:val="00C15082"/>
    <w:rsid w:val="00C15412"/>
    <w:rsid w:val="00C15A00"/>
    <w:rsid w:val="00C16085"/>
    <w:rsid w:val="00C170D3"/>
    <w:rsid w:val="00C17F94"/>
    <w:rsid w:val="00C20E25"/>
    <w:rsid w:val="00C211DE"/>
    <w:rsid w:val="00C215D5"/>
    <w:rsid w:val="00C21B20"/>
    <w:rsid w:val="00C22186"/>
    <w:rsid w:val="00C222A4"/>
    <w:rsid w:val="00C2288E"/>
    <w:rsid w:val="00C228A7"/>
    <w:rsid w:val="00C23195"/>
    <w:rsid w:val="00C23F16"/>
    <w:rsid w:val="00C23F4F"/>
    <w:rsid w:val="00C2442E"/>
    <w:rsid w:val="00C2466A"/>
    <w:rsid w:val="00C24B88"/>
    <w:rsid w:val="00C25F5C"/>
    <w:rsid w:val="00C269D2"/>
    <w:rsid w:val="00C275DD"/>
    <w:rsid w:val="00C279B9"/>
    <w:rsid w:val="00C27AB9"/>
    <w:rsid w:val="00C27F93"/>
    <w:rsid w:val="00C306D9"/>
    <w:rsid w:val="00C30E62"/>
    <w:rsid w:val="00C30FDC"/>
    <w:rsid w:val="00C3135F"/>
    <w:rsid w:val="00C3156C"/>
    <w:rsid w:val="00C318A9"/>
    <w:rsid w:val="00C31BED"/>
    <w:rsid w:val="00C32285"/>
    <w:rsid w:val="00C3237B"/>
    <w:rsid w:val="00C33079"/>
    <w:rsid w:val="00C332AA"/>
    <w:rsid w:val="00C33862"/>
    <w:rsid w:val="00C3392F"/>
    <w:rsid w:val="00C341CB"/>
    <w:rsid w:val="00C34FCC"/>
    <w:rsid w:val="00C3537F"/>
    <w:rsid w:val="00C35C6A"/>
    <w:rsid w:val="00C35ECA"/>
    <w:rsid w:val="00C3672E"/>
    <w:rsid w:val="00C36935"/>
    <w:rsid w:val="00C36A9E"/>
    <w:rsid w:val="00C37410"/>
    <w:rsid w:val="00C403D5"/>
    <w:rsid w:val="00C40486"/>
    <w:rsid w:val="00C40877"/>
    <w:rsid w:val="00C41068"/>
    <w:rsid w:val="00C418A4"/>
    <w:rsid w:val="00C41B6C"/>
    <w:rsid w:val="00C43BD5"/>
    <w:rsid w:val="00C440FB"/>
    <w:rsid w:val="00C443EC"/>
    <w:rsid w:val="00C44D02"/>
    <w:rsid w:val="00C44DAA"/>
    <w:rsid w:val="00C45231"/>
    <w:rsid w:val="00C453A9"/>
    <w:rsid w:val="00C458D5"/>
    <w:rsid w:val="00C46F02"/>
    <w:rsid w:val="00C472B0"/>
    <w:rsid w:val="00C478D8"/>
    <w:rsid w:val="00C47EE5"/>
    <w:rsid w:val="00C5087B"/>
    <w:rsid w:val="00C51158"/>
    <w:rsid w:val="00C516D7"/>
    <w:rsid w:val="00C523F2"/>
    <w:rsid w:val="00C5312E"/>
    <w:rsid w:val="00C53FC0"/>
    <w:rsid w:val="00C551FF"/>
    <w:rsid w:val="00C55689"/>
    <w:rsid w:val="00C55B6D"/>
    <w:rsid w:val="00C55D7E"/>
    <w:rsid w:val="00C55E7A"/>
    <w:rsid w:val="00C560D7"/>
    <w:rsid w:val="00C560E5"/>
    <w:rsid w:val="00C563EA"/>
    <w:rsid w:val="00C56673"/>
    <w:rsid w:val="00C567FB"/>
    <w:rsid w:val="00C574ED"/>
    <w:rsid w:val="00C604E0"/>
    <w:rsid w:val="00C607AD"/>
    <w:rsid w:val="00C60A97"/>
    <w:rsid w:val="00C60D48"/>
    <w:rsid w:val="00C61382"/>
    <w:rsid w:val="00C61B54"/>
    <w:rsid w:val="00C61C71"/>
    <w:rsid w:val="00C6257D"/>
    <w:rsid w:val="00C62F35"/>
    <w:rsid w:val="00C63600"/>
    <w:rsid w:val="00C63804"/>
    <w:rsid w:val="00C63920"/>
    <w:rsid w:val="00C63E36"/>
    <w:rsid w:val="00C6433D"/>
    <w:rsid w:val="00C645C1"/>
    <w:rsid w:val="00C646B3"/>
    <w:rsid w:val="00C6480E"/>
    <w:rsid w:val="00C64F9E"/>
    <w:rsid w:val="00C65810"/>
    <w:rsid w:val="00C65B94"/>
    <w:rsid w:val="00C65DB8"/>
    <w:rsid w:val="00C65E5C"/>
    <w:rsid w:val="00C671D4"/>
    <w:rsid w:val="00C67610"/>
    <w:rsid w:val="00C6789E"/>
    <w:rsid w:val="00C701FD"/>
    <w:rsid w:val="00C70380"/>
    <w:rsid w:val="00C70ADB"/>
    <w:rsid w:val="00C711EE"/>
    <w:rsid w:val="00C714BD"/>
    <w:rsid w:val="00C71AA9"/>
    <w:rsid w:val="00C72228"/>
    <w:rsid w:val="00C72833"/>
    <w:rsid w:val="00C735E5"/>
    <w:rsid w:val="00C73673"/>
    <w:rsid w:val="00C73A44"/>
    <w:rsid w:val="00C73B85"/>
    <w:rsid w:val="00C73C78"/>
    <w:rsid w:val="00C74C2A"/>
    <w:rsid w:val="00C74CD4"/>
    <w:rsid w:val="00C74FC7"/>
    <w:rsid w:val="00C75C8C"/>
    <w:rsid w:val="00C76F81"/>
    <w:rsid w:val="00C771B6"/>
    <w:rsid w:val="00C772D8"/>
    <w:rsid w:val="00C776A5"/>
    <w:rsid w:val="00C77B44"/>
    <w:rsid w:val="00C77DD3"/>
    <w:rsid w:val="00C80F1D"/>
    <w:rsid w:val="00C812C0"/>
    <w:rsid w:val="00C8178B"/>
    <w:rsid w:val="00C8253E"/>
    <w:rsid w:val="00C82E78"/>
    <w:rsid w:val="00C837DB"/>
    <w:rsid w:val="00C83833"/>
    <w:rsid w:val="00C83AE0"/>
    <w:rsid w:val="00C8491D"/>
    <w:rsid w:val="00C849EA"/>
    <w:rsid w:val="00C84C3F"/>
    <w:rsid w:val="00C84D88"/>
    <w:rsid w:val="00C85D73"/>
    <w:rsid w:val="00C8601B"/>
    <w:rsid w:val="00C866D2"/>
    <w:rsid w:val="00C86920"/>
    <w:rsid w:val="00C905A9"/>
    <w:rsid w:val="00C908D8"/>
    <w:rsid w:val="00C91962"/>
    <w:rsid w:val="00C92958"/>
    <w:rsid w:val="00C92DA4"/>
    <w:rsid w:val="00C92DC1"/>
    <w:rsid w:val="00C93720"/>
    <w:rsid w:val="00C93B88"/>
    <w:rsid w:val="00C93F40"/>
    <w:rsid w:val="00C9474D"/>
    <w:rsid w:val="00C95064"/>
    <w:rsid w:val="00C95465"/>
    <w:rsid w:val="00C958F9"/>
    <w:rsid w:val="00C9597B"/>
    <w:rsid w:val="00C95DFF"/>
    <w:rsid w:val="00C96896"/>
    <w:rsid w:val="00C9724C"/>
    <w:rsid w:val="00C97789"/>
    <w:rsid w:val="00CA0EE9"/>
    <w:rsid w:val="00CA12A4"/>
    <w:rsid w:val="00CA1A5D"/>
    <w:rsid w:val="00CA1E48"/>
    <w:rsid w:val="00CA2283"/>
    <w:rsid w:val="00CA2ED8"/>
    <w:rsid w:val="00CA2F89"/>
    <w:rsid w:val="00CA3C96"/>
    <w:rsid w:val="00CA3D0C"/>
    <w:rsid w:val="00CA3EE8"/>
    <w:rsid w:val="00CA4AAD"/>
    <w:rsid w:val="00CA4C5E"/>
    <w:rsid w:val="00CA500B"/>
    <w:rsid w:val="00CA526B"/>
    <w:rsid w:val="00CA52AC"/>
    <w:rsid w:val="00CA614B"/>
    <w:rsid w:val="00CA7193"/>
    <w:rsid w:val="00CA7B21"/>
    <w:rsid w:val="00CA7BF2"/>
    <w:rsid w:val="00CB0502"/>
    <w:rsid w:val="00CB0592"/>
    <w:rsid w:val="00CB08AF"/>
    <w:rsid w:val="00CB102F"/>
    <w:rsid w:val="00CB13BC"/>
    <w:rsid w:val="00CB190F"/>
    <w:rsid w:val="00CB2527"/>
    <w:rsid w:val="00CB2604"/>
    <w:rsid w:val="00CB276A"/>
    <w:rsid w:val="00CB2A4E"/>
    <w:rsid w:val="00CB2B6E"/>
    <w:rsid w:val="00CB337A"/>
    <w:rsid w:val="00CB34E3"/>
    <w:rsid w:val="00CB36F4"/>
    <w:rsid w:val="00CB45C0"/>
    <w:rsid w:val="00CB47B6"/>
    <w:rsid w:val="00CB596B"/>
    <w:rsid w:val="00CB68EF"/>
    <w:rsid w:val="00CB7132"/>
    <w:rsid w:val="00CB769A"/>
    <w:rsid w:val="00CB7CBF"/>
    <w:rsid w:val="00CC021C"/>
    <w:rsid w:val="00CC04F2"/>
    <w:rsid w:val="00CC0753"/>
    <w:rsid w:val="00CC18D1"/>
    <w:rsid w:val="00CC2C51"/>
    <w:rsid w:val="00CC36A7"/>
    <w:rsid w:val="00CC397E"/>
    <w:rsid w:val="00CC4219"/>
    <w:rsid w:val="00CC4A7C"/>
    <w:rsid w:val="00CC4EA9"/>
    <w:rsid w:val="00CC5520"/>
    <w:rsid w:val="00CC569D"/>
    <w:rsid w:val="00CC57F7"/>
    <w:rsid w:val="00CC5A38"/>
    <w:rsid w:val="00CC632C"/>
    <w:rsid w:val="00CC67B7"/>
    <w:rsid w:val="00CD001B"/>
    <w:rsid w:val="00CD12F2"/>
    <w:rsid w:val="00CD148B"/>
    <w:rsid w:val="00CD1732"/>
    <w:rsid w:val="00CD1945"/>
    <w:rsid w:val="00CD19C3"/>
    <w:rsid w:val="00CD19C5"/>
    <w:rsid w:val="00CD1C68"/>
    <w:rsid w:val="00CD21C4"/>
    <w:rsid w:val="00CD2F8C"/>
    <w:rsid w:val="00CD2F95"/>
    <w:rsid w:val="00CD3105"/>
    <w:rsid w:val="00CD528A"/>
    <w:rsid w:val="00CD58D9"/>
    <w:rsid w:val="00CD61DA"/>
    <w:rsid w:val="00CD6589"/>
    <w:rsid w:val="00CD68C5"/>
    <w:rsid w:val="00CD6A23"/>
    <w:rsid w:val="00CD7C5A"/>
    <w:rsid w:val="00CD7DC1"/>
    <w:rsid w:val="00CD7E73"/>
    <w:rsid w:val="00CE0617"/>
    <w:rsid w:val="00CE0989"/>
    <w:rsid w:val="00CE0A3D"/>
    <w:rsid w:val="00CE121B"/>
    <w:rsid w:val="00CE155B"/>
    <w:rsid w:val="00CE1A26"/>
    <w:rsid w:val="00CE2AC7"/>
    <w:rsid w:val="00CE2C11"/>
    <w:rsid w:val="00CE4041"/>
    <w:rsid w:val="00CE4162"/>
    <w:rsid w:val="00CE43DC"/>
    <w:rsid w:val="00CE49EC"/>
    <w:rsid w:val="00CE513E"/>
    <w:rsid w:val="00CE578A"/>
    <w:rsid w:val="00CE5FE0"/>
    <w:rsid w:val="00CE6AB5"/>
    <w:rsid w:val="00CF0814"/>
    <w:rsid w:val="00CF116A"/>
    <w:rsid w:val="00CF22C3"/>
    <w:rsid w:val="00CF245B"/>
    <w:rsid w:val="00CF275A"/>
    <w:rsid w:val="00CF2CC7"/>
    <w:rsid w:val="00CF2F94"/>
    <w:rsid w:val="00CF2F9F"/>
    <w:rsid w:val="00CF3CD4"/>
    <w:rsid w:val="00CF3E7B"/>
    <w:rsid w:val="00CF4D53"/>
    <w:rsid w:val="00CF62D1"/>
    <w:rsid w:val="00CF66D1"/>
    <w:rsid w:val="00CF700D"/>
    <w:rsid w:val="00CF7EE5"/>
    <w:rsid w:val="00D01B92"/>
    <w:rsid w:val="00D02C69"/>
    <w:rsid w:val="00D03F28"/>
    <w:rsid w:val="00D04168"/>
    <w:rsid w:val="00D05504"/>
    <w:rsid w:val="00D0664B"/>
    <w:rsid w:val="00D06704"/>
    <w:rsid w:val="00D06E35"/>
    <w:rsid w:val="00D07E89"/>
    <w:rsid w:val="00D106B5"/>
    <w:rsid w:val="00D11910"/>
    <w:rsid w:val="00D1215A"/>
    <w:rsid w:val="00D12592"/>
    <w:rsid w:val="00D12BDB"/>
    <w:rsid w:val="00D1327A"/>
    <w:rsid w:val="00D13294"/>
    <w:rsid w:val="00D136B3"/>
    <w:rsid w:val="00D1505A"/>
    <w:rsid w:val="00D15BFE"/>
    <w:rsid w:val="00D15D4B"/>
    <w:rsid w:val="00D161D7"/>
    <w:rsid w:val="00D16956"/>
    <w:rsid w:val="00D16D8A"/>
    <w:rsid w:val="00D1731C"/>
    <w:rsid w:val="00D1743A"/>
    <w:rsid w:val="00D1762D"/>
    <w:rsid w:val="00D178A9"/>
    <w:rsid w:val="00D203A3"/>
    <w:rsid w:val="00D20968"/>
    <w:rsid w:val="00D20C63"/>
    <w:rsid w:val="00D210A5"/>
    <w:rsid w:val="00D2172A"/>
    <w:rsid w:val="00D218D0"/>
    <w:rsid w:val="00D21F1C"/>
    <w:rsid w:val="00D22187"/>
    <w:rsid w:val="00D23416"/>
    <w:rsid w:val="00D23535"/>
    <w:rsid w:val="00D2357B"/>
    <w:rsid w:val="00D23962"/>
    <w:rsid w:val="00D24318"/>
    <w:rsid w:val="00D243FE"/>
    <w:rsid w:val="00D251AE"/>
    <w:rsid w:val="00D25751"/>
    <w:rsid w:val="00D25C3F"/>
    <w:rsid w:val="00D25D93"/>
    <w:rsid w:val="00D2695D"/>
    <w:rsid w:val="00D26E12"/>
    <w:rsid w:val="00D2785B"/>
    <w:rsid w:val="00D279F1"/>
    <w:rsid w:val="00D301B9"/>
    <w:rsid w:val="00D307DB"/>
    <w:rsid w:val="00D3090C"/>
    <w:rsid w:val="00D30C83"/>
    <w:rsid w:val="00D3162E"/>
    <w:rsid w:val="00D31754"/>
    <w:rsid w:val="00D31D98"/>
    <w:rsid w:val="00D328D8"/>
    <w:rsid w:val="00D32A08"/>
    <w:rsid w:val="00D32B8A"/>
    <w:rsid w:val="00D33038"/>
    <w:rsid w:val="00D3317D"/>
    <w:rsid w:val="00D334D2"/>
    <w:rsid w:val="00D34190"/>
    <w:rsid w:val="00D34497"/>
    <w:rsid w:val="00D34562"/>
    <w:rsid w:val="00D3458E"/>
    <w:rsid w:val="00D345BE"/>
    <w:rsid w:val="00D346BA"/>
    <w:rsid w:val="00D367EF"/>
    <w:rsid w:val="00D36910"/>
    <w:rsid w:val="00D36EE9"/>
    <w:rsid w:val="00D3715E"/>
    <w:rsid w:val="00D3732A"/>
    <w:rsid w:val="00D375D6"/>
    <w:rsid w:val="00D37C5C"/>
    <w:rsid w:val="00D4034B"/>
    <w:rsid w:val="00D40A22"/>
    <w:rsid w:val="00D40EE7"/>
    <w:rsid w:val="00D42411"/>
    <w:rsid w:val="00D42A09"/>
    <w:rsid w:val="00D42C89"/>
    <w:rsid w:val="00D42D56"/>
    <w:rsid w:val="00D42E0A"/>
    <w:rsid w:val="00D42F82"/>
    <w:rsid w:val="00D4311E"/>
    <w:rsid w:val="00D434B9"/>
    <w:rsid w:val="00D43AD1"/>
    <w:rsid w:val="00D43FDF"/>
    <w:rsid w:val="00D441F2"/>
    <w:rsid w:val="00D45443"/>
    <w:rsid w:val="00D45900"/>
    <w:rsid w:val="00D45F9E"/>
    <w:rsid w:val="00D46CF4"/>
    <w:rsid w:val="00D47B14"/>
    <w:rsid w:val="00D47C8D"/>
    <w:rsid w:val="00D50125"/>
    <w:rsid w:val="00D5034C"/>
    <w:rsid w:val="00D5052F"/>
    <w:rsid w:val="00D50712"/>
    <w:rsid w:val="00D50A98"/>
    <w:rsid w:val="00D50BDF"/>
    <w:rsid w:val="00D512A1"/>
    <w:rsid w:val="00D51FB0"/>
    <w:rsid w:val="00D521FC"/>
    <w:rsid w:val="00D5221B"/>
    <w:rsid w:val="00D533D0"/>
    <w:rsid w:val="00D53492"/>
    <w:rsid w:val="00D535BA"/>
    <w:rsid w:val="00D53C5B"/>
    <w:rsid w:val="00D54A9A"/>
    <w:rsid w:val="00D54DDB"/>
    <w:rsid w:val="00D5538B"/>
    <w:rsid w:val="00D5577C"/>
    <w:rsid w:val="00D55B7A"/>
    <w:rsid w:val="00D55DB9"/>
    <w:rsid w:val="00D56027"/>
    <w:rsid w:val="00D56740"/>
    <w:rsid w:val="00D5675D"/>
    <w:rsid w:val="00D578CA"/>
    <w:rsid w:val="00D57972"/>
    <w:rsid w:val="00D57EE2"/>
    <w:rsid w:val="00D57F3C"/>
    <w:rsid w:val="00D609C3"/>
    <w:rsid w:val="00D60F64"/>
    <w:rsid w:val="00D611F6"/>
    <w:rsid w:val="00D61412"/>
    <w:rsid w:val="00D6162B"/>
    <w:rsid w:val="00D61FAC"/>
    <w:rsid w:val="00D6270A"/>
    <w:rsid w:val="00D6320F"/>
    <w:rsid w:val="00D635E4"/>
    <w:rsid w:val="00D636C9"/>
    <w:rsid w:val="00D64263"/>
    <w:rsid w:val="00D645CC"/>
    <w:rsid w:val="00D66CB2"/>
    <w:rsid w:val="00D67422"/>
    <w:rsid w:val="00D675A9"/>
    <w:rsid w:val="00D676F2"/>
    <w:rsid w:val="00D67C5A"/>
    <w:rsid w:val="00D67F7C"/>
    <w:rsid w:val="00D70162"/>
    <w:rsid w:val="00D702DF"/>
    <w:rsid w:val="00D70EE0"/>
    <w:rsid w:val="00D71342"/>
    <w:rsid w:val="00D72317"/>
    <w:rsid w:val="00D72981"/>
    <w:rsid w:val="00D72A8E"/>
    <w:rsid w:val="00D737C3"/>
    <w:rsid w:val="00D738D6"/>
    <w:rsid w:val="00D73C14"/>
    <w:rsid w:val="00D73E23"/>
    <w:rsid w:val="00D7497F"/>
    <w:rsid w:val="00D74B89"/>
    <w:rsid w:val="00D750BD"/>
    <w:rsid w:val="00D755EB"/>
    <w:rsid w:val="00D758CD"/>
    <w:rsid w:val="00D75BEF"/>
    <w:rsid w:val="00D76048"/>
    <w:rsid w:val="00D7630B"/>
    <w:rsid w:val="00D778A2"/>
    <w:rsid w:val="00D77FEB"/>
    <w:rsid w:val="00D80023"/>
    <w:rsid w:val="00D80482"/>
    <w:rsid w:val="00D82352"/>
    <w:rsid w:val="00D8239A"/>
    <w:rsid w:val="00D82590"/>
    <w:rsid w:val="00D82A7F"/>
    <w:rsid w:val="00D82E6F"/>
    <w:rsid w:val="00D82F3E"/>
    <w:rsid w:val="00D83525"/>
    <w:rsid w:val="00D836D9"/>
    <w:rsid w:val="00D83761"/>
    <w:rsid w:val="00D83EEC"/>
    <w:rsid w:val="00D83F72"/>
    <w:rsid w:val="00D84896"/>
    <w:rsid w:val="00D852CC"/>
    <w:rsid w:val="00D85A62"/>
    <w:rsid w:val="00D86644"/>
    <w:rsid w:val="00D87E00"/>
    <w:rsid w:val="00D9009D"/>
    <w:rsid w:val="00D9017A"/>
    <w:rsid w:val="00D9092E"/>
    <w:rsid w:val="00D90B63"/>
    <w:rsid w:val="00D9134D"/>
    <w:rsid w:val="00D914EE"/>
    <w:rsid w:val="00D91BE6"/>
    <w:rsid w:val="00D91EDA"/>
    <w:rsid w:val="00D92441"/>
    <w:rsid w:val="00D937D5"/>
    <w:rsid w:val="00D93A2D"/>
    <w:rsid w:val="00D941F6"/>
    <w:rsid w:val="00D94773"/>
    <w:rsid w:val="00D96055"/>
    <w:rsid w:val="00D962AD"/>
    <w:rsid w:val="00D974E8"/>
    <w:rsid w:val="00D97503"/>
    <w:rsid w:val="00DA0531"/>
    <w:rsid w:val="00DA0726"/>
    <w:rsid w:val="00DA0CEB"/>
    <w:rsid w:val="00DA18EC"/>
    <w:rsid w:val="00DA2947"/>
    <w:rsid w:val="00DA2B9E"/>
    <w:rsid w:val="00DA381A"/>
    <w:rsid w:val="00DA3AEB"/>
    <w:rsid w:val="00DA4E0B"/>
    <w:rsid w:val="00DA5640"/>
    <w:rsid w:val="00DA730B"/>
    <w:rsid w:val="00DA7501"/>
    <w:rsid w:val="00DA7970"/>
    <w:rsid w:val="00DA7A03"/>
    <w:rsid w:val="00DA7E16"/>
    <w:rsid w:val="00DA7EE2"/>
    <w:rsid w:val="00DB0457"/>
    <w:rsid w:val="00DB0D7F"/>
    <w:rsid w:val="00DB110F"/>
    <w:rsid w:val="00DB1377"/>
    <w:rsid w:val="00DB172C"/>
    <w:rsid w:val="00DB1818"/>
    <w:rsid w:val="00DB1A7A"/>
    <w:rsid w:val="00DB1BF7"/>
    <w:rsid w:val="00DB30F1"/>
    <w:rsid w:val="00DB31A3"/>
    <w:rsid w:val="00DB356B"/>
    <w:rsid w:val="00DB422A"/>
    <w:rsid w:val="00DB55C9"/>
    <w:rsid w:val="00DB5D38"/>
    <w:rsid w:val="00DB6131"/>
    <w:rsid w:val="00DB631E"/>
    <w:rsid w:val="00DB66E1"/>
    <w:rsid w:val="00DB75C3"/>
    <w:rsid w:val="00DB7F28"/>
    <w:rsid w:val="00DC08E3"/>
    <w:rsid w:val="00DC0BE1"/>
    <w:rsid w:val="00DC0F8C"/>
    <w:rsid w:val="00DC11C4"/>
    <w:rsid w:val="00DC1A64"/>
    <w:rsid w:val="00DC2A7C"/>
    <w:rsid w:val="00DC309B"/>
    <w:rsid w:val="00DC3D1C"/>
    <w:rsid w:val="00DC4423"/>
    <w:rsid w:val="00DC4DA2"/>
    <w:rsid w:val="00DC4DBA"/>
    <w:rsid w:val="00DC4F98"/>
    <w:rsid w:val="00DC51F9"/>
    <w:rsid w:val="00DC59E8"/>
    <w:rsid w:val="00DC5E0C"/>
    <w:rsid w:val="00DC6C20"/>
    <w:rsid w:val="00DC711F"/>
    <w:rsid w:val="00DD01C2"/>
    <w:rsid w:val="00DD0434"/>
    <w:rsid w:val="00DD0DD3"/>
    <w:rsid w:val="00DD1872"/>
    <w:rsid w:val="00DD1C99"/>
    <w:rsid w:val="00DD1E6D"/>
    <w:rsid w:val="00DD27CC"/>
    <w:rsid w:val="00DD2E59"/>
    <w:rsid w:val="00DD2FFA"/>
    <w:rsid w:val="00DD30A9"/>
    <w:rsid w:val="00DD30B9"/>
    <w:rsid w:val="00DD4336"/>
    <w:rsid w:val="00DD43B2"/>
    <w:rsid w:val="00DD47C9"/>
    <w:rsid w:val="00DD4C17"/>
    <w:rsid w:val="00DD4C9F"/>
    <w:rsid w:val="00DD4FB7"/>
    <w:rsid w:val="00DD4FD9"/>
    <w:rsid w:val="00DD74A5"/>
    <w:rsid w:val="00DD76E6"/>
    <w:rsid w:val="00DD7EDD"/>
    <w:rsid w:val="00DE1162"/>
    <w:rsid w:val="00DE1448"/>
    <w:rsid w:val="00DE1E03"/>
    <w:rsid w:val="00DE302E"/>
    <w:rsid w:val="00DE332D"/>
    <w:rsid w:val="00DE39CC"/>
    <w:rsid w:val="00DE3B7A"/>
    <w:rsid w:val="00DE4488"/>
    <w:rsid w:val="00DE484D"/>
    <w:rsid w:val="00DE4B2F"/>
    <w:rsid w:val="00DE512A"/>
    <w:rsid w:val="00DE55E7"/>
    <w:rsid w:val="00DE60AE"/>
    <w:rsid w:val="00DE63B2"/>
    <w:rsid w:val="00DE771B"/>
    <w:rsid w:val="00DF08D4"/>
    <w:rsid w:val="00DF091C"/>
    <w:rsid w:val="00DF1279"/>
    <w:rsid w:val="00DF1520"/>
    <w:rsid w:val="00DF16B8"/>
    <w:rsid w:val="00DF23A1"/>
    <w:rsid w:val="00DF2B1F"/>
    <w:rsid w:val="00DF2C46"/>
    <w:rsid w:val="00DF3014"/>
    <w:rsid w:val="00DF37A9"/>
    <w:rsid w:val="00DF3B0D"/>
    <w:rsid w:val="00DF3D81"/>
    <w:rsid w:val="00DF4CAF"/>
    <w:rsid w:val="00DF5592"/>
    <w:rsid w:val="00DF62CD"/>
    <w:rsid w:val="00DF710D"/>
    <w:rsid w:val="00DF7539"/>
    <w:rsid w:val="00DF7E3C"/>
    <w:rsid w:val="00E00184"/>
    <w:rsid w:val="00E00342"/>
    <w:rsid w:val="00E018D1"/>
    <w:rsid w:val="00E01C9F"/>
    <w:rsid w:val="00E01F0E"/>
    <w:rsid w:val="00E01F90"/>
    <w:rsid w:val="00E0209C"/>
    <w:rsid w:val="00E0223A"/>
    <w:rsid w:val="00E023D1"/>
    <w:rsid w:val="00E0330B"/>
    <w:rsid w:val="00E037C3"/>
    <w:rsid w:val="00E03E38"/>
    <w:rsid w:val="00E0435F"/>
    <w:rsid w:val="00E0459B"/>
    <w:rsid w:val="00E04FA8"/>
    <w:rsid w:val="00E05978"/>
    <w:rsid w:val="00E06E71"/>
    <w:rsid w:val="00E06FC7"/>
    <w:rsid w:val="00E070AE"/>
    <w:rsid w:val="00E07149"/>
    <w:rsid w:val="00E07468"/>
    <w:rsid w:val="00E07D3E"/>
    <w:rsid w:val="00E12B73"/>
    <w:rsid w:val="00E12E30"/>
    <w:rsid w:val="00E12FAD"/>
    <w:rsid w:val="00E136FC"/>
    <w:rsid w:val="00E13A2E"/>
    <w:rsid w:val="00E14765"/>
    <w:rsid w:val="00E14F8C"/>
    <w:rsid w:val="00E152E6"/>
    <w:rsid w:val="00E15552"/>
    <w:rsid w:val="00E15855"/>
    <w:rsid w:val="00E16116"/>
    <w:rsid w:val="00E16509"/>
    <w:rsid w:val="00E16E33"/>
    <w:rsid w:val="00E16E7A"/>
    <w:rsid w:val="00E172E2"/>
    <w:rsid w:val="00E17326"/>
    <w:rsid w:val="00E1742F"/>
    <w:rsid w:val="00E17853"/>
    <w:rsid w:val="00E17CC2"/>
    <w:rsid w:val="00E17F93"/>
    <w:rsid w:val="00E20147"/>
    <w:rsid w:val="00E20A31"/>
    <w:rsid w:val="00E22A8F"/>
    <w:rsid w:val="00E2333F"/>
    <w:rsid w:val="00E236ED"/>
    <w:rsid w:val="00E24DF5"/>
    <w:rsid w:val="00E268A0"/>
    <w:rsid w:val="00E26933"/>
    <w:rsid w:val="00E274C6"/>
    <w:rsid w:val="00E300F1"/>
    <w:rsid w:val="00E30293"/>
    <w:rsid w:val="00E30B6D"/>
    <w:rsid w:val="00E30B81"/>
    <w:rsid w:val="00E31197"/>
    <w:rsid w:val="00E31633"/>
    <w:rsid w:val="00E335B5"/>
    <w:rsid w:val="00E339B9"/>
    <w:rsid w:val="00E33A71"/>
    <w:rsid w:val="00E33BE5"/>
    <w:rsid w:val="00E353A2"/>
    <w:rsid w:val="00E35837"/>
    <w:rsid w:val="00E364ED"/>
    <w:rsid w:val="00E36D67"/>
    <w:rsid w:val="00E37108"/>
    <w:rsid w:val="00E37D08"/>
    <w:rsid w:val="00E37F12"/>
    <w:rsid w:val="00E40A68"/>
    <w:rsid w:val="00E40CC1"/>
    <w:rsid w:val="00E40E4C"/>
    <w:rsid w:val="00E412BF"/>
    <w:rsid w:val="00E414C1"/>
    <w:rsid w:val="00E4157F"/>
    <w:rsid w:val="00E41685"/>
    <w:rsid w:val="00E416BB"/>
    <w:rsid w:val="00E417AE"/>
    <w:rsid w:val="00E41EE7"/>
    <w:rsid w:val="00E42D2D"/>
    <w:rsid w:val="00E42EDB"/>
    <w:rsid w:val="00E43608"/>
    <w:rsid w:val="00E44582"/>
    <w:rsid w:val="00E44959"/>
    <w:rsid w:val="00E45EED"/>
    <w:rsid w:val="00E46304"/>
    <w:rsid w:val="00E46338"/>
    <w:rsid w:val="00E46565"/>
    <w:rsid w:val="00E46F27"/>
    <w:rsid w:val="00E47291"/>
    <w:rsid w:val="00E47923"/>
    <w:rsid w:val="00E5057C"/>
    <w:rsid w:val="00E50758"/>
    <w:rsid w:val="00E50B7D"/>
    <w:rsid w:val="00E525EE"/>
    <w:rsid w:val="00E5266D"/>
    <w:rsid w:val="00E5298A"/>
    <w:rsid w:val="00E52B58"/>
    <w:rsid w:val="00E52DAE"/>
    <w:rsid w:val="00E53877"/>
    <w:rsid w:val="00E53A11"/>
    <w:rsid w:val="00E545A7"/>
    <w:rsid w:val="00E547A4"/>
    <w:rsid w:val="00E55335"/>
    <w:rsid w:val="00E554AC"/>
    <w:rsid w:val="00E55EFE"/>
    <w:rsid w:val="00E561F9"/>
    <w:rsid w:val="00E56E92"/>
    <w:rsid w:val="00E56F25"/>
    <w:rsid w:val="00E57B70"/>
    <w:rsid w:val="00E60012"/>
    <w:rsid w:val="00E60483"/>
    <w:rsid w:val="00E61562"/>
    <w:rsid w:val="00E6185E"/>
    <w:rsid w:val="00E61C44"/>
    <w:rsid w:val="00E629F5"/>
    <w:rsid w:val="00E63535"/>
    <w:rsid w:val="00E637EA"/>
    <w:rsid w:val="00E64FB3"/>
    <w:rsid w:val="00E661AE"/>
    <w:rsid w:val="00E665A2"/>
    <w:rsid w:val="00E669ED"/>
    <w:rsid w:val="00E66C50"/>
    <w:rsid w:val="00E66D84"/>
    <w:rsid w:val="00E67B31"/>
    <w:rsid w:val="00E67CDA"/>
    <w:rsid w:val="00E726E2"/>
    <w:rsid w:val="00E7285F"/>
    <w:rsid w:val="00E72E20"/>
    <w:rsid w:val="00E730A9"/>
    <w:rsid w:val="00E731BA"/>
    <w:rsid w:val="00E731EF"/>
    <w:rsid w:val="00E7321E"/>
    <w:rsid w:val="00E73AC8"/>
    <w:rsid w:val="00E73CA2"/>
    <w:rsid w:val="00E74107"/>
    <w:rsid w:val="00E74D85"/>
    <w:rsid w:val="00E75229"/>
    <w:rsid w:val="00E75689"/>
    <w:rsid w:val="00E77645"/>
    <w:rsid w:val="00E778B1"/>
    <w:rsid w:val="00E778DA"/>
    <w:rsid w:val="00E77A44"/>
    <w:rsid w:val="00E8338D"/>
    <w:rsid w:val="00E8358A"/>
    <w:rsid w:val="00E83A48"/>
    <w:rsid w:val="00E83E3B"/>
    <w:rsid w:val="00E844BE"/>
    <w:rsid w:val="00E846E6"/>
    <w:rsid w:val="00E849B0"/>
    <w:rsid w:val="00E84CCD"/>
    <w:rsid w:val="00E860AB"/>
    <w:rsid w:val="00E86688"/>
    <w:rsid w:val="00E87042"/>
    <w:rsid w:val="00E8705C"/>
    <w:rsid w:val="00E87A3B"/>
    <w:rsid w:val="00E87A64"/>
    <w:rsid w:val="00E87B5D"/>
    <w:rsid w:val="00E9033E"/>
    <w:rsid w:val="00E90386"/>
    <w:rsid w:val="00E909F1"/>
    <w:rsid w:val="00E92E5D"/>
    <w:rsid w:val="00E93397"/>
    <w:rsid w:val="00E93956"/>
    <w:rsid w:val="00E9408E"/>
    <w:rsid w:val="00E9505D"/>
    <w:rsid w:val="00E956ED"/>
    <w:rsid w:val="00E95779"/>
    <w:rsid w:val="00E95A58"/>
    <w:rsid w:val="00E96518"/>
    <w:rsid w:val="00E96758"/>
    <w:rsid w:val="00E9717B"/>
    <w:rsid w:val="00EA0814"/>
    <w:rsid w:val="00EA0828"/>
    <w:rsid w:val="00EA0895"/>
    <w:rsid w:val="00EA10DA"/>
    <w:rsid w:val="00EA15B0"/>
    <w:rsid w:val="00EA188B"/>
    <w:rsid w:val="00EA2643"/>
    <w:rsid w:val="00EA3042"/>
    <w:rsid w:val="00EA336E"/>
    <w:rsid w:val="00EA3918"/>
    <w:rsid w:val="00EA54DA"/>
    <w:rsid w:val="00EA596D"/>
    <w:rsid w:val="00EA5D50"/>
    <w:rsid w:val="00EA5EA7"/>
    <w:rsid w:val="00EA6A55"/>
    <w:rsid w:val="00EA6E77"/>
    <w:rsid w:val="00EA7A01"/>
    <w:rsid w:val="00EB0224"/>
    <w:rsid w:val="00EB0303"/>
    <w:rsid w:val="00EB29DF"/>
    <w:rsid w:val="00EB3369"/>
    <w:rsid w:val="00EB3745"/>
    <w:rsid w:val="00EB384C"/>
    <w:rsid w:val="00EB3A4C"/>
    <w:rsid w:val="00EB3C47"/>
    <w:rsid w:val="00EB44AD"/>
    <w:rsid w:val="00EB58F0"/>
    <w:rsid w:val="00EB64C2"/>
    <w:rsid w:val="00EB66B1"/>
    <w:rsid w:val="00EB6A41"/>
    <w:rsid w:val="00EB6C82"/>
    <w:rsid w:val="00EB6C88"/>
    <w:rsid w:val="00EB7977"/>
    <w:rsid w:val="00EC0391"/>
    <w:rsid w:val="00EC0B51"/>
    <w:rsid w:val="00EC0B92"/>
    <w:rsid w:val="00EC0E94"/>
    <w:rsid w:val="00EC1022"/>
    <w:rsid w:val="00EC1791"/>
    <w:rsid w:val="00EC1D3D"/>
    <w:rsid w:val="00EC1E76"/>
    <w:rsid w:val="00EC1E9D"/>
    <w:rsid w:val="00EC209F"/>
    <w:rsid w:val="00EC2677"/>
    <w:rsid w:val="00EC296F"/>
    <w:rsid w:val="00EC37FE"/>
    <w:rsid w:val="00EC4776"/>
    <w:rsid w:val="00EC47F7"/>
    <w:rsid w:val="00EC4A25"/>
    <w:rsid w:val="00EC508F"/>
    <w:rsid w:val="00EC5491"/>
    <w:rsid w:val="00EC57BC"/>
    <w:rsid w:val="00EC59EE"/>
    <w:rsid w:val="00EC5AB9"/>
    <w:rsid w:val="00EC5BFF"/>
    <w:rsid w:val="00EC6FDF"/>
    <w:rsid w:val="00EC74F6"/>
    <w:rsid w:val="00EC7F95"/>
    <w:rsid w:val="00ED0051"/>
    <w:rsid w:val="00ED06A9"/>
    <w:rsid w:val="00ED0921"/>
    <w:rsid w:val="00ED0BB9"/>
    <w:rsid w:val="00ED1310"/>
    <w:rsid w:val="00ED26E5"/>
    <w:rsid w:val="00ED2B67"/>
    <w:rsid w:val="00ED2F39"/>
    <w:rsid w:val="00ED416E"/>
    <w:rsid w:val="00ED4ED4"/>
    <w:rsid w:val="00ED550E"/>
    <w:rsid w:val="00ED56A6"/>
    <w:rsid w:val="00ED577E"/>
    <w:rsid w:val="00ED5DB7"/>
    <w:rsid w:val="00ED6527"/>
    <w:rsid w:val="00ED6585"/>
    <w:rsid w:val="00ED65D6"/>
    <w:rsid w:val="00ED694F"/>
    <w:rsid w:val="00EE0749"/>
    <w:rsid w:val="00EE1888"/>
    <w:rsid w:val="00EE1B2C"/>
    <w:rsid w:val="00EE1B48"/>
    <w:rsid w:val="00EE25AB"/>
    <w:rsid w:val="00EE270A"/>
    <w:rsid w:val="00EE2884"/>
    <w:rsid w:val="00EE3168"/>
    <w:rsid w:val="00EE3721"/>
    <w:rsid w:val="00EE3822"/>
    <w:rsid w:val="00EE474A"/>
    <w:rsid w:val="00EE48F0"/>
    <w:rsid w:val="00EE543C"/>
    <w:rsid w:val="00EE5BBC"/>
    <w:rsid w:val="00EE6277"/>
    <w:rsid w:val="00EE667D"/>
    <w:rsid w:val="00EE69F2"/>
    <w:rsid w:val="00EE78F5"/>
    <w:rsid w:val="00EF00F3"/>
    <w:rsid w:val="00EF1956"/>
    <w:rsid w:val="00EF1CB2"/>
    <w:rsid w:val="00EF2A9F"/>
    <w:rsid w:val="00EF32D4"/>
    <w:rsid w:val="00EF3D66"/>
    <w:rsid w:val="00EF48EC"/>
    <w:rsid w:val="00EF5682"/>
    <w:rsid w:val="00EF58B2"/>
    <w:rsid w:val="00EF608C"/>
    <w:rsid w:val="00EF6B4B"/>
    <w:rsid w:val="00EF6BEE"/>
    <w:rsid w:val="00EF6D1C"/>
    <w:rsid w:val="00EF6DFB"/>
    <w:rsid w:val="00EF78A4"/>
    <w:rsid w:val="00F00183"/>
    <w:rsid w:val="00F005E4"/>
    <w:rsid w:val="00F00A79"/>
    <w:rsid w:val="00F01168"/>
    <w:rsid w:val="00F011AE"/>
    <w:rsid w:val="00F01607"/>
    <w:rsid w:val="00F025A2"/>
    <w:rsid w:val="00F031B9"/>
    <w:rsid w:val="00F0389A"/>
    <w:rsid w:val="00F04712"/>
    <w:rsid w:val="00F064EC"/>
    <w:rsid w:val="00F067A7"/>
    <w:rsid w:val="00F06A2B"/>
    <w:rsid w:val="00F07599"/>
    <w:rsid w:val="00F104CE"/>
    <w:rsid w:val="00F10AAD"/>
    <w:rsid w:val="00F1188C"/>
    <w:rsid w:val="00F11DC7"/>
    <w:rsid w:val="00F122B4"/>
    <w:rsid w:val="00F13360"/>
    <w:rsid w:val="00F13595"/>
    <w:rsid w:val="00F136D2"/>
    <w:rsid w:val="00F14440"/>
    <w:rsid w:val="00F15E79"/>
    <w:rsid w:val="00F16236"/>
    <w:rsid w:val="00F163DA"/>
    <w:rsid w:val="00F16910"/>
    <w:rsid w:val="00F16B55"/>
    <w:rsid w:val="00F16C4E"/>
    <w:rsid w:val="00F16D68"/>
    <w:rsid w:val="00F20379"/>
    <w:rsid w:val="00F20C35"/>
    <w:rsid w:val="00F20CBD"/>
    <w:rsid w:val="00F21C24"/>
    <w:rsid w:val="00F2212B"/>
    <w:rsid w:val="00F22623"/>
    <w:rsid w:val="00F22635"/>
    <w:rsid w:val="00F229E5"/>
    <w:rsid w:val="00F22EC7"/>
    <w:rsid w:val="00F230D2"/>
    <w:rsid w:val="00F2593F"/>
    <w:rsid w:val="00F25BF9"/>
    <w:rsid w:val="00F26E39"/>
    <w:rsid w:val="00F26EB1"/>
    <w:rsid w:val="00F27AB6"/>
    <w:rsid w:val="00F27E54"/>
    <w:rsid w:val="00F27EEF"/>
    <w:rsid w:val="00F27FB4"/>
    <w:rsid w:val="00F30D29"/>
    <w:rsid w:val="00F30E08"/>
    <w:rsid w:val="00F3190F"/>
    <w:rsid w:val="00F32358"/>
    <w:rsid w:val="00F3235C"/>
    <w:rsid w:val="00F325AC"/>
    <w:rsid w:val="00F325C8"/>
    <w:rsid w:val="00F33C08"/>
    <w:rsid w:val="00F3427F"/>
    <w:rsid w:val="00F3457D"/>
    <w:rsid w:val="00F35F98"/>
    <w:rsid w:val="00F36002"/>
    <w:rsid w:val="00F36EDA"/>
    <w:rsid w:val="00F37A83"/>
    <w:rsid w:val="00F37EF9"/>
    <w:rsid w:val="00F4139C"/>
    <w:rsid w:val="00F415F2"/>
    <w:rsid w:val="00F4180A"/>
    <w:rsid w:val="00F428C5"/>
    <w:rsid w:val="00F42B8B"/>
    <w:rsid w:val="00F42F7E"/>
    <w:rsid w:val="00F43F5C"/>
    <w:rsid w:val="00F4479F"/>
    <w:rsid w:val="00F447DF"/>
    <w:rsid w:val="00F449D3"/>
    <w:rsid w:val="00F44D61"/>
    <w:rsid w:val="00F458A9"/>
    <w:rsid w:val="00F53234"/>
    <w:rsid w:val="00F537DA"/>
    <w:rsid w:val="00F53B2D"/>
    <w:rsid w:val="00F54483"/>
    <w:rsid w:val="00F54989"/>
    <w:rsid w:val="00F557EE"/>
    <w:rsid w:val="00F55DA2"/>
    <w:rsid w:val="00F56851"/>
    <w:rsid w:val="00F568CC"/>
    <w:rsid w:val="00F57B41"/>
    <w:rsid w:val="00F57FC4"/>
    <w:rsid w:val="00F60873"/>
    <w:rsid w:val="00F60AD8"/>
    <w:rsid w:val="00F60FB4"/>
    <w:rsid w:val="00F61021"/>
    <w:rsid w:val="00F617DE"/>
    <w:rsid w:val="00F618C4"/>
    <w:rsid w:val="00F61CEF"/>
    <w:rsid w:val="00F626CF"/>
    <w:rsid w:val="00F6273F"/>
    <w:rsid w:val="00F6278B"/>
    <w:rsid w:val="00F629C1"/>
    <w:rsid w:val="00F63678"/>
    <w:rsid w:val="00F641DE"/>
    <w:rsid w:val="00F653B8"/>
    <w:rsid w:val="00F65715"/>
    <w:rsid w:val="00F65E49"/>
    <w:rsid w:val="00F66458"/>
    <w:rsid w:val="00F66B0F"/>
    <w:rsid w:val="00F66D6F"/>
    <w:rsid w:val="00F66F2A"/>
    <w:rsid w:val="00F6709B"/>
    <w:rsid w:val="00F67DDF"/>
    <w:rsid w:val="00F703DB"/>
    <w:rsid w:val="00F706C0"/>
    <w:rsid w:val="00F7108A"/>
    <w:rsid w:val="00F711E2"/>
    <w:rsid w:val="00F716CD"/>
    <w:rsid w:val="00F72602"/>
    <w:rsid w:val="00F73069"/>
    <w:rsid w:val="00F741B9"/>
    <w:rsid w:val="00F742D2"/>
    <w:rsid w:val="00F7499E"/>
    <w:rsid w:val="00F75A61"/>
    <w:rsid w:val="00F760BF"/>
    <w:rsid w:val="00F77958"/>
    <w:rsid w:val="00F77E47"/>
    <w:rsid w:val="00F81858"/>
    <w:rsid w:val="00F819DB"/>
    <w:rsid w:val="00F821B0"/>
    <w:rsid w:val="00F83327"/>
    <w:rsid w:val="00F836CD"/>
    <w:rsid w:val="00F8389E"/>
    <w:rsid w:val="00F84641"/>
    <w:rsid w:val="00F859C9"/>
    <w:rsid w:val="00F85BF3"/>
    <w:rsid w:val="00F8757F"/>
    <w:rsid w:val="00F87911"/>
    <w:rsid w:val="00F9008D"/>
    <w:rsid w:val="00F905D4"/>
    <w:rsid w:val="00F91101"/>
    <w:rsid w:val="00F915DA"/>
    <w:rsid w:val="00F91CB3"/>
    <w:rsid w:val="00F91D30"/>
    <w:rsid w:val="00F920F9"/>
    <w:rsid w:val="00F92AD6"/>
    <w:rsid w:val="00F9392F"/>
    <w:rsid w:val="00F94A28"/>
    <w:rsid w:val="00F95189"/>
    <w:rsid w:val="00F95493"/>
    <w:rsid w:val="00F9616E"/>
    <w:rsid w:val="00F966F1"/>
    <w:rsid w:val="00F96B1D"/>
    <w:rsid w:val="00F97199"/>
    <w:rsid w:val="00FA1266"/>
    <w:rsid w:val="00FA1EC6"/>
    <w:rsid w:val="00FA25A2"/>
    <w:rsid w:val="00FA2CCF"/>
    <w:rsid w:val="00FA3310"/>
    <w:rsid w:val="00FA3A66"/>
    <w:rsid w:val="00FA3E44"/>
    <w:rsid w:val="00FA51AA"/>
    <w:rsid w:val="00FA581C"/>
    <w:rsid w:val="00FA5AA8"/>
    <w:rsid w:val="00FA68BB"/>
    <w:rsid w:val="00FA6DF8"/>
    <w:rsid w:val="00FA6F5E"/>
    <w:rsid w:val="00FA6F75"/>
    <w:rsid w:val="00FA7C7C"/>
    <w:rsid w:val="00FA7E05"/>
    <w:rsid w:val="00FB0547"/>
    <w:rsid w:val="00FB0741"/>
    <w:rsid w:val="00FB097C"/>
    <w:rsid w:val="00FB0D79"/>
    <w:rsid w:val="00FB0F4B"/>
    <w:rsid w:val="00FB0F69"/>
    <w:rsid w:val="00FB20C9"/>
    <w:rsid w:val="00FB330F"/>
    <w:rsid w:val="00FB3467"/>
    <w:rsid w:val="00FB35DC"/>
    <w:rsid w:val="00FB37DF"/>
    <w:rsid w:val="00FB3860"/>
    <w:rsid w:val="00FB45CE"/>
    <w:rsid w:val="00FB4758"/>
    <w:rsid w:val="00FB4780"/>
    <w:rsid w:val="00FB4CF8"/>
    <w:rsid w:val="00FB4FBC"/>
    <w:rsid w:val="00FB5E61"/>
    <w:rsid w:val="00FB6327"/>
    <w:rsid w:val="00FB6885"/>
    <w:rsid w:val="00FB68C1"/>
    <w:rsid w:val="00FB6955"/>
    <w:rsid w:val="00FB6998"/>
    <w:rsid w:val="00FB6E73"/>
    <w:rsid w:val="00FB71C2"/>
    <w:rsid w:val="00FC012E"/>
    <w:rsid w:val="00FC0D5C"/>
    <w:rsid w:val="00FC1086"/>
    <w:rsid w:val="00FC1192"/>
    <w:rsid w:val="00FC17DC"/>
    <w:rsid w:val="00FC1A53"/>
    <w:rsid w:val="00FC1D41"/>
    <w:rsid w:val="00FC1F32"/>
    <w:rsid w:val="00FC2507"/>
    <w:rsid w:val="00FC264D"/>
    <w:rsid w:val="00FC370C"/>
    <w:rsid w:val="00FC3D71"/>
    <w:rsid w:val="00FC4355"/>
    <w:rsid w:val="00FC462B"/>
    <w:rsid w:val="00FC4732"/>
    <w:rsid w:val="00FC5863"/>
    <w:rsid w:val="00FC68C2"/>
    <w:rsid w:val="00FC71D2"/>
    <w:rsid w:val="00FC7C55"/>
    <w:rsid w:val="00FD0DE0"/>
    <w:rsid w:val="00FD0E5C"/>
    <w:rsid w:val="00FD270E"/>
    <w:rsid w:val="00FD2AB5"/>
    <w:rsid w:val="00FD2BA1"/>
    <w:rsid w:val="00FD2E06"/>
    <w:rsid w:val="00FD3473"/>
    <w:rsid w:val="00FD39D3"/>
    <w:rsid w:val="00FD3AC4"/>
    <w:rsid w:val="00FD3E1D"/>
    <w:rsid w:val="00FD4357"/>
    <w:rsid w:val="00FD4710"/>
    <w:rsid w:val="00FD4718"/>
    <w:rsid w:val="00FD52EA"/>
    <w:rsid w:val="00FD54EB"/>
    <w:rsid w:val="00FD5551"/>
    <w:rsid w:val="00FD59C5"/>
    <w:rsid w:val="00FD66B9"/>
    <w:rsid w:val="00FD6A6D"/>
    <w:rsid w:val="00FD6E14"/>
    <w:rsid w:val="00FD75B0"/>
    <w:rsid w:val="00FD779C"/>
    <w:rsid w:val="00FD79C5"/>
    <w:rsid w:val="00FE007D"/>
    <w:rsid w:val="00FE0620"/>
    <w:rsid w:val="00FE12CE"/>
    <w:rsid w:val="00FE16DA"/>
    <w:rsid w:val="00FE1D12"/>
    <w:rsid w:val="00FE1F49"/>
    <w:rsid w:val="00FE2A59"/>
    <w:rsid w:val="00FE2B04"/>
    <w:rsid w:val="00FE2E25"/>
    <w:rsid w:val="00FE319B"/>
    <w:rsid w:val="00FE347E"/>
    <w:rsid w:val="00FE3692"/>
    <w:rsid w:val="00FE39AD"/>
    <w:rsid w:val="00FE3B68"/>
    <w:rsid w:val="00FE3BC3"/>
    <w:rsid w:val="00FE3E21"/>
    <w:rsid w:val="00FE4853"/>
    <w:rsid w:val="00FE5BB1"/>
    <w:rsid w:val="00FE60AB"/>
    <w:rsid w:val="00FE6843"/>
    <w:rsid w:val="00FF131C"/>
    <w:rsid w:val="00FF2B7B"/>
    <w:rsid w:val="00FF3148"/>
    <w:rsid w:val="00FF361E"/>
    <w:rsid w:val="00FF3E2B"/>
    <w:rsid w:val="00FF526E"/>
    <w:rsid w:val="00FF5CD8"/>
    <w:rsid w:val="00FF60BC"/>
    <w:rsid w:val="00FF6A72"/>
    <w:rsid w:val="00FF6F60"/>
    <w:rsid w:val="00FF77F4"/>
    <w:rsid w:val="00FF78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5E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EC59EE"/>
    <w:pPr>
      <w:ind w:left="720"/>
      <w:contextualSpacing/>
    </w:pPr>
  </w:style>
  <w:style w:type="character" w:customStyle="1" w:styleId="normaltextrun">
    <w:name w:val="normaltextrun"/>
    <w:basedOn w:val="DefaultParagraphFont"/>
    <w:qFormat/>
    <w:rsid w:val="00FE1F49"/>
  </w:style>
  <w:style w:type="character" w:styleId="CommentReference">
    <w:name w:val="annotation reference"/>
    <w:basedOn w:val="DefaultParagraphFont"/>
    <w:qFormat/>
    <w:rsid w:val="0081463C"/>
    <w:rPr>
      <w:sz w:val="16"/>
      <w:szCs w:val="16"/>
    </w:rPr>
  </w:style>
  <w:style w:type="paragraph" w:styleId="CommentText">
    <w:name w:val="annotation text"/>
    <w:basedOn w:val="Normal"/>
    <w:link w:val="CommentTextChar"/>
    <w:qFormat/>
    <w:rsid w:val="0081463C"/>
  </w:style>
  <w:style w:type="character" w:customStyle="1" w:styleId="CommentTextChar">
    <w:name w:val="Comment Text Char"/>
    <w:basedOn w:val="DefaultParagraphFont"/>
    <w:link w:val="CommentText"/>
    <w:qFormat/>
    <w:rsid w:val="0081463C"/>
    <w:rPr>
      <w:lang w:eastAsia="en-US"/>
    </w:rPr>
  </w:style>
  <w:style w:type="paragraph" w:styleId="CommentSubject">
    <w:name w:val="annotation subject"/>
    <w:basedOn w:val="CommentText"/>
    <w:next w:val="CommentText"/>
    <w:link w:val="CommentSubjectChar"/>
    <w:uiPriority w:val="99"/>
    <w:rsid w:val="0081463C"/>
    <w:rPr>
      <w:b/>
      <w:bCs/>
    </w:rPr>
  </w:style>
  <w:style w:type="character" w:customStyle="1" w:styleId="CommentSubjectChar">
    <w:name w:val="Comment Subject Char"/>
    <w:basedOn w:val="CommentTextChar"/>
    <w:link w:val="CommentSubject"/>
    <w:uiPriority w:val="99"/>
    <w:rsid w:val="0081463C"/>
    <w:rPr>
      <w:b/>
      <w:bCs/>
      <w:lang w:eastAsia="en-US"/>
    </w:rPr>
  </w:style>
  <w:style w:type="character" w:customStyle="1" w:styleId="THChar">
    <w:name w:val="TH Char"/>
    <w:link w:val="TH"/>
    <w:qFormat/>
    <w:rsid w:val="00084667"/>
    <w:rPr>
      <w:rFonts w:ascii="Arial" w:hAnsi="Arial"/>
      <w:b/>
      <w:lang w:eastAsia="en-US"/>
    </w:rPr>
  </w:style>
  <w:style w:type="character" w:styleId="PlaceholderText">
    <w:name w:val="Placeholder Text"/>
    <w:basedOn w:val="DefaultParagraphFont"/>
    <w:uiPriority w:val="99"/>
    <w:semiHidden/>
    <w:rsid w:val="00E66D84"/>
    <w:rPr>
      <w:color w:val="80808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D2424"/>
    <w:rPr>
      <w:lang w:eastAsia="en-US"/>
    </w:rPr>
  </w:style>
  <w:style w:type="character" w:customStyle="1" w:styleId="TALCar">
    <w:name w:val="TAL Car"/>
    <w:link w:val="TAL"/>
    <w:locked/>
    <w:rsid w:val="00642BA2"/>
    <w:rPr>
      <w:rFonts w:ascii="Arial" w:hAnsi="Arial"/>
      <w:sz w:val="18"/>
      <w:lang w:eastAsia="en-US"/>
    </w:rPr>
  </w:style>
  <w:style w:type="paragraph" w:styleId="BodyText">
    <w:name w:val="Body Text"/>
    <w:aliases w:val="bt"/>
    <w:basedOn w:val="Normal"/>
    <w:link w:val="BodyTextChar"/>
    <w:rsid w:val="005D75EF"/>
    <w:pPr>
      <w:spacing w:after="120"/>
    </w:pPr>
    <w:rPr>
      <w:rFonts w:eastAsia="MS Gothic"/>
      <w:sz w:val="24"/>
      <w:lang w:eastAsia="ja-JP"/>
    </w:rPr>
  </w:style>
  <w:style w:type="character" w:customStyle="1" w:styleId="BodyTextChar">
    <w:name w:val="Body Text Char"/>
    <w:aliases w:val="bt Char"/>
    <w:basedOn w:val="DefaultParagraphFont"/>
    <w:link w:val="BodyText"/>
    <w:rsid w:val="005D75EF"/>
    <w:rPr>
      <w:rFonts w:eastAsia="MS Gothic"/>
      <w:sz w:val="24"/>
      <w:lang w:eastAsia="ja-JP"/>
    </w:rPr>
  </w:style>
  <w:style w:type="paragraph" w:styleId="ListBullet4">
    <w:name w:val="List Bullet 4"/>
    <w:basedOn w:val="ListBullet3"/>
    <w:rsid w:val="00FA3E44"/>
    <w:pPr>
      <w:numPr>
        <w:numId w:val="0"/>
      </w:numPr>
      <w:overflowPunct w:val="0"/>
      <w:autoSpaceDE w:val="0"/>
      <w:autoSpaceDN w:val="0"/>
      <w:adjustRightInd w:val="0"/>
      <w:ind w:left="1418" w:hanging="284"/>
      <w:contextualSpacing w:val="0"/>
      <w:textAlignment w:val="baseline"/>
    </w:pPr>
    <w:rPr>
      <w:lang w:eastAsia="en-GB"/>
    </w:rPr>
  </w:style>
  <w:style w:type="paragraph" w:styleId="ListBullet3">
    <w:name w:val="List Bullet 3"/>
    <w:basedOn w:val="Normal"/>
    <w:rsid w:val="00FA3E44"/>
    <w:pPr>
      <w:numPr>
        <w:numId w:val="1"/>
      </w:numPr>
      <w:tabs>
        <w:tab w:val="num" w:pos="926"/>
      </w:tabs>
      <w:ind w:left="926" w:hanging="360"/>
      <w:contextualSpacing/>
    </w:pPr>
  </w:style>
  <w:style w:type="character" w:customStyle="1" w:styleId="TACChar">
    <w:name w:val="TAC Char"/>
    <w:link w:val="TAC"/>
    <w:qFormat/>
    <w:rsid w:val="006E0371"/>
    <w:rPr>
      <w:rFonts w:ascii="Arial" w:hAnsi="Arial"/>
      <w:sz w:val="18"/>
      <w:lang w:eastAsia="en-US"/>
    </w:rPr>
  </w:style>
  <w:style w:type="paragraph" w:styleId="Revision">
    <w:name w:val="Revision"/>
    <w:hidden/>
    <w:uiPriority w:val="99"/>
    <w:semiHidden/>
    <w:rsid w:val="003A2888"/>
    <w:rPr>
      <w:lang w:eastAsia="en-US"/>
    </w:rPr>
  </w:style>
  <w:style w:type="character" w:customStyle="1" w:styleId="Heading5Char">
    <w:name w:val="Heading 5 Char"/>
    <w:link w:val="Heading5"/>
    <w:qFormat/>
    <w:rsid w:val="00703B81"/>
    <w:rPr>
      <w:rFonts w:ascii="Arial" w:hAnsi="Arial"/>
      <w:sz w:val="22"/>
      <w:lang w:eastAsia="en-US"/>
    </w:rPr>
  </w:style>
  <w:style w:type="character" w:customStyle="1" w:styleId="UnresolvedMention2">
    <w:name w:val="Unresolved Mention2"/>
    <w:uiPriority w:val="99"/>
    <w:semiHidden/>
    <w:unhideWhenUsed/>
    <w:rsid w:val="0019189C"/>
    <w:rPr>
      <w:color w:val="605E5C"/>
      <w:shd w:val="clear" w:color="auto" w:fill="E1DFDD"/>
    </w:rPr>
  </w:style>
  <w:style w:type="paragraph" w:styleId="Bibliography">
    <w:name w:val="Bibliography"/>
    <w:basedOn w:val="Normal"/>
    <w:next w:val="Normal"/>
    <w:uiPriority w:val="37"/>
    <w:semiHidden/>
    <w:unhideWhenUsed/>
    <w:rsid w:val="0043037A"/>
  </w:style>
  <w:style w:type="paragraph" w:styleId="BlockText">
    <w:name w:val="Block Text"/>
    <w:basedOn w:val="Normal"/>
    <w:rsid w:val="0043037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3037A"/>
    <w:pPr>
      <w:spacing w:after="120" w:line="480" w:lineRule="auto"/>
    </w:pPr>
  </w:style>
  <w:style w:type="character" w:customStyle="1" w:styleId="BodyText2Char">
    <w:name w:val="Body Text 2 Char"/>
    <w:basedOn w:val="DefaultParagraphFont"/>
    <w:link w:val="BodyText2"/>
    <w:rsid w:val="0043037A"/>
    <w:rPr>
      <w:lang w:eastAsia="en-US"/>
    </w:rPr>
  </w:style>
  <w:style w:type="paragraph" w:styleId="BodyText3">
    <w:name w:val="Body Text 3"/>
    <w:basedOn w:val="Normal"/>
    <w:link w:val="BodyText3Char"/>
    <w:rsid w:val="0043037A"/>
    <w:pPr>
      <w:spacing w:after="120"/>
    </w:pPr>
    <w:rPr>
      <w:sz w:val="16"/>
      <w:szCs w:val="16"/>
    </w:rPr>
  </w:style>
  <w:style w:type="character" w:customStyle="1" w:styleId="BodyText3Char">
    <w:name w:val="Body Text 3 Char"/>
    <w:basedOn w:val="DefaultParagraphFont"/>
    <w:link w:val="BodyText3"/>
    <w:rsid w:val="0043037A"/>
    <w:rPr>
      <w:sz w:val="16"/>
      <w:szCs w:val="16"/>
      <w:lang w:eastAsia="en-US"/>
    </w:rPr>
  </w:style>
  <w:style w:type="paragraph" w:styleId="BodyTextFirstIndent">
    <w:name w:val="Body Text First Indent"/>
    <w:basedOn w:val="BodyText"/>
    <w:link w:val="BodyTextFirstIndentChar"/>
    <w:rsid w:val="0043037A"/>
    <w:pPr>
      <w:spacing w:after="180"/>
      <w:ind w:firstLine="360"/>
    </w:pPr>
    <w:rPr>
      <w:rFonts w:eastAsia="MS Mincho"/>
      <w:sz w:val="20"/>
      <w:lang w:eastAsia="en-US"/>
    </w:rPr>
  </w:style>
  <w:style w:type="character" w:customStyle="1" w:styleId="BodyTextFirstIndentChar">
    <w:name w:val="Body Text First Indent Char"/>
    <w:basedOn w:val="BodyTextChar"/>
    <w:link w:val="BodyTextFirstIndent"/>
    <w:rsid w:val="0043037A"/>
    <w:rPr>
      <w:rFonts w:eastAsia="MS Gothic"/>
      <w:sz w:val="24"/>
      <w:lang w:eastAsia="en-US"/>
    </w:rPr>
  </w:style>
  <w:style w:type="paragraph" w:styleId="BodyTextIndent">
    <w:name w:val="Body Text Indent"/>
    <w:basedOn w:val="Normal"/>
    <w:link w:val="BodyTextIndentChar"/>
    <w:rsid w:val="0043037A"/>
    <w:pPr>
      <w:spacing w:after="120"/>
      <w:ind w:left="283"/>
    </w:pPr>
  </w:style>
  <w:style w:type="character" w:customStyle="1" w:styleId="BodyTextIndentChar">
    <w:name w:val="Body Text Indent Char"/>
    <w:basedOn w:val="DefaultParagraphFont"/>
    <w:link w:val="BodyTextIndent"/>
    <w:rsid w:val="0043037A"/>
    <w:rPr>
      <w:lang w:eastAsia="en-US"/>
    </w:rPr>
  </w:style>
  <w:style w:type="paragraph" w:styleId="BodyTextFirstIndent2">
    <w:name w:val="Body Text First Indent 2"/>
    <w:basedOn w:val="BodyTextIndent"/>
    <w:link w:val="BodyTextFirstIndent2Char"/>
    <w:rsid w:val="0043037A"/>
    <w:pPr>
      <w:spacing w:after="180"/>
      <w:ind w:left="360" w:firstLine="360"/>
    </w:pPr>
  </w:style>
  <w:style w:type="character" w:customStyle="1" w:styleId="BodyTextFirstIndent2Char">
    <w:name w:val="Body Text First Indent 2 Char"/>
    <w:basedOn w:val="BodyTextIndentChar"/>
    <w:link w:val="BodyTextFirstIndent2"/>
    <w:rsid w:val="0043037A"/>
    <w:rPr>
      <w:lang w:eastAsia="en-US"/>
    </w:rPr>
  </w:style>
  <w:style w:type="paragraph" w:styleId="BodyTextIndent2">
    <w:name w:val="Body Text Indent 2"/>
    <w:basedOn w:val="Normal"/>
    <w:link w:val="BodyTextIndent2Char"/>
    <w:rsid w:val="0043037A"/>
    <w:pPr>
      <w:spacing w:after="120" w:line="480" w:lineRule="auto"/>
      <w:ind w:left="283"/>
    </w:pPr>
  </w:style>
  <w:style w:type="character" w:customStyle="1" w:styleId="BodyTextIndent2Char">
    <w:name w:val="Body Text Indent 2 Char"/>
    <w:basedOn w:val="DefaultParagraphFont"/>
    <w:link w:val="BodyTextIndent2"/>
    <w:rsid w:val="0043037A"/>
    <w:rPr>
      <w:lang w:eastAsia="en-US"/>
    </w:rPr>
  </w:style>
  <w:style w:type="paragraph" w:styleId="BodyTextIndent3">
    <w:name w:val="Body Text Indent 3"/>
    <w:basedOn w:val="Normal"/>
    <w:link w:val="BodyTextIndent3Char"/>
    <w:rsid w:val="0043037A"/>
    <w:pPr>
      <w:spacing w:after="120"/>
      <w:ind w:left="283"/>
    </w:pPr>
    <w:rPr>
      <w:sz w:val="16"/>
      <w:szCs w:val="16"/>
    </w:rPr>
  </w:style>
  <w:style w:type="character" w:customStyle="1" w:styleId="BodyTextIndent3Char">
    <w:name w:val="Body Text Indent 3 Char"/>
    <w:basedOn w:val="DefaultParagraphFont"/>
    <w:link w:val="BodyTextIndent3"/>
    <w:rsid w:val="0043037A"/>
    <w:rPr>
      <w:sz w:val="16"/>
      <w:szCs w:val="16"/>
      <w:lang w:eastAsia="en-US"/>
    </w:rPr>
  </w:style>
  <w:style w:type="paragraph" w:styleId="Caption">
    <w:name w:val="caption"/>
    <w:aliases w:val="cap,cap Char,Caption Char,Caption Char1 Char,cap Char Char1,Caption Char Char1 Char,cap Char2,条目"/>
    <w:basedOn w:val="Normal"/>
    <w:next w:val="Normal"/>
    <w:link w:val="CaptionChar1"/>
    <w:unhideWhenUsed/>
    <w:qFormat/>
    <w:rsid w:val="0043037A"/>
    <w:pPr>
      <w:spacing w:after="200"/>
    </w:pPr>
    <w:rPr>
      <w:i/>
      <w:iCs/>
      <w:color w:val="44546A" w:themeColor="text2"/>
      <w:sz w:val="18"/>
      <w:szCs w:val="18"/>
    </w:rPr>
  </w:style>
  <w:style w:type="paragraph" w:styleId="Closing">
    <w:name w:val="Closing"/>
    <w:basedOn w:val="Normal"/>
    <w:link w:val="ClosingChar"/>
    <w:rsid w:val="0043037A"/>
    <w:pPr>
      <w:spacing w:after="0"/>
      <w:ind w:left="4252"/>
    </w:pPr>
  </w:style>
  <w:style w:type="character" w:customStyle="1" w:styleId="ClosingChar">
    <w:name w:val="Closing Char"/>
    <w:basedOn w:val="DefaultParagraphFont"/>
    <w:link w:val="Closing"/>
    <w:rsid w:val="0043037A"/>
    <w:rPr>
      <w:lang w:eastAsia="en-US"/>
    </w:rPr>
  </w:style>
  <w:style w:type="paragraph" w:styleId="Date">
    <w:name w:val="Date"/>
    <w:basedOn w:val="Normal"/>
    <w:next w:val="Normal"/>
    <w:link w:val="DateChar"/>
    <w:rsid w:val="0043037A"/>
  </w:style>
  <w:style w:type="character" w:customStyle="1" w:styleId="DateChar">
    <w:name w:val="Date Char"/>
    <w:basedOn w:val="DefaultParagraphFont"/>
    <w:link w:val="Date"/>
    <w:rsid w:val="0043037A"/>
    <w:rPr>
      <w:lang w:eastAsia="en-US"/>
    </w:rPr>
  </w:style>
  <w:style w:type="paragraph" w:styleId="DocumentMap">
    <w:name w:val="Document Map"/>
    <w:basedOn w:val="Normal"/>
    <w:link w:val="DocumentMapChar"/>
    <w:rsid w:val="0043037A"/>
    <w:pPr>
      <w:spacing w:after="0"/>
    </w:pPr>
    <w:rPr>
      <w:rFonts w:ascii="Segoe UI" w:hAnsi="Segoe UI" w:cs="Segoe UI"/>
      <w:sz w:val="16"/>
      <w:szCs w:val="16"/>
    </w:rPr>
  </w:style>
  <w:style w:type="character" w:customStyle="1" w:styleId="DocumentMapChar">
    <w:name w:val="Document Map Char"/>
    <w:basedOn w:val="DefaultParagraphFont"/>
    <w:link w:val="DocumentMap"/>
    <w:rsid w:val="0043037A"/>
    <w:rPr>
      <w:rFonts w:ascii="Segoe UI" w:hAnsi="Segoe UI" w:cs="Segoe UI"/>
      <w:sz w:val="16"/>
      <w:szCs w:val="16"/>
      <w:lang w:eastAsia="en-US"/>
    </w:rPr>
  </w:style>
  <w:style w:type="paragraph" w:styleId="E-mailSignature">
    <w:name w:val="E-mail Signature"/>
    <w:basedOn w:val="Normal"/>
    <w:link w:val="E-mailSignatureChar"/>
    <w:rsid w:val="0043037A"/>
    <w:pPr>
      <w:spacing w:after="0"/>
    </w:pPr>
  </w:style>
  <w:style w:type="character" w:customStyle="1" w:styleId="E-mailSignatureChar">
    <w:name w:val="E-mail Signature Char"/>
    <w:basedOn w:val="DefaultParagraphFont"/>
    <w:link w:val="E-mailSignature"/>
    <w:rsid w:val="0043037A"/>
    <w:rPr>
      <w:lang w:eastAsia="en-US"/>
    </w:rPr>
  </w:style>
  <w:style w:type="paragraph" w:styleId="EndnoteText">
    <w:name w:val="endnote text"/>
    <w:basedOn w:val="Normal"/>
    <w:link w:val="EndnoteTextChar"/>
    <w:rsid w:val="0043037A"/>
    <w:pPr>
      <w:spacing w:after="0"/>
    </w:pPr>
  </w:style>
  <w:style w:type="character" w:customStyle="1" w:styleId="EndnoteTextChar">
    <w:name w:val="Endnote Text Char"/>
    <w:basedOn w:val="DefaultParagraphFont"/>
    <w:link w:val="EndnoteText"/>
    <w:rsid w:val="0043037A"/>
    <w:rPr>
      <w:lang w:eastAsia="en-US"/>
    </w:rPr>
  </w:style>
  <w:style w:type="paragraph" w:styleId="EnvelopeAddress">
    <w:name w:val="envelope address"/>
    <w:basedOn w:val="Normal"/>
    <w:rsid w:val="0043037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3037A"/>
    <w:pPr>
      <w:spacing w:after="0"/>
    </w:pPr>
    <w:rPr>
      <w:rFonts w:asciiTheme="majorHAnsi" w:eastAsiaTheme="majorEastAsia" w:hAnsiTheme="majorHAnsi" w:cstheme="majorBidi"/>
    </w:rPr>
  </w:style>
  <w:style w:type="paragraph" w:styleId="FootnoteText">
    <w:name w:val="footnote text"/>
    <w:basedOn w:val="Normal"/>
    <w:link w:val="FootnoteTextChar"/>
    <w:rsid w:val="0043037A"/>
    <w:pPr>
      <w:spacing w:after="0"/>
    </w:pPr>
  </w:style>
  <w:style w:type="character" w:customStyle="1" w:styleId="FootnoteTextChar">
    <w:name w:val="Footnote Text Char"/>
    <w:basedOn w:val="DefaultParagraphFont"/>
    <w:link w:val="FootnoteText"/>
    <w:rsid w:val="0043037A"/>
    <w:rPr>
      <w:lang w:eastAsia="en-US"/>
    </w:rPr>
  </w:style>
  <w:style w:type="paragraph" w:styleId="HTMLAddress">
    <w:name w:val="HTML Address"/>
    <w:basedOn w:val="Normal"/>
    <w:link w:val="HTMLAddressChar"/>
    <w:rsid w:val="0043037A"/>
    <w:pPr>
      <w:spacing w:after="0"/>
    </w:pPr>
    <w:rPr>
      <w:i/>
      <w:iCs/>
    </w:rPr>
  </w:style>
  <w:style w:type="character" w:customStyle="1" w:styleId="HTMLAddressChar">
    <w:name w:val="HTML Address Char"/>
    <w:basedOn w:val="DefaultParagraphFont"/>
    <w:link w:val="HTMLAddress"/>
    <w:rsid w:val="0043037A"/>
    <w:rPr>
      <w:i/>
      <w:iCs/>
      <w:lang w:eastAsia="en-US"/>
    </w:rPr>
  </w:style>
  <w:style w:type="paragraph" w:styleId="HTMLPreformatted">
    <w:name w:val="HTML Preformatted"/>
    <w:basedOn w:val="Normal"/>
    <w:link w:val="HTMLPreformattedChar"/>
    <w:rsid w:val="0043037A"/>
    <w:pPr>
      <w:spacing w:after="0"/>
    </w:pPr>
    <w:rPr>
      <w:rFonts w:ascii="Consolas" w:hAnsi="Consolas"/>
    </w:rPr>
  </w:style>
  <w:style w:type="character" w:customStyle="1" w:styleId="HTMLPreformattedChar">
    <w:name w:val="HTML Preformatted Char"/>
    <w:basedOn w:val="DefaultParagraphFont"/>
    <w:link w:val="HTMLPreformatted"/>
    <w:rsid w:val="0043037A"/>
    <w:rPr>
      <w:rFonts w:ascii="Consolas" w:hAnsi="Consolas"/>
      <w:lang w:eastAsia="en-US"/>
    </w:rPr>
  </w:style>
  <w:style w:type="paragraph" w:styleId="Index1">
    <w:name w:val="index 1"/>
    <w:basedOn w:val="Normal"/>
    <w:next w:val="Normal"/>
    <w:rsid w:val="0043037A"/>
    <w:pPr>
      <w:spacing w:after="0"/>
      <w:ind w:left="200" w:hanging="200"/>
    </w:pPr>
  </w:style>
  <w:style w:type="paragraph" w:styleId="Index2">
    <w:name w:val="index 2"/>
    <w:basedOn w:val="Normal"/>
    <w:next w:val="Normal"/>
    <w:rsid w:val="0043037A"/>
    <w:pPr>
      <w:spacing w:after="0"/>
      <w:ind w:left="400" w:hanging="200"/>
    </w:pPr>
  </w:style>
  <w:style w:type="paragraph" w:styleId="Index3">
    <w:name w:val="index 3"/>
    <w:basedOn w:val="Normal"/>
    <w:next w:val="Normal"/>
    <w:rsid w:val="0043037A"/>
    <w:pPr>
      <w:spacing w:after="0"/>
      <w:ind w:left="600" w:hanging="200"/>
    </w:pPr>
  </w:style>
  <w:style w:type="paragraph" w:styleId="Index4">
    <w:name w:val="index 4"/>
    <w:basedOn w:val="Normal"/>
    <w:next w:val="Normal"/>
    <w:rsid w:val="0043037A"/>
    <w:pPr>
      <w:spacing w:after="0"/>
      <w:ind w:left="800" w:hanging="200"/>
    </w:pPr>
  </w:style>
  <w:style w:type="paragraph" w:styleId="Index5">
    <w:name w:val="index 5"/>
    <w:basedOn w:val="Normal"/>
    <w:next w:val="Normal"/>
    <w:rsid w:val="0043037A"/>
    <w:pPr>
      <w:spacing w:after="0"/>
      <w:ind w:left="1000" w:hanging="200"/>
    </w:pPr>
  </w:style>
  <w:style w:type="paragraph" w:styleId="Index6">
    <w:name w:val="index 6"/>
    <w:basedOn w:val="Normal"/>
    <w:next w:val="Normal"/>
    <w:rsid w:val="0043037A"/>
    <w:pPr>
      <w:spacing w:after="0"/>
      <w:ind w:left="1200" w:hanging="200"/>
    </w:pPr>
  </w:style>
  <w:style w:type="paragraph" w:styleId="Index7">
    <w:name w:val="index 7"/>
    <w:basedOn w:val="Normal"/>
    <w:next w:val="Normal"/>
    <w:rsid w:val="0043037A"/>
    <w:pPr>
      <w:spacing w:after="0"/>
      <w:ind w:left="1400" w:hanging="200"/>
    </w:pPr>
  </w:style>
  <w:style w:type="paragraph" w:styleId="Index8">
    <w:name w:val="index 8"/>
    <w:basedOn w:val="Normal"/>
    <w:next w:val="Normal"/>
    <w:rsid w:val="0043037A"/>
    <w:pPr>
      <w:spacing w:after="0"/>
      <w:ind w:left="1600" w:hanging="200"/>
    </w:pPr>
  </w:style>
  <w:style w:type="paragraph" w:styleId="Index9">
    <w:name w:val="index 9"/>
    <w:basedOn w:val="Normal"/>
    <w:next w:val="Normal"/>
    <w:rsid w:val="0043037A"/>
    <w:pPr>
      <w:spacing w:after="0"/>
      <w:ind w:left="1800" w:hanging="200"/>
    </w:pPr>
  </w:style>
  <w:style w:type="paragraph" w:styleId="IndexHeading">
    <w:name w:val="index heading"/>
    <w:basedOn w:val="Normal"/>
    <w:next w:val="Index1"/>
    <w:rsid w:val="0043037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3037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3037A"/>
    <w:rPr>
      <w:i/>
      <w:iCs/>
      <w:color w:val="4472C4" w:themeColor="accent1"/>
      <w:lang w:eastAsia="en-US"/>
    </w:rPr>
  </w:style>
  <w:style w:type="paragraph" w:styleId="List">
    <w:name w:val="List"/>
    <w:basedOn w:val="Normal"/>
    <w:rsid w:val="0043037A"/>
    <w:pPr>
      <w:ind w:left="283" w:hanging="283"/>
      <w:contextualSpacing/>
    </w:pPr>
  </w:style>
  <w:style w:type="paragraph" w:styleId="List2">
    <w:name w:val="List 2"/>
    <w:basedOn w:val="Normal"/>
    <w:rsid w:val="0043037A"/>
    <w:pPr>
      <w:ind w:left="566" w:hanging="283"/>
      <w:contextualSpacing/>
    </w:pPr>
  </w:style>
  <w:style w:type="paragraph" w:styleId="List3">
    <w:name w:val="List 3"/>
    <w:basedOn w:val="Normal"/>
    <w:rsid w:val="0043037A"/>
    <w:pPr>
      <w:ind w:left="849" w:hanging="283"/>
      <w:contextualSpacing/>
    </w:pPr>
  </w:style>
  <w:style w:type="paragraph" w:styleId="List4">
    <w:name w:val="List 4"/>
    <w:basedOn w:val="Normal"/>
    <w:rsid w:val="0043037A"/>
    <w:pPr>
      <w:ind w:left="1132" w:hanging="283"/>
      <w:contextualSpacing/>
    </w:pPr>
  </w:style>
  <w:style w:type="paragraph" w:styleId="List5">
    <w:name w:val="List 5"/>
    <w:basedOn w:val="Normal"/>
    <w:rsid w:val="0043037A"/>
    <w:pPr>
      <w:ind w:left="1415" w:hanging="283"/>
      <w:contextualSpacing/>
    </w:pPr>
  </w:style>
  <w:style w:type="paragraph" w:styleId="ListBullet">
    <w:name w:val="List Bullet"/>
    <w:basedOn w:val="Normal"/>
    <w:rsid w:val="0043037A"/>
    <w:pPr>
      <w:numPr>
        <w:numId w:val="2"/>
      </w:numPr>
      <w:contextualSpacing/>
    </w:pPr>
  </w:style>
  <w:style w:type="paragraph" w:styleId="ListBullet2">
    <w:name w:val="List Bullet 2"/>
    <w:basedOn w:val="Normal"/>
    <w:rsid w:val="0043037A"/>
    <w:pPr>
      <w:numPr>
        <w:numId w:val="3"/>
      </w:numPr>
      <w:tabs>
        <w:tab w:val="clear" w:pos="643"/>
      </w:tabs>
      <w:ind w:left="720"/>
      <w:contextualSpacing/>
    </w:pPr>
  </w:style>
  <w:style w:type="paragraph" w:styleId="ListBullet5">
    <w:name w:val="List Bullet 5"/>
    <w:basedOn w:val="Normal"/>
    <w:rsid w:val="0043037A"/>
    <w:pPr>
      <w:numPr>
        <w:numId w:val="4"/>
      </w:numPr>
      <w:tabs>
        <w:tab w:val="clear" w:pos="1492"/>
      </w:tabs>
      <w:ind w:left="720"/>
      <w:contextualSpacing/>
    </w:pPr>
  </w:style>
  <w:style w:type="paragraph" w:styleId="ListContinue">
    <w:name w:val="List Continue"/>
    <w:basedOn w:val="Normal"/>
    <w:rsid w:val="0043037A"/>
    <w:pPr>
      <w:spacing w:after="120"/>
      <w:ind w:left="283"/>
      <w:contextualSpacing/>
    </w:pPr>
  </w:style>
  <w:style w:type="paragraph" w:styleId="ListContinue2">
    <w:name w:val="List Continue 2"/>
    <w:basedOn w:val="Normal"/>
    <w:rsid w:val="0043037A"/>
    <w:pPr>
      <w:spacing w:after="120"/>
      <w:ind w:left="566"/>
      <w:contextualSpacing/>
    </w:pPr>
  </w:style>
  <w:style w:type="paragraph" w:styleId="ListContinue3">
    <w:name w:val="List Continue 3"/>
    <w:basedOn w:val="Normal"/>
    <w:rsid w:val="0043037A"/>
    <w:pPr>
      <w:spacing w:after="120"/>
      <w:ind w:left="849"/>
      <w:contextualSpacing/>
    </w:pPr>
  </w:style>
  <w:style w:type="paragraph" w:styleId="ListContinue4">
    <w:name w:val="List Continue 4"/>
    <w:basedOn w:val="Normal"/>
    <w:rsid w:val="0043037A"/>
    <w:pPr>
      <w:spacing w:after="120"/>
      <w:ind w:left="1132"/>
      <w:contextualSpacing/>
    </w:pPr>
  </w:style>
  <w:style w:type="paragraph" w:styleId="ListContinue5">
    <w:name w:val="List Continue 5"/>
    <w:basedOn w:val="Normal"/>
    <w:rsid w:val="0043037A"/>
    <w:pPr>
      <w:spacing w:after="120"/>
      <w:ind w:left="1415"/>
      <w:contextualSpacing/>
    </w:pPr>
  </w:style>
  <w:style w:type="paragraph" w:styleId="ListNumber">
    <w:name w:val="List Number"/>
    <w:basedOn w:val="Normal"/>
    <w:rsid w:val="0043037A"/>
    <w:pPr>
      <w:numPr>
        <w:numId w:val="5"/>
      </w:numPr>
      <w:tabs>
        <w:tab w:val="clear" w:pos="360"/>
      </w:tabs>
      <w:ind w:left="720"/>
      <w:contextualSpacing/>
    </w:pPr>
  </w:style>
  <w:style w:type="paragraph" w:styleId="ListNumber2">
    <w:name w:val="List Number 2"/>
    <w:basedOn w:val="Normal"/>
    <w:rsid w:val="0043037A"/>
    <w:pPr>
      <w:numPr>
        <w:numId w:val="6"/>
      </w:numPr>
      <w:tabs>
        <w:tab w:val="clear" w:pos="643"/>
      </w:tabs>
      <w:ind w:left="720"/>
      <w:contextualSpacing/>
    </w:pPr>
  </w:style>
  <w:style w:type="paragraph" w:styleId="ListNumber3">
    <w:name w:val="List Number 3"/>
    <w:basedOn w:val="Normal"/>
    <w:rsid w:val="0043037A"/>
    <w:pPr>
      <w:numPr>
        <w:numId w:val="7"/>
      </w:numPr>
      <w:tabs>
        <w:tab w:val="clear" w:pos="926"/>
      </w:tabs>
      <w:ind w:left="720"/>
      <w:contextualSpacing/>
    </w:pPr>
  </w:style>
  <w:style w:type="paragraph" w:styleId="ListNumber4">
    <w:name w:val="List Number 4"/>
    <w:basedOn w:val="Normal"/>
    <w:rsid w:val="0043037A"/>
    <w:pPr>
      <w:numPr>
        <w:numId w:val="8"/>
      </w:numPr>
      <w:tabs>
        <w:tab w:val="clear" w:pos="1209"/>
      </w:tabs>
      <w:ind w:left="420" w:hanging="420"/>
      <w:contextualSpacing/>
    </w:pPr>
  </w:style>
  <w:style w:type="paragraph" w:styleId="ListNumber5">
    <w:name w:val="List Number 5"/>
    <w:basedOn w:val="Normal"/>
    <w:rsid w:val="0043037A"/>
    <w:pPr>
      <w:numPr>
        <w:numId w:val="9"/>
      </w:numPr>
      <w:tabs>
        <w:tab w:val="clear" w:pos="1492"/>
      </w:tabs>
      <w:ind w:left="720"/>
      <w:contextualSpacing/>
    </w:pPr>
  </w:style>
  <w:style w:type="paragraph" w:styleId="MacroText">
    <w:name w:val="macro"/>
    <w:link w:val="MacroTextChar"/>
    <w:rsid w:val="0043037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3037A"/>
    <w:rPr>
      <w:rFonts w:ascii="Consolas" w:hAnsi="Consolas"/>
      <w:lang w:eastAsia="en-US"/>
    </w:rPr>
  </w:style>
  <w:style w:type="paragraph" w:styleId="MessageHeader">
    <w:name w:val="Message Header"/>
    <w:basedOn w:val="Normal"/>
    <w:link w:val="MessageHeaderChar"/>
    <w:rsid w:val="0043037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3037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3037A"/>
    <w:rPr>
      <w:lang w:eastAsia="en-US"/>
    </w:rPr>
  </w:style>
  <w:style w:type="paragraph" w:styleId="NormalWeb">
    <w:name w:val="Normal (Web)"/>
    <w:basedOn w:val="Normal"/>
    <w:rsid w:val="0043037A"/>
    <w:rPr>
      <w:sz w:val="24"/>
      <w:szCs w:val="24"/>
    </w:rPr>
  </w:style>
  <w:style w:type="paragraph" w:styleId="NormalIndent">
    <w:name w:val="Normal Indent"/>
    <w:basedOn w:val="Normal"/>
    <w:rsid w:val="0043037A"/>
    <w:pPr>
      <w:ind w:left="720"/>
    </w:pPr>
  </w:style>
  <w:style w:type="paragraph" w:styleId="NoteHeading">
    <w:name w:val="Note Heading"/>
    <w:basedOn w:val="Normal"/>
    <w:next w:val="Normal"/>
    <w:link w:val="NoteHeadingChar"/>
    <w:rsid w:val="0043037A"/>
    <w:pPr>
      <w:spacing w:after="0"/>
    </w:pPr>
  </w:style>
  <w:style w:type="character" w:customStyle="1" w:styleId="NoteHeadingChar">
    <w:name w:val="Note Heading Char"/>
    <w:basedOn w:val="DefaultParagraphFont"/>
    <w:link w:val="NoteHeading"/>
    <w:rsid w:val="0043037A"/>
    <w:rPr>
      <w:lang w:eastAsia="en-US"/>
    </w:rPr>
  </w:style>
  <w:style w:type="paragraph" w:styleId="PlainText">
    <w:name w:val="Plain Text"/>
    <w:basedOn w:val="Normal"/>
    <w:link w:val="PlainTextChar"/>
    <w:rsid w:val="0043037A"/>
    <w:pPr>
      <w:spacing w:after="0"/>
    </w:pPr>
    <w:rPr>
      <w:rFonts w:ascii="Consolas" w:hAnsi="Consolas"/>
      <w:sz w:val="21"/>
      <w:szCs w:val="21"/>
    </w:rPr>
  </w:style>
  <w:style w:type="character" w:customStyle="1" w:styleId="PlainTextChar">
    <w:name w:val="Plain Text Char"/>
    <w:basedOn w:val="DefaultParagraphFont"/>
    <w:link w:val="PlainText"/>
    <w:rsid w:val="0043037A"/>
    <w:rPr>
      <w:rFonts w:ascii="Consolas" w:hAnsi="Consolas"/>
      <w:sz w:val="21"/>
      <w:szCs w:val="21"/>
      <w:lang w:eastAsia="en-US"/>
    </w:rPr>
  </w:style>
  <w:style w:type="paragraph" w:styleId="Quote">
    <w:name w:val="Quote"/>
    <w:basedOn w:val="Normal"/>
    <w:next w:val="Normal"/>
    <w:link w:val="QuoteChar"/>
    <w:uiPriority w:val="29"/>
    <w:qFormat/>
    <w:rsid w:val="0043037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037A"/>
    <w:rPr>
      <w:i/>
      <w:iCs/>
      <w:color w:val="404040" w:themeColor="text1" w:themeTint="BF"/>
      <w:lang w:eastAsia="en-US"/>
    </w:rPr>
  </w:style>
  <w:style w:type="paragraph" w:styleId="Salutation">
    <w:name w:val="Salutation"/>
    <w:basedOn w:val="Normal"/>
    <w:next w:val="Normal"/>
    <w:link w:val="SalutationChar"/>
    <w:rsid w:val="0043037A"/>
  </w:style>
  <w:style w:type="character" w:customStyle="1" w:styleId="SalutationChar">
    <w:name w:val="Salutation Char"/>
    <w:basedOn w:val="DefaultParagraphFont"/>
    <w:link w:val="Salutation"/>
    <w:rsid w:val="0043037A"/>
    <w:rPr>
      <w:lang w:eastAsia="en-US"/>
    </w:rPr>
  </w:style>
  <w:style w:type="paragraph" w:styleId="Signature">
    <w:name w:val="Signature"/>
    <w:basedOn w:val="Normal"/>
    <w:link w:val="SignatureChar"/>
    <w:rsid w:val="0043037A"/>
    <w:pPr>
      <w:spacing w:after="0"/>
      <w:ind w:left="4252"/>
    </w:pPr>
  </w:style>
  <w:style w:type="character" w:customStyle="1" w:styleId="SignatureChar">
    <w:name w:val="Signature Char"/>
    <w:basedOn w:val="DefaultParagraphFont"/>
    <w:link w:val="Signature"/>
    <w:rsid w:val="0043037A"/>
    <w:rPr>
      <w:lang w:eastAsia="en-US"/>
    </w:rPr>
  </w:style>
  <w:style w:type="paragraph" w:styleId="Subtitle">
    <w:name w:val="Subtitle"/>
    <w:basedOn w:val="Normal"/>
    <w:next w:val="Normal"/>
    <w:link w:val="SubtitleChar"/>
    <w:qFormat/>
    <w:rsid w:val="0043037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037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3037A"/>
    <w:pPr>
      <w:spacing w:after="0"/>
      <w:ind w:left="200" w:hanging="200"/>
    </w:pPr>
  </w:style>
  <w:style w:type="paragraph" w:styleId="TableofFigures">
    <w:name w:val="table of figures"/>
    <w:basedOn w:val="Normal"/>
    <w:next w:val="Normal"/>
    <w:rsid w:val="0043037A"/>
    <w:pPr>
      <w:spacing w:after="0"/>
    </w:pPr>
  </w:style>
  <w:style w:type="paragraph" w:styleId="Title">
    <w:name w:val="Title"/>
    <w:basedOn w:val="Normal"/>
    <w:next w:val="Normal"/>
    <w:link w:val="TitleChar"/>
    <w:qFormat/>
    <w:rsid w:val="0043037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3037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3037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3037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atementBody">
    <w:name w:val="Statement Body"/>
    <w:basedOn w:val="Normal"/>
    <w:link w:val="StatementBodyChar"/>
    <w:rsid w:val="0037223E"/>
    <w:pPr>
      <w:numPr>
        <w:numId w:val="10"/>
      </w:numPr>
      <w:tabs>
        <w:tab w:val="num" w:pos="360"/>
      </w:tabs>
      <w:spacing w:after="100" w:afterAutospacing="1"/>
      <w:ind w:left="0" w:firstLine="0"/>
      <w:contextualSpacing/>
    </w:pPr>
    <w:rPr>
      <w:rFonts w:eastAsia="Times New Roman"/>
      <w:szCs w:val="24"/>
      <w:lang w:eastAsia="ko-KR"/>
    </w:rPr>
  </w:style>
  <w:style w:type="character" w:customStyle="1" w:styleId="StatementBodyChar">
    <w:name w:val="Statement Body Char"/>
    <w:link w:val="StatementBody"/>
    <w:rsid w:val="0037223E"/>
    <w:rPr>
      <w:rFonts w:eastAsia="Times New Roman"/>
      <w:szCs w:val="24"/>
      <w:lang w:eastAsia="ko-KR"/>
    </w:rPr>
  </w:style>
  <w:style w:type="paragraph" w:customStyle="1" w:styleId="Statement">
    <w:name w:val="Statement"/>
    <w:basedOn w:val="Normal"/>
    <w:rsid w:val="00BD6DD1"/>
    <w:pPr>
      <w:keepNext/>
      <w:spacing w:after="0"/>
      <w:ind w:left="601" w:hanging="601"/>
    </w:pPr>
    <w:rPr>
      <w:rFonts w:eastAsia="Batang"/>
      <w:b/>
      <w:i/>
      <w:szCs w:val="24"/>
      <w:lang w:eastAsia="ko-KR"/>
    </w:rPr>
  </w:style>
  <w:style w:type="character" w:customStyle="1" w:styleId="Heading4Char">
    <w:name w:val="Heading 4 Char"/>
    <w:basedOn w:val="DefaultParagraphFont"/>
    <w:link w:val="Heading4"/>
    <w:rsid w:val="00CF700D"/>
    <w:rPr>
      <w:rFonts w:ascii="Arial" w:hAnsi="Arial"/>
      <w:sz w:val="24"/>
      <w:lang w:eastAsia="en-US"/>
    </w:rPr>
  </w:style>
  <w:style w:type="character" w:customStyle="1" w:styleId="Heading1Char">
    <w:name w:val="Heading 1 Char"/>
    <w:basedOn w:val="DefaultParagraphFont"/>
    <w:link w:val="Heading1"/>
    <w:rsid w:val="002F7A62"/>
    <w:rPr>
      <w:rFonts w:ascii="Arial" w:hAnsi="Arial"/>
      <w:sz w:val="36"/>
      <w:lang w:eastAsia="en-US"/>
    </w:rPr>
  </w:style>
  <w:style w:type="character" w:customStyle="1" w:styleId="Heading2Char">
    <w:name w:val="Heading 2 Char"/>
    <w:basedOn w:val="DefaultParagraphFont"/>
    <w:link w:val="Heading2"/>
    <w:rsid w:val="002F7A62"/>
    <w:rPr>
      <w:rFonts w:ascii="Arial" w:hAnsi="Arial"/>
      <w:sz w:val="32"/>
      <w:lang w:eastAsia="en-US"/>
    </w:rPr>
  </w:style>
  <w:style w:type="character" w:customStyle="1" w:styleId="Heading3Char">
    <w:name w:val="Heading 3 Char"/>
    <w:basedOn w:val="DefaultParagraphFont"/>
    <w:link w:val="Heading3"/>
    <w:rsid w:val="002F7A62"/>
    <w:rPr>
      <w:rFonts w:ascii="Arial" w:hAnsi="Arial"/>
      <w:sz w:val="28"/>
      <w:lang w:eastAsia="en-US"/>
    </w:rPr>
  </w:style>
  <w:style w:type="character" w:customStyle="1" w:styleId="Heading6Char">
    <w:name w:val="Heading 6 Char"/>
    <w:basedOn w:val="DefaultParagraphFont"/>
    <w:link w:val="Heading6"/>
    <w:rsid w:val="002F7A62"/>
    <w:rPr>
      <w:rFonts w:ascii="Arial" w:hAnsi="Arial"/>
      <w:lang w:eastAsia="en-US"/>
    </w:rPr>
  </w:style>
  <w:style w:type="character" w:customStyle="1" w:styleId="Heading7Char">
    <w:name w:val="Heading 7 Char"/>
    <w:basedOn w:val="DefaultParagraphFont"/>
    <w:link w:val="Heading7"/>
    <w:rsid w:val="002F7A62"/>
    <w:rPr>
      <w:rFonts w:ascii="Arial" w:hAnsi="Arial"/>
      <w:lang w:eastAsia="en-US"/>
    </w:rPr>
  </w:style>
  <w:style w:type="character" w:customStyle="1" w:styleId="Heading8Char">
    <w:name w:val="Heading 8 Char"/>
    <w:basedOn w:val="DefaultParagraphFont"/>
    <w:link w:val="Heading8"/>
    <w:rsid w:val="002F7A62"/>
    <w:rPr>
      <w:rFonts w:ascii="Arial" w:hAnsi="Arial"/>
      <w:sz w:val="36"/>
      <w:lang w:eastAsia="en-US"/>
    </w:rPr>
  </w:style>
  <w:style w:type="character" w:customStyle="1" w:styleId="Heading9Char">
    <w:name w:val="Heading 9 Char"/>
    <w:basedOn w:val="DefaultParagraphFont"/>
    <w:link w:val="Heading9"/>
    <w:rsid w:val="002F7A62"/>
    <w:rPr>
      <w:rFonts w:ascii="Arial" w:hAnsi="Arial"/>
      <w:sz w:val="36"/>
      <w:lang w:eastAsia="en-US"/>
    </w:rPr>
  </w:style>
  <w:style w:type="paragraph" w:customStyle="1" w:styleId="msonormal0">
    <w:name w:val="msonormal"/>
    <w:basedOn w:val="Normal"/>
    <w:rsid w:val="002F7A62"/>
    <w:rPr>
      <w:sz w:val="24"/>
      <w:szCs w:val="24"/>
    </w:rPr>
  </w:style>
  <w:style w:type="character" w:customStyle="1" w:styleId="HeaderChar">
    <w:name w:val="Header Char"/>
    <w:basedOn w:val="DefaultParagraphFont"/>
    <w:link w:val="Header"/>
    <w:rsid w:val="002F7A62"/>
    <w:rPr>
      <w:rFonts w:ascii="Arial" w:hAnsi="Arial"/>
      <w:b/>
      <w:sz w:val="18"/>
      <w:lang w:eastAsia="ja-JP"/>
    </w:rPr>
  </w:style>
  <w:style w:type="character" w:customStyle="1" w:styleId="FooterChar">
    <w:name w:val="Footer Char"/>
    <w:basedOn w:val="DefaultParagraphFont"/>
    <w:link w:val="Footer"/>
    <w:rsid w:val="002F7A62"/>
    <w:rPr>
      <w:rFonts w:ascii="Arial" w:hAnsi="Arial"/>
      <w:b/>
      <w:i/>
      <w:sz w:val="18"/>
      <w:lang w:eastAsia="ja-JP"/>
    </w:rPr>
  </w:style>
  <w:style w:type="character" w:customStyle="1" w:styleId="BodyTextChar1">
    <w:name w:val="Body Text Char1"/>
    <w:aliases w:val="bt Char1"/>
    <w:basedOn w:val="DefaultParagraphFont"/>
    <w:semiHidden/>
    <w:rsid w:val="002F7A62"/>
    <w:rPr>
      <w:lang w:eastAsia="en-US"/>
    </w:rPr>
  </w:style>
  <w:style w:type="paragraph" w:customStyle="1" w:styleId="3GPPText">
    <w:name w:val="3GPP Text"/>
    <w:basedOn w:val="Normal"/>
    <w:link w:val="3GPPTextChar"/>
    <w:qFormat/>
    <w:rsid w:val="004846A3"/>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4846A3"/>
    <w:rPr>
      <w:rFonts w:eastAsia="SimSun"/>
      <w:sz w:val="22"/>
      <w:lang w:val="en-US" w:eastAsia="en-US"/>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91284C"/>
    <w:rPr>
      <w:i/>
      <w:iCs/>
      <w:color w:val="44546A" w:themeColor="text2"/>
      <w:sz w:val="18"/>
      <w:szCs w:val="18"/>
      <w:lang w:eastAsia="en-US"/>
    </w:rPr>
  </w:style>
  <w:style w:type="paragraph" w:customStyle="1" w:styleId="CharChar1CharCharCharCharCharCharCharCharCharCharCharCharCharCharChar">
    <w:name w:val="Char Char1 Char Char Char Char Char Char Char Char Char Char Char Char Char Char Char"/>
    <w:semiHidden/>
    <w:rsid w:val="00093E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0">
    <w:name w:val="B1 (文字)"/>
    <w:link w:val="B1"/>
    <w:qFormat/>
    <w:rsid w:val="00B636F0"/>
    <w:rPr>
      <w:lang w:eastAsia="en-US"/>
    </w:rPr>
  </w:style>
  <w:style w:type="character" w:customStyle="1" w:styleId="B2Char">
    <w:name w:val="B2 Char"/>
    <w:link w:val="B2"/>
    <w:qFormat/>
    <w:rsid w:val="003D3EB6"/>
    <w:rPr>
      <w:lang w:eastAsia="en-US"/>
    </w:rPr>
  </w:style>
  <w:style w:type="character" w:customStyle="1" w:styleId="TFChar">
    <w:name w:val="TF Char"/>
    <w:link w:val="TF"/>
    <w:qFormat/>
    <w:rsid w:val="00304CA2"/>
    <w:rPr>
      <w:rFonts w:ascii="Arial" w:hAnsi="Arial"/>
      <w:b/>
      <w:lang w:eastAsia="en-US"/>
    </w:rPr>
  </w:style>
  <w:style w:type="paragraph" w:customStyle="1" w:styleId="CRCoverPage">
    <w:name w:val="CR Cover Page"/>
    <w:link w:val="CRCoverPageZchn"/>
    <w:qFormat/>
    <w:rsid w:val="00E268A0"/>
    <w:pPr>
      <w:spacing w:after="120"/>
    </w:pPr>
    <w:rPr>
      <w:rFonts w:ascii="Arial" w:eastAsia="Times New Roman" w:hAnsi="Arial"/>
      <w:lang w:eastAsia="en-US"/>
    </w:rPr>
  </w:style>
  <w:style w:type="character" w:customStyle="1" w:styleId="CRCoverPageZchn">
    <w:name w:val="CR Cover Page Zchn"/>
    <w:link w:val="CRCoverPage"/>
    <w:qFormat/>
    <w:locked/>
    <w:rsid w:val="00E268A0"/>
    <w:rPr>
      <w:rFonts w:ascii="Arial" w:eastAsia="Times New Roman" w:hAnsi="Arial"/>
      <w:lang w:eastAsia="en-US"/>
    </w:rPr>
  </w:style>
  <w:style w:type="character" w:customStyle="1" w:styleId="EditorsNoteChar">
    <w:name w:val="Editor's Note Char"/>
    <w:link w:val="EditorsNote"/>
    <w:rsid w:val="00E268A0"/>
    <w:rPr>
      <w:color w:val="FF0000"/>
      <w:lang w:eastAsia="en-US"/>
    </w:rPr>
  </w:style>
  <w:style w:type="character" w:styleId="Strong">
    <w:name w:val="Strong"/>
    <w:basedOn w:val="DefaultParagraphFont"/>
    <w:qFormat/>
    <w:rsid w:val="00E268A0"/>
    <w:rPr>
      <w:b/>
      <w:bCs/>
    </w:rPr>
  </w:style>
  <w:style w:type="character" w:styleId="Emphasis">
    <w:name w:val="Emphasis"/>
    <w:basedOn w:val="DefaultParagraphFont"/>
    <w:qFormat/>
    <w:rsid w:val="00E268A0"/>
    <w:rPr>
      <w:i/>
      <w:iCs/>
    </w:rPr>
  </w:style>
  <w:style w:type="paragraph" w:customStyle="1" w:styleId="Agreement">
    <w:name w:val="Agreement"/>
    <w:basedOn w:val="Normal"/>
    <w:next w:val="Normal"/>
    <w:uiPriority w:val="99"/>
    <w:qFormat/>
    <w:rsid w:val="00E268A0"/>
    <w:pPr>
      <w:numPr>
        <w:numId w:val="13"/>
      </w:numPr>
      <w:tabs>
        <w:tab w:val="clear" w:pos="1800"/>
        <w:tab w:val="left" w:pos="1619"/>
      </w:tabs>
      <w:spacing w:before="60" w:after="0"/>
      <w:ind w:left="1619"/>
    </w:pPr>
    <w:rPr>
      <w:rFonts w:ascii="Arial" w:hAnsi="Arial"/>
      <w:b/>
      <w:szCs w:val="24"/>
      <w:lang w:eastAsia="en-GB"/>
    </w:rPr>
  </w:style>
  <w:style w:type="paragraph" w:customStyle="1" w:styleId="Doc-text2">
    <w:name w:val="Doc-text2"/>
    <w:basedOn w:val="Normal"/>
    <w:link w:val="Doc-text2Char"/>
    <w:qFormat/>
    <w:rsid w:val="00E268A0"/>
    <w:pPr>
      <w:tabs>
        <w:tab w:val="left" w:pos="1622"/>
      </w:tabs>
      <w:overflowPunct w:val="0"/>
      <w:autoSpaceDE w:val="0"/>
      <w:autoSpaceDN w:val="0"/>
      <w:adjustRightInd w:val="0"/>
      <w:spacing w:after="0"/>
      <w:ind w:left="1622" w:hanging="363"/>
      <w:textAlignment w:val="baseline"/>
    </w:pPr>
    <w:rPr>
      <w:rFonts w:ascii="Arial" w:hAnsi="Arial"/>
      <w:szCs w:val="24"/>
      <w:lang w:val="zh-CN" w:eastAsia="zh-CN"/>
    </w:rPr>
  </w:style>
  <w:style w:type="character" w:customStyle="1" w:styleId="Doc-text2Char">
    <w:name w:val="Doc-text2 Char"/>
    <w:link w:val="Doc-text2"/>
    <w:qFormat/>
    <w:locked/>
    <w:rsid w:val="00E268A0"/>
    <w:rPr>
      <w:rFonts w:ascii="Arial" w:hAnsi="Arial"/>
      <w:szCs w:val="24"/>
      <w:lang w:val="zh-CN" w:eastAsia="zh-CN"/>
    </w:rPr>
  </w:style>
  <w:style w:type="paragraph" w:customStyle="1" w:styleId="Doc-comment">
    <w:name w:val="Doc-comment"/>
    <w:basedOn w:val="Normal"/>
    <w:next w:val="Doc-text2"/>
    <w:uiPriority w:val="99"/>
    <w:qFormat/>
    <w:rsid w:val="00E268A0"/>
    <w:pPr>
      <w:tabs>
        <w:tab w:val="left" w:pos="1622"/>
      </w:tabs>
      <w:spacing w:after="0"/>
      <w:ind w:left="1622" w:hanging="363"/>
    </w:pPr>
    <w:rPr>
      <w:rFonts w:ascii="Arial" w:hAnsi="Arial"/>
      <w:i/>
      <w:szCs w:val="24"/>
      <w:lang w:eastAsia="en-GB"/>
    </w:rPr>
  </w:style>
  <w:style w:type="paragraph" w:customStyle="1" w:styleId="Doc-title">
    <w:name w:val="Doc-title"/>
    <w:basedOn w:val="Normal"/>
    <w:next w:val="Doc-text2"/>
    <w:link w:val="Doc-titleChar"/>
    <w:qFormat/>
    <w:rsid w:val="00E268A0"/>
    <w:pPr>
      <w:spacing w:before="60" w:after="0"/>
      <w:ind w:left="1259" w:hanging="1259"/>
    </w:pPr>
    <w:rPr>
      <w:rFonts w:ascii="Arial" w:hAnsi="Arial"/>
      <w:szCs w:val="24"/>
      <w:lang w:eastAsia="en-GB"/>
    </w:rPr>
  </w:style>
  <w:style w:type="character" w:customStyle="1" w:styleId="Doc-titleChar">
    <w:name w:val="Doc-title Char"/>
    <w:link w:val="Doc-title"/>
    <w:qFormat/>
    <w:rsid w:val="00E268A0"/>
    <w:rPr>
      <w:rFonts w:ascii="Arial" w:hAnsi="Arial"/>
      <w:szCs w:val="24"/>
    </w:rPr>
  </w:style>
  <w:style w:type="paragraph" w:customStyle="1" w:styleId="EmailDiscussion">
    <w:name w:val="EmailDiscussion"/>
    <w:basedOn w:val="Normal"/>
    <w:next w:val="EmailDiscussion2"/>
    <w:link w:val="EmailDiscussionChar"/>
    <w:qFormat/>
    <w:rsid w:val="00E268A0"/>
    <w:pPr>
      <w:numPr>
        <w:numId w:val="14"/>
      </w:numPr>
      <w:spacing w:before="40" w:after="0"/>
    </w:pPr>
    <w:rPr>
      <w:rFonts w:ascii="Arial" w:hAnsi="Arial"/>
      <w:b/>
      <w:szCs w:val="24"/>
      <w:lang w:eastAsia="en-GB"/>
    </w:rPr>
  </w:style>
  <w:style w:type="character" w:customStyle="1" w:styleId="EmailDiscussionChar">
    <w:name w:val="EmailDiscussion Char"/>
    <w:link w:val="EmailDiscussion"/>
    <w:qFormat/>
    <w:rsid w:val="00E268A0"/>
    <w:rPr>
      <w:rFonts w:ascii="Arial" w:hAnsi="Arial"/>
      <w:b/>
      <w:szCs w:val="24"/>
    </w:rPr>
  </w:style>
  <w:style w:type="paragraph" w:customStyle="1" w:styleId="EmailDiscussion2">
    <w:name w:val="EmailDiscussion2"/>
    <w:basedOn w:val="Doc-text2"/>
    <w:qFormat/>
    <w:rsid w:val="00E268A0"/>
    <w:pPr>
      <w:overflowPunct/>
      <w:autoSpaceDE/>
      <w:autoSpaceDN/>
      <w:adjustRightInd/>
      <w:textAlignment w:val="auto"/>
    </w:pPr>
    <w:rPr>
      <w:lang w:val="en-GB" w:eastAsia="en-GB"/>
    </w:rPr>
  </w:style>
  <w:style w:type="character" w:customStyle="1" w:styleId="cf01">
    <w:name w:val="cf01"/>
    <w:basedOn w:val="DefaultParagraphFont"/>
    <w:qFormat/>
    <w:rsid w:val="00E268A0"/>
    <w:rPr>
      <w:rFonts w:ascii="Segoe UI" w:hAnsi="Segoe UI" w:cs="Segoe UI" w:hint="default"/>
      <w:sz w:val="18"/>
      <w:szCs w:val="18"/>
    </w:rPr>
  </w:style>
  <w:style w:type="character" w:customStyle="1" w:styleId="NOChar">
    <w:name w:val="NO Char"/>
    <w:link w:val="NO"/>
    <w:qFormat/>
    <w:rsid w:val="00E268A0"/>
    <w:rPr>
      <w:lang w:eastAsia="en-US"/>
    </w:rPr>
  </w:style>
  <w:style w:type="character" w:customStyle="1" w:styleId="B3Char">
    <w:name w:val="B3 Char"/>
    <w:link w:val="B3"/>
    <w:qFormat/>
    <w:rsid w:val="006F12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347900">
      <w:bodyDiv w:val="1"/>
      <w:marLeft w:val="0"/>
      <w:marRight w:val="0"/>
      <w:marTop w:val="0"/>
      <w:marBottom w:val="0"/>
      <w:divBdr>
        <w:top w:val="none" w:sz="0" w:space="0" w:color="auto"/>
        <w:left w:val="none" w:sz="0" w:space="0" w:color="auto"/>
        <w:bottom w:val="none" w:sz="0" w:space="0" w:color="auto"/>
        <w:right w:val="none" w:sz="0" w:space="0" w:color="auto"/>
      </w:divBdr>
    </w:div>
    <w:div w:id="120003828">
      <w:bodyDiv w:val="1"/>
      <w:marLeft w:val="0"/>
      <w:marRight w:val="0"/>
      <w:marTop w:val="0"/>
      <w:marBottom w:val="0"/>
      <w:divBdr>
        <w:top w:val="none" w:sz="0" w:space="0" w:color="auto"/>
        <w:left w:val="none" w:sz="0" w:space="0" w:color="auto"/>
        <w:bottom w:val="none" w:sz="0" w:space="0" w:color="auto"/>
        <w:right w:val="none" w:sz="0" w:space="0" w:color="auto"/>
      </w:divBdr>
    </w:div>
    <w:div w:id="259796284">
      <w:bodyDiv w:val="1"/>
      <w:marLeft w:val="0"/>
      <w:marRight w:val="0"/>
      <w:marTop w:val="0"/>
      <w:marBottom w:val="0"/>
      <w:divBdr>
        <w:top w:val="none" w:sz="0" w:space="0" w:color="auto"/>
        <w:left w:val="none" w:sz="0" w:space="0" w:color="auto"/>
        <w:bottom w:val="none" w:sz="0" w:space="0" w:color="auto"/>
        <w:right w:val="none" w:sz="0" w:space="0" w:color="auto"/>
      </w:divBdr>
    </w:div>
    <w:div w:id="259947787">
      <w:bodyDiv w:val="1"/>
      <w:marLeft w:val="0"/>
      <w:marRight w:val="0"/>
      <w:marTop w:val="0"/>
      <w:marBottom w:val="0"/>
      <w:divBdr>
        <w:top w:val="none" w:sz="0" w:space="0" w:color="auto"/>
        <w:left w:val="none" w:sz="0" w:space="0" w:color="auto"/>
        <w:bottom w:val="none" w:sz="0" w:space="0" w:color="auto"/>
        <w:right w:val="none" w:sz="0" w:space="0" w:color="auto"/>
      </w:divBdr>
    </w:div>
    <w:div w:id="293488944">
      <w:bodyDiv w:val="1"/>
      <w:marLeft w:val="0"/>
      <w:marRight w:val="0"/>
      <w:marTop w:val="0"/>
      <w:marBottom w:val="0"/>
      <w:divBdr>
        <w:top w:val="none" w:sz="0" w:space="0" w:color="auto"/>
        <w:left w:val="none" w:sz="0" w:space="0" w:color="auto"/>
        <w:bottom w:val="none" w:sz="0" w:space="0" w:color="auto"/>
        <w:right w:val="none" w:sz="0" w:space="0" w:color="auto"/>
      </w:divBdr>
    </w:div>
    <w:div w:id="379549908">
      <w:bodyDiv w:val="1"/>
      <w:marLeft w:val="0"/>
      <w:marRight w:val="0"/>
      <w:marTop w:val="0"/>
      <w:marBottom w:val="0"/>
      <w:divBdr>
        <w:top w:val="none" w:sz="0" w:space="0" w:color="auto"/>
        <w:left w:val="none" w:sz="0" w:space="0" w:color="auto"/>
        <w:bottom w:val="none" w:sz="0" w:space="0" w:color="auto"/>
        <w:right w:val="none" w:sz="0" w:space="0" w:color="auto"/>
      </w:divBdr>
    </w:div>
    <w:div w:id="511184627">
      <w:bodyDiv w:val="1"/>
      <w:marLeft w:val="0"/>
      <w:marRight w:val="0"/>
      <w:marTop w:val="0"/>
      <w:marBottom w:val="0"/>
      <w:divBdr>
        <w:top w:val="none" w:sz="0" w:space="0" w:color="auto"/>
        <w:left w:val="none" w:sz="0" w:space="0" w:color="auto"/>
        <w:bottom w:val="none" w:sz="0" w:space="0" w:color="auto"/>
        <w:right w:val="none" w:sz="0" w:space="0" w:color="auto"/>
      </w:divBdr>
    </w:div>
    <w:div w:id="545333431">
      <w:bodyDiv w:val="1"/>
      <w:marLeft w:val="0"/>
      <w:marRight w:val="0"/>
      <w:marTop w:val="0"/>
      <w:marBottom w:val="0"/>
      <w:divBdr>
        <w:top w:val="none" w:sz="0" w:space="0" w:color="auto"/>
        <w:left w:val="none" w:sz="0" w:space="0" w:color="auto"/>
        <w:bottom w:val="none" w:sz="0" w:space="0" w:color="auto"/>
        <w:right w:val="none" w:sz="0" w:space="0" w:color="auto"/>
      </w:divBdr>
    </w:div>
    <w:div w:id="597835849">
      <w:bodyDiv w:val="1"/>
      <w:marLeft w:val="0"/>
      <w:marRight w:val="0"/>
      <w:marTop w:val="0"/>
      <w:marBottom w:val="0"/>
      <w:divBdr>
        <w:top w:val="none" w:sz="0" w:space="0" w:color="auto"/>
        <w:left w:val="none" w:sz="0" w:space="0" w:color="auto"/>
        <w:bottom w:val="none" w:sz="0" w:space="0" w:color="auto"/>
        <w:right w:val="none" w:sz="0" w:space="0" w:color="auto"/>
      </w:divBdr>
    </w:div>
    <w:div w:id="634987465">
      <w:bodyDiv w:val="1"/>
      <w:marLeft w:val="0"/>
      <w:marRight w:val="0"/>
      <w:marTop w:val="0"/>
      <w:marBottom w:val="0"/>
      <w:divBdr>
        <w:top w:val="none" w:sz="0" w:space="0" w:color="auto"/>
        <w:left w:val="none" w:sz="0" w:space="0" w:color="auto"/>
        <w:bottom w:val="none" w:sz="0" w:space="0" w:color="auto"/>
        <w:right w:val="none" w:sz="0" w:space="0" w:color="auto"/>
      </w:divBdr>
    </w:div>
    <w:div w:id="657196839">
      <w:bodyDiv w:val="1"/>
      <w:marLeft w:val="0"/>
      <w:marRight w:val="0"/>
      <w:marTop w:val="0"/>
      <w:marBottom w:val="0"/>
      <w:divBdr>
        <w:top w:val="none" w:sz="0" w:space="0" w:color="auto"/>
        <w:left w:val="none" w:sz="0" w:space="0" w:color="auto"/>
        <w:bottom w:val="none" w:sz="0" w:space="0" w:color="auto"/>
        <w:right w:val="none" w:sz="0" w:space="0" w:color="auto"/>
      </w:divBdr>
    </w:div>
    <w:div w:id="669018998">
      <w:bodyDiv w:val="1"/>
      <w:marLeft w:val="0"/>
      <w:marRight w:val="0"/>
      <w:marTop w:val="0"/>
      <w:marBottom w:val="0"/>
      <w:divBdr>
        <w:top w:val="none" w:sz="0" w:space="0" w:color="auto"/>
        <w:left w:val="none" w:sz="0" w:space="0" w:color="auto"/>
        <w:bottom w:val="none" w:sz="0" w:space="0" w:color="auto"/>
        <w:right w:val="none" w:sz="0" w:space="0" w:color="auto"/>
      </w:divBdr>
    </w:div>
    <w:div w:id="746996678">
      <w:bodyDiv w:val="1"/>
      <w:marLeft w:val="0"/>
      <w:marRight w:val="0"/>
      <w:marTop w:val="0"/>
      <w:marBottom w:val="0"/>
      <w:divBdr>
        <w:top w:val="none" w:sz="0" w:space="0" w:color="auto"/>
        <w:left w:val="none" w:sz="0" w:space="0" w:color="auto"/>
        <w:bottom w:val="none" w:sz="0" w:space="0" w:color="auto"/>
        <w:right w:val="none" w:sz="0" w:space="0" w:color="auto"/>
      </w:divBdr>
    </w:div>
    <w:div w:id="787429659">
      <w:bodyDiv w:val="1"/>
      <w:marLeft w:val="0"/>
      <w:marRight w:val="0"/>
      <w:marTop w:val="0"/>
      <w:marBottom w:val="0"/>
      <w:divBdr>
        <w:top w:val="none" w:sz="0" w:space="0" w:color="auto"/>
        <w:left w:val="none" w:sz="0" w:space="0" w:color="auto"/>
        <w:bottom w:val="none" w:sz="0" w:space="0" w:color="auto"/>
        <w:right w:val="none" w:sz="0" w:space="0" w:color="auto"/>
      </w:divBdr>
    </w:div>
    <w:div w:id="1002320423">
      <w:bodyDiv w:val="1"/>
      <w:marLeft w:val="0"/>
      <w:marRight w:val="0"/>
      <w:marTop w:val="0"/>
      <w:marBottom w:val="0"/>
      <w:divBdr>
        <w:top w:val="none" w:sz="0" w:space="0" w:color="auto"/>
        <w:left w:val="none" w:sz="0" w:space="0" w:color="auto"/>
        <w:bottom w:val="none" w:sz="0" w:space="0" w:color="auto"/>
        <w:right w:val="none" w:sz="0" w:space="0" w:color="auto"/>
      </w:divBdr>
    </w:div>
    <w:div w:id="1047679935">
      <w:bodyDiv w:val="1"/>
      <w:marLeft w:val="0"/>
      <w:marRight w:val="0"/>
      <w:marTop w:val="0"/>
      <w:marBottom w:val="0"/>
      <w:divBdr>
        <w:top w:val="none" w:sz="0" w:space="0" w:color="auto"/>
        <w:left w:val="none" w:sz="0" w:space="0" w:color="auto"/>
        <w:bottom w:val="none" w:sz="0" w:space="0" w:color="auto"/>
        <w:right w:val="none" w:sz="0" w:space="0" w:color="auto"/>
      </w:divBdr>
    </w:div>
    <w:div w:id="1153914954">
      <w:bodyDiv w:val="1"/>
      <w:marLeft w:val="0"/>
      <w:marRight w:val="0"/>
      <w:marTop w:val="0"/>
      <w:marBottom w:val="0"/>
      <w:divBdr>
        <w:top w:val="none" w:sz="0" w:space="0" w:color="auto"/>
        <w:left w:val="none" w:sz="0" w:space="0" w:color="auto"/>
        <w:bottom w:val="none" w:sz="0" w:space="0" w:color="auto"/>
        <w:right w:val="none" w:sz="0" w:space="0" w:color="auto"/>
      </w:divBdr>
    </w:div>
    <w:div w:id="1239751939">
      <w:bodyDiv w:val="1"/>
      <w:marLeft w:val="0"/>
      <w:marRight w:val="0"/>
      <w:marTop w:val="0"/>
      <w:marBottom w:val="0"/>
      <w:divBdr>
        <w:top w:val="none" w:sz="0" w:space="0" w:color="auto"/>
        <w:left w:val="none" w:sz="0" w:space="0" w:color="auto"/>
        <w:bottom w:val="none" w:sz="0" w:space="0" w:color="auto"/>
        <w:right w:val="none" w:sz="0" w:space="0" w:color="auto"/>
      </w:divBdr>
    </w:div>
    <w:div w:id="1270625854">
      <w:bodyDiv w:val="1"/>
      <w:marLeft w:val="0"/>
      <w:marRight w:val="0"/>
      <w:marTop w:val="0"/>
      <w:marBottom w:val="0"/>
      <w:divBdr>
        <w:top w:val="none" w:sz="0" w:space="0" w:color="auto"/>
        <w:left w:val="none" w:sz="0" w:space="0" w:color="auto"/>
        <w:bottom w:val="none" w:sz="0" w:space="0" w:color="auto"/>
        <w:right w:val="none" w:sz="0" w:space="0" w:color="auto"/>
      </w:divBdr>
    </w:div>
    <w:div w:id="1272080682">
      <w:bodyDiv w:val="1"/>
      <w:marLeft w:val="0"/>
      <w:marRight w:val="0"/>
      <w:marTop w:val="0"/>
      <w:marBottom w:val="0"/>
      <w:divBdr>
        <w:top w:val="none" w:sz="0" w:space="0" w:color="auto"/>
        <w:left w:val="none" w:sz="0" w:space="0" w:color="auto"/>
        <w:bottom w:val="none" w:sz="0" w:space="0" w:color="auto"/>
        <w:right w:val="none" w:sz="0" w:space="0" w:color="auto"/>
      </w:divBdr>
    </w:div>
    <w:div w:id="1283413895">
      <w:bodyDiv w:val="1"/>
      <w:marLeft w:val="0"/>
      <w:marRight w:val="0"/>
      <w:marTop w:val="0"/>
      <w:marBottom w:val="0"/>
      <w:divBdr>
        <w:top w:val="none" w:sz="0" w:space="0" w:color="auto"/>
        <w:left w:val="none" w:sz="0" w:space="0" w:color="auto"/>
        <w:bottom w:val="none" w:sz="0" w:space="0" w:color="auto"/>
        <w:right w:val="none" w:sz="0" w:space="0" w:color="auto"/>
      </w:divBdr>
    </w:div>
    <w:div w:id="1295023917">
      <w:bodyDiv w:val="1"/>
      <w:marLeft w:val="0"/>
      <w:marRight w:val="0"/>
      <w:marTop w:val="0"/>
      <w:marBottom w:val="0"/>
      <w:divBdr>
        <w:top w:val="none" w:sz="0" w:space="0" w:color="auto"/>
        <w:left w:val="none" w:sz="0" w:space="0" w:color="auto"/>
        <w:bottom w:val="none" w:sz="0" w:space="0" w:color="auto"/>
        <w:right w:val="none" w:sz="0" w:space="0" w:color="auto"/>
      </w:divBdr>
    </w:div>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352413372">
      <w:bodyDiv w:val="1"/>
      <w:marLeft w:val="0"/>
      <w:marRight w:val="0"/>
      <w:marTop w:val="0"/>
      <w:marBottom w:val="0"/>
      <w:divBdr>
        <w:top w:val="none" w:sz="0" w:space="0" w:color="auto"/>
        <w:left w:val="none" w:sz="0" w:space="0" w:color="auto"/>
        <w:bottom w:val="none" w:sz="0" w:space="0" w:color="auto"/>
        <w:right w:val="none" w:sz="0" w:space="0" w:color="auto"/>
      </w:divBdr>
    </w:div>
    <w:div w:id="1353216201">
      <w:bodyDiv w:val="1"/>
      <w:marLeft w:val="0"/>
      <w:marRight w:val="0"/>
      <w:marTop w:val="0"/>
      <w:marBottom w:val="0"/>
      <w:divBdr>
        <w:top w:val="none" w:sz="0" w:space="0" w:color="auto"/>
        <w:left w:val="none" w:sz="0" w:space="0" w:color="auto"/>
        <w:bottom w:val="none" w:sz="0" w:space="0" w:color="auto"/>
        <w:right w:val="none" w:sz="0" w:space="0" w:color="auto"/>
      </w:divBdr>
    </w:div>
    <w:div w:id="1377781177">
      <w:bodyDiv w:val="1"/>
      <w:marLeft w:val="0"/>
      <w:marRight w:val="0"/>
      <w:marTop w:val="0"/>
      <w:marBottom w:val="0"/>
      <w:divBdr>
        <w:top w:val="none" w:sz="0" w:space="0" w:color="auto"/>
        <w:left w:val="none" w:sz="0" w:space="0" w:color="auto"/>
        <w:bottom w:val="none" w:sz="0" w:space="0" w:color="auto"/>
        <w:right w:val="none" w:sz="0" w:space="0" w:color="auto"/>
      </w:divBdr>
    </w:div>
    <w:div w:id="1457219371">
      <w:bodyDiv w:val="1"/>
      <w:marLeft w:val="0"/>
      <w:marRight w:val="0"/>
      <w:marTop w:val="0"/>
      <w:marBottom w:val="0"/>
      <w:divBdr>
        <w:top w:val="none" w:sz="0" w:space="0" w:color="auto"/>
        <w:left w:val="none" w:sz="0" w:space="0" w:color="auto"/>
        <w:bottom w:val="none" w:sz="0" w:space="0" w:color="auto"/>
        <w:right w:val="none" w:sz="0" w:space="0" w:color="auto"/>
      </w:divBdr>
    </w:div>
    <w:div w:id="1484469200">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 w:id="1680815823">
      <w:bodyDiv w:val="1"/>
      <w:marLeft w:val="0"/>
      <w:marRight w:val="0"/>
      <w:marTop w:val="0"/>
      <w:marBottom w:val="0"/>
      <w:divBdr>
        <w:top w:val="none" w:sz="0" w:space="0" w:color="auto"/>
        <w:left w:val="none" w:sz="0" w:space="0" w:color="auto"/>
        <w:bottom w:val="none" w:sz="0" w:space="0" w:color="auto"/>
        <w:right w:val="none" w:sz="0" w:space="0" w:color="auto"/>
      </w:divBdr>
    </w:div>
    <w:div w:id="1799031170">
      <w:bodyDiv w:val="1"/>
      <w:marLeft w:val="0"/>
      <w:marRight w:val="0"/>
      <w:marTop w:val="0"/>
      <w:marBottom w:val="0"/>
      <w:divBdr>
        <w:top w:val="none" w:sz="0" w:space="0" w:color="auto"/>
        <w:left w:val="none" w:sz="0" w:space="0" w:color="auto"/>
        <w:bottom w:val="none" w:sz="0" w:space="0" w:color="auto"/>
        <w:right w:val="none" w:sz="0" w:space="0" w:color="auto"/>
      </w:divBdr>
    </w:div>
    <w:div w:id="1929924555">
      <w:bodyDiv w:val="1"/>
      <w:marLeft w:val="0"/>
      <w:marRight w:val="0"/>
      <w:marTop w:val="0"/>
      <w:marBottom w:val="0"/>
      <w:divBdr>
        <w:top w:val="none" w:sz="0" w:space="0" w:color="auto"/>
        <w:left w:val="none" w:sz="0" w:space="0" w:color="auto"/>
        <w:bottom w:val="none" w:sz="0" w:space="0" w:color="auto"/>
        <w:right w:val="none" w:sz="0" w:space="0" w:color="auto"/>
      </w:divBdr>
    </w:div>
    <w:div w:id="1944650405">
      <w:bodyDiv w:val="1"/>
      <w:marLeft w:val="0"/>
      <w:marRight w:val="0"/>
      <w:marTop w:val="0"/>
      <w:marBottom w:val="0"/>
      <w:divBdr>
        <w:top w:val="none" w:sz="0" w:space="0" w:color="auto"/>
        <w:left w:val="none" w:sz="0" w:space="0" w:color="auto"/>
        <w:bottom w:val="none" w:sz="0" w:space="0" w:color="auto"/>
        <w:right w:val="none" w:sz="0" w:space="0" w:color="auto"/>
      </w:divBdr>
    </w:div>
    <w:div w:id="1966695926">
      <w:bodyDiv w:val="1"/>
      <w:marLeft w:val="0"/>
      <w:marRight w:val="0"/>
      <w:marTop w:val="0"/>
      <w:marBottom w:val="0"/>
      <w:divBdr>
        <w:top w:val="none" w:sz="0" w:space="0" w:color="auto"/>
        <w:left w:val="none" w:sz="0" w:space="0" w:color="auto"/>
        <w:bottom w:val="none" w:sz="0" w:space="0" w:color="auto"/>
        <w:right w:val="none" w:sz="0" w:space="0" w:color="auto"/>
      </w:divBdr>
    </w:div>
    <w:div w:id="2101174906">
      <w:bodyDiv w:val="1"/>
      <w:marLeft w:val="0"/>
      <w:marRight w:val="0"/>
      <w:marTop w:val="0"/>
      <w:marBottom w:val="0"/>
      <w:divBdr>
        <w:top w:val="none" w:sz="0" w:space="0" w:color="auto"/>
        <w:left w:val="none" w:sz="0" w:space="0" w:color="auto"/>
        <w:bottom w:val="none" w:sz="0" w:space="0" w:color="auto"/>
        <w:right w:val="none" w:sz="0" w:space="0" w:color="auto"/>
      </w:divBdr>
    </w:div>
    <w:div w:id="2111922868">
      <w:bodyDiv w:val="1"/>
      <w:marLeft w:val="0"/>
      <w:marRight w:val="0"/>
      <w:marTop w:val="0"/>
      <w:marBottom w:val="0"/>
      <w:divBdr>
        <w:top w:val="none" w:sz="0" w:space="0" w:color="auto"/>
        <w:left w:val="none" w:sz="0" w:space="0" w:color="auto"/>
        <w:bottom w:val="none" w:sz="0" w:space="0" w:color="auto"/>
        <w:right w:val="none" w:sz="0" w:space="0" w:color="auto"/>
      </w:divBdr>
    </w:div>
    <w:div w:id="213825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01E470-4F2E-4601-9601-2E74BC0F7D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EE9346-BAA9-49C4-BD2B-A1FD44571555}">
  <ds:schemaRefs>
    <ds:schemaRef ds:uri="http://schemas.openxmlformats.org/officeDocument/2006/bibliography"/>
  </ds:schemaRefs>
</ds:datastoreItem>
</file>

<file path=customXml/itemProps3.xml><?xml version="1.0" encoding="utf-8"?>
<ds:datastoreItem xmlns:ds="http://schemas.openxmlformats.org/officeDocument/2006/customXml" ds:itemID="{A913236E-1DD1-486D-AF6F-4A9D54D88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DB6898-FF99-421C-A396-D12981CB7F3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TotalTime>
  <Pages>57</Pages>
  <Words>22885</Words>
  <Characters>124794</Characters>
  <Application>Microsoft Office Word</Application>
  <DocSecurity>0</DocSecurity>
  <Lines>1039</Lines>
  <Paragraphs>294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Juan Montojo</cp:lastModifiedBy>
  <cp:revision>9</cp:revision>
  <cp:lastPrinted>2019-02-25T23:05:00Z</cp:lastPrinted>
  <dcterms:created xsi:type="dcterms:W3CDTF">2024-09-02T18:37:00Z</dcterms:created>
  <dcterms:modified xsi:type="dcterms:W3CDTF">2024-09-02T18:46:00Z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y fmtid="{D5CDD505-2E9C-101B-9397-08002B2CF9AE}" pid="3" name="_2015_ms_pID_725343">
    <vt:lpwstr>(3)GQ7tfgGIgSqi0pjUbm/mRmKTS1h88Xz5LAs/h2CceM/DoLpHHkZbwNaLKNy/mUklcS1rSmJ1
G0qG7Q+N0yhITJukvGMHjbt4x4MbhVb70ULXq6a0bn5tBPL1UOXljuoc+pRNItoPYiy36W25
qihTGUHoAKMUnY+ZfSwFefn+5fiUhU7ojyTGqO9yc17/d5yjMVhDnlee/vZ1atV9B1wYvPSI
qododbnrEMYe9+Ty93</vt:lpwstr>
  </property>
  <property fmtid="{D5CDD505-2E9C-101B-9397-08002B2CF9AE}" pid="4" name="_2015_ms_pID_7253431">
    <vt:lpwstr>ZYWpbpy+wTd9WGPTfSi8SdIYMn6MoO6BWXPfk3jepDue+hTAlaLsp4
Mk42WvBMYclnm5mw37jzB5fkhVfuqKsQ/zwWjC+DWu16t/9JrtQBJHHzQ+7/llcJL0SZ7lS4
bAF47pd8YKz9tH24iU7rlt1CeveHuEKShRGBGFmijhCtSyjgpv7dMpK2hPjUyr33KDXiBaPI
IqwLLe85XzaYUkiYMWeocNlRYkkQsR0CPsF0</vt:lpwstr>
  </property>
  <property fmtid="{D5CDD505-2E9C-101B-9397-08002B2CF9AE}" pid="5" name="_2015_ms_pID_7253432">
    <vt:lpwstr>UQ==</vt:lpwstr>
  </property>
</Properties>
</file>